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4236" w14:paraId="556423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067BAE">
        <w:t>805</w:t>
      </w:r>
      <w:r w:rsidR="007177D2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067BAE">
        <w:t xml:space="preserve"> KVAZAR d.o.o., Kotoriba, S. Radića 2, OIB: 24136699452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B50F3F">
        <w:t xml:space="preserve"> </w:t>
      </w:r>
      <w:r w:rsidR="00067BAE">
        <w:t>KVAZAR d.o.o., Kotoriba, S. Radića 2, OIB: 24136699452</w:t>
      </w:r>
      <w:r w:rsidR="00740000">
        <w:t xml:space="preserve">, </w:t>
      </w:r>
      <w:r w:rsidR="00CB6C18">
        <w:t xml:space="preserve">iznosi </w:t>
      </w:r>
      <w:r w:rsidR="00067BAE">
        <w:t>101.717,30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067BAE">
        <w:t xml:space="preserve"> Branko Škoda, Kotoriba, J. Slavenskog 27 i Dean Valpatić, Kotoriba, K. Tomislava 70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524" w:rsidR="00D97524">
      <w:r>
        <w:separator/>
      </w:r>
    </w:p>
  </w:endnote>
  <w:endnote w:id="0" w:type="continuationSeparator">
    <w:p w:rsidRDefault="00D97524" w:rsidR="00D97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524" w:rsidR="00D97524">
      <w:r>
        <w:separator/>
      </w:r>
    </w:p>
  </w:footnote>
  <w:footnote w:id="0" w:type="continuationSeparator">
    <w:p w:rsidRDefault="00D97524" w:rsidR="00D975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00E3"/>
    <w:rsid w:val="002522AD"/>
    <w:rsid w:val="00274464"/>
    <w:rsid w:val="00290391"/>
    <w:rsid w:val="002A2674"/>
    <w:rsid w:val="002A750B"/>
    <w:rsid w:val="002B49A1"/>
    <w:rsid w:val="002B541F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E68E4"/>
    <w:rsid w:val="004F0490"/>
    <w:rsid w:val="00504E12"/>
    <w:rsid w:val="00525276"/>
    <w:rsid w:val="005253B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97524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A6BCC"/>
    <w:rsid w:val="00F10C2B"/>
    <w:rsid w:val="00F644C5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KVAZAR društvo s ograničenom odgovornošću za videotehniku,trgovinu i ugostiteljstvo,Kotoriba,S.Radića 2</izvorni_sadrzaj>
    <derivirana_varijabla naziv="DomainObject.Predmet.ProtustrankaFormated_1">  KVAZAR društvo s ograničenom odgovornošću za videotehniku,trgovinu i ugostiteljstvo,Kotoriba,S.Radića 2</derivirana_varijabla>
  </DomainObject.Predmet.ProtustrankaFormated>
  <DomainObject.Predmet.ProtustrankaFormatedOIB>
    <izvorni_sadrzaj>  KVAZAR društvo s ograničenom odgovornošću za videotehniku,trgovinu i ugostiteljstvo,Kotoriba,S.Radića 2, OIB 24136699452</izvorni_sadrzaj>
    <derivirana_varijabla naziv="DomainObject.Predmet.ProtustrankaFormatedOIB_1">  KVAZAR društvo s ograničenom odgovornošću za videotehniku,trgovinu i ugostiteljstvo,Kotoriba,S.Radića 2, OIB 24136699452</derivirana_varijabla>
  </DomainObject.Predmet.ProtustrankaFormatedOIB>
  <DomainObject.Predmet.ProtustrankaFormatedWithAdress>
    <izvorni_sadrzaj> KVAZAR društvo s ograničenom odgovornošću za videotehniku,trgovinu i ugostiteljstvo,Kotoriba,S.Radića 2, S.Radića 2, 40320 Kotoriba</izvorni_sadrzaj>
    <derivirana_varijabla naziv="DomainObject.Predmet.ProtustrankaFormatedWithAdress_1"> KVAZAR društvo s ograničenom odgovornošću za videotehniku,trgovinu i ugostiteljstvo,Kotoriba,S.Radića 2, S.Radića 2, 40320 Kotoriba</derivirana_varijabla>
  </DomainObject.Predmet.ProtustrankaFormatedWithAdress>
  <DomainObject.Predmet.ProtustrankaFormatedWithAdressOIB>
    <izvorni_sadrzaj> KVAZAR društvo s ograničenom odgovornošću za videotehniku,trgovinu i ugostiteljstvo,Kotoriba,S.Radića 2, OIB 24136699452, S.Radića 2, 40320 Kotoriba</izvorni_sadrzaj>
    <derivirana_varijabla naziv="DomainObject.Predmet.ProtustrankaFormatedWithAdressOIB_1"> KVAZAR društvo s ograničenom odgovornošću za videotehniku,trgovinu i ugostiteljstvo,Kotoriba,S.Radića 2, OIB 24136699452, S.Radića 2, 40320 Kotoriba</derivirana_varijabla>
  </DomainObject.Predmet.ProtustrankaFormatedWithAdressOIB>
  <DomainObject.Predmet.ProtustrankaWithAdress>
    <izvorni_sadrzaj>KVAZAR društvo s ograničenom odgovornošću za videotehniku,trgovinu i ugostiteljstvo,Kotoriba,S.Radića 2 S.Radića 2, 40320 Kotoriba</izvorni_sadrzaj>
    <derivirana_varijabla naziv="DomainObject.Predmet.ProtustrankaWithAdress_1">KVAZAR društvo s ograničenom odgovornošću za videotehniku,trgovinu i ugostiteljstvo,Kotoriba,S.Radića 2 S.Radića 2, 40320 Kotoriba</derivirana_varijabla>
  </DomainObject.Predmet.ProtustrankaWithAdress>
  <DomainObject.Predmet.ProtustrankaWithAdressOIB>
    <izvorni_sadrzaj>KVAZAR društvo s ograničenom odgovornošću za videotehniku,trgovinu i ugostiteljstvo,Kotoriba,S.Radića 2, OIB 24136699452, S.Radića 2, 40320 Kotoriba</izvorni_sadrzaj>
    <derivirana_varijabla naziv="DomainObject.Predmet.ProtustrankaWithAdressOIB_1">KVAZAR društvo s ograničenom odgovornošću za videotehniku,trgovinu i ugostiteljstvo,Kotoriba,S.Radića 2, OIB 24136699452, S.Radića 2, 40320 Kotoriba</derivirana_varijabla>
  </DomainObject.Predmet.ProtustrankaWithAdressOIB>
  <DomainObject.Predmet.ProtustrankaNazivFormated>
    <izvorni_sadrzaj>KVAZAR društvo s ograničenom odgovornošću za videotehniku,trgovinu i ugostiteljstvo,Kotoriba,S.Radića 2</izvorni_sadrzaj>
    <derivirana_varijabla naziv="DomainObject.Predmet.ProtustrankaNazivFormated_1">KVAZAR društvo s ograničenom odgovornošću za videotehniku,trgovinu i ugostiteljstvo,Kotoriba,S.Radića 2</derivirana_varijabla>
  </DomainObject.Predmet.ProtustrankaNazivFormated>
  <DomainObject.Predmet.ProtustrankaNazivFormatedOIB>
    <izvorni_sadrzaj>KVAZAR društvo s ograničenom odgovornošću za videotehniku,trgovinu i ugostiteljstvo,Kotoriba,S.Radića 2, OIB 24136699452</izvorni_sadrzaj>
    <derivirana_varijabla naziv="DomainObject.Predmet.ProtustrankaNazivFormatedOIB_1">KVAZAR društvo s ograničenom odgovornošću za videotehniku,trgovinu i ugostiteljstvo,Kotoriba,S.Radića 2, OIB 24136699452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101717.30</izvorni_sadrzaj>
    <derivirana_varijabla naziv="DomainObject.Predmet.TrenutnaVrijednost_1">101717.30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KVAZAR društvo s ograničenom odgovornošću za videotehniku,trgovinu i ugostiteljstvo,Kotoriba,S.Radića 2</item>
    </izvorni_sadrzaj>
    <derivirana_varijabla naziv="DomainObject.Predmet.ProtuStrankaListFormated_1">
      <item>KVAZAR društvo s ograničenom odgovornošću za videotehniku,trgovinu i ugostiteljstvo,Kotoriba,S.Radića 2</item>
    </derivirana_varijabla>
  </DomainObject.Predmet.ProtuStrankaListFormated>
  <DomainObject.Predmet.ProtuStrankaListFormatedOIB>
    <izvorni_sadrzaj>
      <item>KVAZAR društvo s ograničenom odgovornošću za videotehniku,trgovinu i ugostiteljstvo,Kotoriba,S.Radića 2, OIB 24136699452</item>
    </izvorni_sadrzaj>
    <derivirana_varijabla naziv="DomainObject.Predmet.ProtuStrankaListFormatedOIB_1">
      <item>KVAZAR društvo s ograničenom odgovornošću za videotehniku,trgovinu i ugostiteljstvo,Kotoriba,S.Radića 2, OIB 24136699452</item>
    </derivirana_varijabla>
  </DomainObject.Predmet.ProtuStrankaListFormatedOIB>
  <DomainObject.Predmet.ProtuStrankaListFormatedWithAdress>
    <izvorni_sadrzaj>
      <item>KVAZAR društvo s ograničenom odgovornošću za videotehniku,trgovinu i ugostiteljstvo,Kotoriba,S.Radića 2, S.Radića 2, 40320 Kotoriba</item>
    </izvorni_sadrzaj>
    <derivirana_varijabla naziv="DomainObject.Predmet.ProtuStrankaListFormatedWithAdress_1">
      <item>KVAZAR društvo s ograničenom odgovornošću za videotehniku,trgovinu i ugostiteljstvo,Kotoriba,S.Radića 2, S.Radića 2, 40320 Kotoriba</item>
    </derivirana_varijabla>
  </DomainObject.Predmet.ProtuStrankaListFormatedWithAdress>
  <DomainObject.Predmet.ProtuStrankaListFormatedWithAdressOIB>
    <izvorni_sadrzaj>
      <item>KVAZAR društvo s ograničenom odgovornošću za videotehniku,trgovinu i ugostiteljstvo,Kotoriba,S.Radića 2, OIB 24136699452, S.Radića 2, 40320 Kotoriba</item>
    </izvorni_sadrzaj>
    <derivirana_varijabla naziv="DomainObject.Predmet.ProtuStrankaListFormatedWithAdressOIB_1">
      <item>KVAZAR društvo s ograničenom odgovornošću za videotehniku,trgovinu i ugostiteljstvo,Kotoriba,S.Radića 2, OIB 24136699452, S.Radića 2, 40320 Kotoriba</item>
    </derivirana_varijabla>
  </DomainObject.Predmet.ProtuStrankaListFormatedWithAdressOIB>
  <DomainObject.Predmet.ProtuStrankaListNazivFormated>
    <izvorni_sadrzaj>
      <item>KVAZAR društvo s ograničenom odgovornošću za videotehniku,trgovinu i ugostiteljstvo,Kotoriba,S.Radića 2</item>
    </izvorni_sadrzaj>
    <derivirana_varijabla naziv="DomainObject.Predmet.ProtuStrankaListNazivFormated_1">
      <item>KVAZAR društvo s ograničenom odgovornošću za videotehniku,trgovinu i ugostiteljstvo,Kotoriba,S.Radića 2</item>
    </derivirana_varijabla>
  </DomainObject.Predmet.ProtuStrankaListNazivFormated>
  <DomainObject.Predmet.ProtuStrankaListNazivFormatedOIB>
    <izvorni_sadrzaj>
      <item>KVAZAR društvo s ograničenom odgovornošću za videotehniku,trgovinu i ugostiteljstvo,Kotoriba,S.Radića 2, OIB 24136699452</item>
    </izvorni_sadrzaj>
    <derivirana_varijabla naziv="DomainObject.Predmet.ProtuStrankaListNazivFormatedOIB_1">
      <item>KVAZAR društvo s ograničenom odgovornošću za videotehniku,trgovinu i ugostiteljstvo,Kotoriba,S.Radića 2, OIB 24136699452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KVAZAR društvo s ograničenom odgovornošću za videotehniku,trgovinu i ugostiteljstvo,Kotoriba,S.Radića 2</izvorni_sadrzaj>
    <derivirana_varijabla naziv="DomainObject.Predmet.ProtustrankaIDrugi_1">KVAZAR društvo s ograničenom odgovornošću za videotehniku,trgovinu i ugostiteljstvo,Kotoriba,S.Radića 2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KVAZAR društvo s ograničenom odgovornošću za videotehniku,trgovinu i ugostiteljstvo,Kotoriba,S.Radića 2, OIB 24136699452, S.Radića 2, 40320 Kotoriba</izvorni_sadrzaj>
    <derivirana_varijabla naziv="DomainObject.Predmet.ProtustrankaIDrugiAdressOIB_1">KVAZAR društvo s ograničenom odgovornošću za videotehniku,trgovinu i ugostiteljstvo,Kotoriba,S.Radića 2, OIB 24136699452, S.Radića 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KVAZAR društvo s ograničenom odgovornošću za videotehniku,trgovinu i ugostiteljstvo,Kotoriba,S.Radića 2</item>
      <item>E-oglasna ploča</item>
      <item>Sudski registar</item>
    </izvorni_sadrzaj>
    <derivirana_varijabla naziv="DomainObject.Predmet.SudioniciListNaziv_1">
      <item>Financijska agencija</item>
      <item>KVAZAR društvo s ograničenom odgovornošću za videotehniku,trgovinu i ugostiteljstvo,Kotoriba,S.Radića 2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KVAZAR društvo s ograničenom odgovornošću za videotehniku,trgovinu i ugostiteljstvo,Kotoriba,S.Radića 2, OIB 24136699452, S.Radića 2,40320 Kotoriba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KVAZAR društvo s ograničenom odgovornošću za videotehniku,trgovinu i ugostiteljstvo,Kotoriba,S.Radića 2, OIB 24136699452, S.Radića 2,40320 Kotoriba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24136699452</item>
      <item>, OIB null</item>
      <item>, OIB null</item>
    </izvorni_sadrzaj>
    <derivirana_varijabla naziv="DomainObject.Predmet.SudioniciListNazivOIB_1">
      <item>, OIB 85821130368</item>
      <item>, OIB 24136699452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75288-F849-4CAD-8B2D-BC6BCB17D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1863</properties:Characters>
  <properties:Lines>47</properties:Lines>
  <properties:Paragraphs>14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2016-01-14T10:45:00Z</cp:lastPrinted>
  <dcterms:modified xmlns:xsi="http://www.w3.org/2001/XMLSchema-instance" xsi:type="dcterms:W3CDTF">2016-01-14T10:45:00Z</dcterms:modified>
  <cp:revision>45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