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0fe3" w14:paraId="8b50fe3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BA7D2B">
        <w:t xml:space="preserve">                        1 St-283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BA7D2B">
        <w:t xml:space="preserve"> MODUS VIVENDI d.o.o. za proizvodnju, trgovinu i usluge Bjelovar, Andrije Kačića Miošića 16, OIB: 10468516332</w:t>
      </w:r>
      <w:r>
        <w:t xml:space="preserve">,  koji se vodi </w:t>
      </w:r>
      <w:r w:rsidR="00BA7D2B">
        <w:t>kod ovoga suda pod brojem St-283</w:t>
      </w:r>
      <w:r>
        <w:t>/2015, temeljem odredbe čl. 430.,  431. i 434. Stečajnog zakona (Narodne novine 71/15), objavljuje:</w:t>
      </w:r>
    </w:p>
    <w:p w:rsidRDefault="00BA7D2B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46.065,81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proofErr w:type="spellStart"/>
      <w:r w:rsidR="00BA7D2B">
        <w:t>Božana</w:t>
      </w:r>
      <w:proofErr w:type="spellEnd"/>
      <w:r w:rsidR="00BA7D2B">
        <w:t xml:space="preserve"> </w:t>
      </w:r>
      <w:proofErr w:type="spellStart"/>
      <w:r w:rsidR="00BA7D2B">
        <w:t>Čani</w:t>
      </w:r>
      <w:proofErr w:type="spellEnd"/>
      <w:r w:rsidR="00BA7D2B">
        <w:t xml:space="preserve"> iz Velikog Trojstva, Braće Radić 3,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A7D2B" w:rsidP="00276ED5" w:rsidR="00276ED5">
      <w:r>
        <w:t>U Bjelovaru, 13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BA7D2B" w:rsidP="00276ED5" w:rsidR="00276ED5">
      <w:pPr>
        <w:pStyle w:val="Bezproreda"/>
      </w:pPr>
      <w:r>
        <w:t>Bjelovar, 13</w:t>
      </w:r>
      <w:r w:rsidR="00276ED5">
        <w:t>. XI 2015.</w:t>
      </w:r>
    </w:p>
    <w:p w:rsidRDefault="00BA7D2B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B07D3A"/>
    <w:rsid w:val="00BA7D2B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A7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A7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VIVENDI društvo s ograničenom odgovornošću za proizvodnju, trgovinu i usluge, Bjelovar</izvorni_sadrzaj>
    <derivirana_varijabla naziv="DomainObject.Predmet.ProtustrankaFormated_1">  MODUS VIVENDI društvo s ograničenom odgovornošću za proizvodnju, trgovinu i usluge, Bjelovar</derivirana_varijabla>
  </DomainObject.Predmet.ProtustrankaFormated>
  <DomainObject.Predmet.ProtustrankaFormatedOIB>
    <izvorni_sadrzaj>  MODUS VIVENDI društvo s ograničenom odgovornošću za proizvodnju, trgovinu i usluge, Bjelovar, OIB 10468516332</izvorni_sadrzaj>
    <derivirana_varijabla naziv="DomainObject.Predmet.ProtustrankaFormatedOIB_1">  MODUS VIVENDI društvo s ograničenom odgovornošću za proizvodnju, trgovinu i usluge, Bjelovar, OIB 10468516332</derivirana_varijabla>
  </DomainObject.Predmet.ProtustrankaFormatedOIB>
  <DomainObject.Predmet.ProtustrankaFormatedWithAdress>
    <izvorni_sadrzaj> MODUS VIVENDI društvo s ograničenom odgovornošću za proizvodnju, trgovinu i usluge, Bjelovar, Andrije Kačića Miošića 16, 43000 Bjelovar</izvorni_sadrzaj>
    <derivirana_varijabla naziv="DomainObject.Predmet.ProtustrankaFormatedWithAdress_1"> MODUS VIVENDI društvo s ograničenom odgovornošću za proizvodnju, trgovinu i usluge, Bjelovar, Andrije Kačića Miošića 16, 43000 Bjelovar</derivirana_varijabla>
  </DomainObject.Predmet.ProtustrankaFormatedWithAdress>
  <DomainObject.Predmet.ProtustrankaFormatedWithAdressOIB>
    <izvorni_sadrzaj> MODUS VIVENDI društvo s ograničenom odgovornošću za proizvodnju, trgovinu i usluge, Bjelovar, OIB 10468516332, Andrije Kačića Miošića 16, 43000 Bjelovar</izvorni_sadrzaj>
    <derivirana_varijabla naziv="DomainObject.Predmet.ProtustrankaFormatedWithAdressOIB_1"> MODUS VIVENDI društvo s ograničenom odgovornošću za proizvodnju, trgovinu i usluge, Bjelovar, OIB 10468516332, Andrije Kačića Miošića 16, 43000 Bjelovar</derivirana_varijabla>
  </DomainObject.Predmet.ProtustrankaFormatedWithAdressOIB>
  <DomainObject.Predmet.ProtustrankaWithAdress>
    <izvorni_sadrzaj>MODUS VIVENDI društvo s ograničenom odgovornošću za proizvodnju, trgovinu i usluge, Bjelovar Andrije Kačića Miošića 16, 43000 Bjelovar</izvorni_sadrzaj>
    <derivirana_varijabla naziv="DomainObject.Predmet.ProtustrankaWithAdress_1">MODUS VIVENDI društvo s ograničenom odgovornošću za proizvodnju, trgovinu i usluge, Bjelovar Andrije Kačića Miošića 16, 43000 Bjelovar</derivirana_varijabla>
  </DomainObject.Predmet.ProtustrankaWithAdress>
  <DomainObject.Predmet.ProtustrankaWithAdressOIB>
    <izvorni_sadrzaj>MODUS VIVENDI društvo s ograničenom odgovornošću za proizvodnju, trgovinu i usluge, Bjelovar, OIB 10468516332, Andrije Kačića Miošića 16, 43000 Bjelovar</izvorni_sadrzaj>
    <derivirana_varijabla naziv="DomainObject.Predmet.ProtustrankaWithAdressOIB_1">MODUS VIVENDI društvo s ograničenom odgovornošću za proizvodnju, trgovinu i usluge, Bjelovar, OIB 10468516332, Andrije Kačića Miošića 16, 43000 Bjelovar</derivirana_varijabla>
  </DomainObject.Predmet.ProtustrankaWithAdressOIB>
  <DomainObject.Predmet.ProtustrankaNazivFormated>
    <izvorni_sadrzaj>MODUS VIVENDI društvo s ograničenom odgovornošću za proizvodnju, trgovinu i usluge, Bjelovar</izvorni_sadrzaj>
    <derivirana_varijabla naziv="DomainObject.Predmet.ProtustrankaNazivFormated_1">MODUS VIVENDI društvo s ograničenom odgovornošću za proizvodnju, trgovinu i usluge, Bjelovar</derivirana_varijabla>
  </DomainObject.Predmet.ProtustrankaNazivFormated>
  <DomainObject.Predmet.ProtustrankaNazivFormatedOIB>
    <izvorni_sadrzaj>MODUS VIVENDI društvo s ograničenom odgovornošću za proizvodnju, trgovinu i usluge, Bjelovar, OIB 10468516332</izvorni_sadrzaj>
    <derivirana_varijabla naziv="DomainObject.Predmet.ProtustrankaNazivFormatedOIB_1">MODUS VIVENDI društvo s ograničenom odgovornošću za proizvodnju, trgovinu i usluge, Bjelovar, OIB 10468516332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MODUS VIVENDI društvo s ograničenom odgovornošću za proizvodnju, trgovinu i usluge, Bjelovar</item>
    </izvorni_sadrzaj>
    <derivirana_varijabla naziv="DomainObject.Predmet.ProtuStrankaListFormated_1">
      <item>MODUS VIVENDI društvo s ograničenom odgovornošću za proizvodnju, trgovinu i usluge, Bjelovar</item>
    </derivirana_varijabla>
  </DomainObject.Predmet.ProtuStrankaListFormated>
  <DomainObject.Predmet.ProtuStrankaListFormatedOIB>
    <izvorni_sadrzaj>
      <item>MODUS VIVENDI društvo s ograničenom odgovornošću za proizvodnju, trgovinu i usluge, Bjelovar, OIB 10468516332</item>
    </izvorni_sadrzaj>
    <derivirana_varijabla naziv="DomainObject.Predmet.ProtuStrankaListFormatedOIB_1">
      <item>MODUS VIVENDI društvo s ograničenom odgovornošću za proizvodnju, trgovinu i usluge, Bjelovar, OIB 10468516332</item>
    </derivirana_varijabla>
  </DomainObject.Predmet.ProtuStrankaListFormatedOIB>
  <DomainObject.Predmet.ProtuStrankaListFormatedWithAdress>
    <izvorni_sadrzaj>
      <item>MODUS VIVENDI društvo s ograničenom odgovornošću za proizvodnju, trgovinu i usluge, Bjelovar, Andrije Kačića Miošića 16, 43000 Bjelovar</item>
    </izvorni_sadrzaj>
    <derivirana_varijabla naziv="DomainObject.Predmet.ProtuStrankaListFormatedWithAdress_1">
      <item>MODUS VIVENDI društvo s ograničenom odgovornošću za proizvodnju, trgovinu i usluge, Bjelovar, Andrije Kačića Miošića 16, 43000 Bjelovar</item>
    </derivirana_varijabla>
  </DomainObject.Predmet.ProtuStrankaListFormatedWithAdress>
  <DomainObject.Predmet.ProtuStrankaListFormatedWithAdressOIB>
    <izvorni_sadrzaj>
      <item>MODUS VIVENDI društvo s ograničenom odgovornošću za proizvodnju, trgovinu i usluge, Bjelovar, OIB 10468516332, Andrije Kačića Miošića 16, 43000 Bjelovar</item>
    </izvorni_sadrzaj>
    <derivirana_varijabla naziv="DomainObject.Predmet.ProtuStrankaListFormatedWithAdressOIB_1">
      <item>MODUS VIVENDI društvo s ograničenom odgovornošću za proizvodnju, trgovinu i usluge, Bjelovar, OIB 10468516332, Andrije Kačića Miošića 16, 43000 Bjelovar</item>
    </derivirana_varijabla>
  </DomainObject.Predmet.ProtuStrankaListFormatedWithAdressOIB>
  <DomainObject.Predmet.ProtuStrankaListNazivFormated>
    <izvorni_sadrzaj>
      <item>MODUS VIVENDI društvo s ograničenom odgovornošću za proizvodnju, trgovinu i usluge, Bjelovar</item>
    </izvorni_sadrzaj>
    <derivirana_varijabla naziv="DomainObject.Predmet.ProtuStrankaListNazivFormated_1">
      <item>MODUS VIVENDI društvo s ograničenom odgovornošću za proizvodnju, trgovinu i usluge, Bjelovar</item>
    </derivirana_varijabla>
  </DomainObject.Predmet.ProtuStrankaListNazivFormated>
  <DomainObject.Predmet.ProtuStrankaListNazivFormatedOIB>
    <izvorni_sadrzaj>
      <item>MODUS VIVENDI društvo s ograničenom odgovornošću za proizvodnju, trgovinu i usluge, Bjelovar, OIB 10468516332</item>
    </izvorni_sadrzaj>
    <derivirana_varijabla naziv="DomainObject.Predmet.ProtuStrankaListNazivFormatedOIB_1">
      <item>MODUS VIVENDI društvo s ograničenom odgovornošću za proizvodnju, trgovinu i usluge, Bjelovar, OIB 10468516332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MODUS VIVENDI društvo s ograničenom odgovornošću za proizvodnju, trgovinu i usluge, Bjelovar</izvorni_sadrzaj>
    <derivirana_varijabla naziv="DomainObject.Predmet.ProtustrankaIDrugi_1">MODUS VIVENDI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MODUS VIVENDI društvo s ograničenom odgovornošću za proizvodnju, trgovinu i usluge, Bjelovar, OIB 10468516332, Andrije Kačića Miošića 16, 43000 Bjelovar</izvorni_sadrzaj>
    <derivirana_varijabla naziv="DomainObject.Predmet.ProtustrankaIDrugiAdressOIB_1">MODUS VIVENDI društvo s ograničenom odgovornošću za proizvodnju, trgovinu i usluge, Bjelovar, OIB 10468516332, Andrije Kačića Miošića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MODUS VIVENDI društvo s ograničenom odgovornošću za proizvodnju, trgovinu i usluge, Bjelovar</item>
    </izvorni_sadrzaj>
    <derivirana_varijabla naziv="DomainObject.Predmet.SudioniciListNaziv_1">
      <item>FINA, RC ZAGREB, Podružnica Bjelovar</item>
      <item>MODUS VIVENDI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MODUS VIVENDI društvo s ograničenom odgovornošću za proizvodnju, trgovinu i usluge, Bjelovar, OIB 10468516332, Andrije Kačića Miošića 16,43000 Bjelovar</item>
    </izvorni_sadrzaj>
    <derivirana_varijabla naziv="DomainObject.Predmet.SudioniciListAdressOIB_1">
      <item>FINA, RC ZAGREB, Podružnica Bjelovar, OIB 85821130368, F. Supila 4,43000 Bjelovar</item>
      <item>MODUS VIVENDI društvo s ograničenom odgovornošću za proizvodnju, trgovinu i usluge, Bjelovar, OIB 10468516332, Andrije Kačića Miošića 16,43000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10468516332</item>
    </izvorni_sadrzaj>
    <derivirana_varijabla naziv="DomainObject.Predmet.SudioniciListNazivOIB_1">
      <item>, OIB 85821130368</item>
      <item>, OIB 10468516332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1640</properties:Characters>
  <properties:Lines>34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2015-11-13T08:35:00Z</cp:lastPrinted>
  <dcterms:modified xmlns:xsi="http://www.w3.org/2001/XMLSchema-instance" xsi:type="dcterms:W3CDTF">2015-11-13T08:35:00Z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