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F7D0B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65pt;height:76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ddffe20" w14:paraId="ddffe20" w:rsidRDefault="00F44CB5" w:rsidP="00F44CB5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D356D">
        <w:rPr>
          <w:sz w:val="24"/>
        </w:rPr>
        <w:t>9</w:t>
      </w:r>
      <w:r w:rsidR="00456943">
        <w:rPr>
          <w:sz w:val="24"/>
        </w:rPr>
        <w:t>395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D356D" w:rsidP="006D356D" w:rsidR="006D356D">
      <w:pPr>
        <w:pStyle w:val="Odlomakpopisa"/>
        <w:ind w:firstLine="708" w:left="0"/>
        <w:jc w:val="both"/>
      </w:pPr>
    </w:p>
    <w:p w:rsidRDefault="008600EF" w:rsidP="006D356D" w:rsidR="008600E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 w:rsidR="006B4A8A">
        <w:t xml:space="preserve">, </w:t>
      </w:r>
      <w:r w:rsidRPr="008600EF">
        <w:t xml:space="preserve">u pravnoj stvari podnositelja zahtjeva </w:t>
      </w:r>
      <w:r w:rsidR="006B4A8A">
        <w:t xml:space="preserve">Financijska agencija, </w:t>
      </w:r>
      <w:r w:rsidRPr="008600EF">
        <w:t>za p</w:t>
      </w:r>
      <w:r w:rsidR="006B4A8A">
        <w:t xml:space="preserve">rovedbu skraćenog </w:t>
      </w:r>
      <w:r w:rsidRPr="008600EF">
        <w:t xml:space="preserve">stečajnog postupka nad dužnikom </w:t>
      </w:r>
      <w:r w:rsidR="00456943">
        <w:t>HRVATSKI CHEERLEADING I CHEERDANCE SAVEZ,</w:t>
      </w:r>
      <w:r w:rsidR="00456943" w:rsidRPr="008600EF">
        <w:t xml:space="preserve"> </w:t>
      </w:r>
      <w:r w:rsidR="00456943">
        <w:t>(OIB: 77197137041)</w:t>
      </w:r>
      <w:r w:rsidR="003A39BA">
        <w:t>,</w:t>
      </w:r>
      <w:r w:rsidRPr="008600EF">
        <w:t xml:space="preserve"> dana </w:t>
      </w:r>
      <w:r w:rsidR="00456943">
        <w:t>22. ožujka</w:t>
      </w:r>
      <w:r w:rsidR="00052DCE">
        <w:t xml:space="preserve"> 2016.</w:t>
      </w:r>
    </w:p>
    <w:p w:rsidRDefault="00F44CB5" w:rsidP="00F44CB5" w:rsidR="00F44CB5" w:rsidRPr="00F44CB5">
      <w:pPr>
        <w:jc w:val="both"/>
        <w:rPr>
          <w:sz w:val="40"/>
          <w:szCs w:val="40"/>
        </w:rPr>
      </w:pPr>
    </w:p>
    <w:p w:rsidRDefault="0012352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4.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2F5F25">
        <w:rPr>
          <w:sz w:val="24"/>
          <w:szCs w:val="24"/>
        </w:rPr>
        <w:t>dostav</w:t>
      </w:r>
      <w:r w:rsidR="00977412">
        <w:rPr>
          <w:sz w:val="24"/>
          <w:szCs w:val="24"/>
        </w:rPr>
        <w:t xml:space="preserve">iti ovom 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 xml:space="preserve">na gornji broj spisa </w:t>
      </w:r>
      <w:r w:rsidR="002F5F25">
        <w:rPr>
          <w:sz w:val="24"/>
          <w:szCs w:val="24"/>
        </w:rPr>
        <w:t>podat</w:t>
      </w:r>
      <w:r w:rsidR="00977412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–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977412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(N.N. 71/15, dalje: SZ).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11. stavak 3. SZ-a, 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125559" w:rsidP="00977412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jedna od pretpostavki za provedbu skraćenog stečajnog postupka</w:t>
      </w:r>
      <w:r w:rsidR="00977412">
        <w:rPr>
          <w:sz w:val="24"/>
          <w:szCs w:val="24"/>
        </w:rPr>
        <w:t xml:space="preserve"> okolnost da dužnik nema zaposlenih, o čemu u skladu s odredbama Zakona o mirovinskom osiguranju HZMIOR vodi propisane evidencije</w:t>
      </w:r>
      <w:r w:rsidR="00F470AA">
        <w:rPr>
          <w:sz w:val="24"/>
          <w:szCs w:val="24"/>
        </w:rPr>
        <w:t xml:space="preserve">, valjalo je </w:t>
      </w:r>
      <w:r w:rsidR="00977412">
        <w:rPr>
          <w:sz w:val="24"/>
          <w:szCs w:val="24"/>
        </w:rPr>
        <w:t xml:space="preserve">HZMIOR </w:t>
      </w:r>
      <w:r w:rsidR="00F470AA">
        <w:rPr>
          <w:sz w:val="24"/>
          <w:szCs w:val="24"/>
        </w:rPr>
        <w:t xml:space="preserve">pozvati na dostavu podatka navedenog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</w:t>
      </w:r>
      <w:r w:rsidR="00456943">
        <w:rPr>
          <w:sz w:val="24"/>
          <w:szCs w:val="24"/>
        </w:rPr>
        <w:t>, 22. ožujka</w:t>
      </w:r>
      <w:r w:rsidR="00052DCE">
        <w:rPr>
          <w:sz w:val="24"/>
          <w:szCs w:val="24"/>
        </w:rPr>
        <w:t xml:space="preserve"> 2016.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DF60E5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427491">
        <w:rPr>
          <w:sz w:val="24"/>
          <w:szCs w:val="24"/>
        </w:rPr>
        <w:t>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27491" w:rsidP="007125DA" w:rsidR="00427491">
      <w:pPr>
        <w:jc w:val="both"/>
        <w:rPr>
          <w:sz w:val="24"/>
        </w:rPr>
      </w:pPr>
    </w:p>
    <w:p w:rsidRDefault="00427491" w:rsidR="00427491" w:rsidRPr="00427491">
      <w:pPr>
        <w:rPr>
          <w:sz w:val="24"/>
          <w:szCs w:val="24"/>
        </w:rPr>
      </w:pPr>
      <w:r w:rsidRPr="00427491">
        <w:rPr>
          <w:sz w:val="24"/>
          <w:szCs w:val="24"/>
        </w:rPr>
        <w:t>Za točnost otpravka-ovlašteni službenik:</w:t>
      </w:r>
    </w:p>
    <w:p w:rsidRDefault="00427491" w:rsidR="00427491">
      <w:r w:rsidRPr="00427491">
        <w:rPr>
          <w:sz w:val="24"/>
          <w:szCs w:val="24"/>
        </w:rPr>
        <w:t>Ivanka Kelava</w:t>
      </w:r>
    </w:p>
    <w:p w:rsidRDefault="00427491" w:rsidP="007125DA" w:rsidR="00427491">
      <w:pPr>
        <w:jc w:val="both"/>
        <w:rPr>
          <w:sz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A0B89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HZMIORH, Zagreb, Trpimirova 4</w:t>
      </w:r>
    </w:p>
    <w:p w:rsidRDefault="00EA0B89" w:rsidP="00C946ED" w:rsidR="00C946ED" w:rsidRP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spis</w:t>
      </w:r>
      <w:r w:rsidR="00C946ED" w:rsidRPr="00EA0B89">
        <w:rPr>
          <w:sz w:val="24"/>
          <w:szCs w:val="24"/>
        </w:rPr>
        <w:t xml:space="preserve"> </w:t>
      </w:r>
    </w:p>
    <w:sectPr w:rsidSect="004566B3" w:rsidR="00C946ED" w:rsidRPr="00EA0B8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2DCE"/>
    <w:rsid w:val="00061D14"/>
    <w:rsid w:val="0006290D"/>
    <w:rsid w:val="00065B44"/>
    <w:rsid w:val="00082B1E"/>
    <w:rsid w:val="000860B2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586"/>
    <w:rsid w:val="00111921"/>
    <w:rsid w:val="001141DA"/>
    <w:rsid w:val="00123529"/>
    <w:rsid w:val="00125559"/>
    <w:rsid w:val="00126491"/>
    <w:rsid w:val="001334EB"/>
    <w:rsid w:val="00135BFD"/>
    <w:rsid w:val="00140204"/>
    <w:rsid w:val="00141639"/>
    <w:rsid w:val="00144270"/>
    <w:rsid w:val="001442D2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6CB"/>
    <w:rsid w:val="001864B6"/>
    <w:rsid w:val="001917A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4841"/>
    <w:rsid w:val="002C1CF8"/>
    <w:rsid w:val="002C3D7B"/>
    <w:rsid w:val="002D22FB"/>
    <w:rsid w:val="002E00D6"/>
    <w:rsid w:val="002F1469"/>
    <w:rsid w:val="002F20FD"/>
    <w:rsid w:val="002F5F25"/>
    <w:rsid w:val="002F69E0"/>
    <w:rsid w:val="0030184A"/>
    <w:rsid w:val="00305FF2"/>
    <w:rsid w:val="0031304E"/>
    <w:rsid w:val="00317C2B"/>
    <w:rsid w:val="00321158"/>
    <w:rsid w:val="0033097C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4FEA"/>
    <w:rsid w:val="003A39BA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671"/>
    <w:rsid w:val="003F513B"/>
    <w:rsid w:val="00402741"/>
    <w:rsid w:val="00404F7B"/>
    <w:rsid w:val="00406012"/>
    <w:rsid w:val="00407EF4"/>
    <w:rsid w:val="00412337"/>
    <w:rsid w:val="004130CA"/>
    <w:rsid w:val="00414A26"/>
    <w:rsid w:val="00425F5C"/>
    <w:rsid w:val="0042749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694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C40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2A43"/>
    <w:rsid w:val="0050747A"/>
    <w:rsid w:val="0052330E"/>
    <w:rsid w:val="00523599"/>
    <w:rsid w:val="005459AC"/>
    <w:rsid w:val="00546DDA"/>
    <w:rsid w:val="0055329A"/>
    <w:rsid w:val="005568D6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9CC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5F7D0B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507C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56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0C9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1A86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563E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7F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60E5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2FE7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60E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D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D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D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D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9395</izvorni_sadrzaj>
    <derivirana_varijabla naziv="DomainObject.Predmet.Broj_1">9395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St-9395/2015</izvorni_sadrzaj>
    <derivirana_varijabla naziv="DomainObject.Predmet.OznakaBroj_1">St-9395/2015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CHEERLEADING I CHEERDANCE SAVEZ</izvorni_sadrzaj>
    <derivirana_varijabla naziv="DomainObject.Predmet.ProtustrankaFormated_1">  HRVATSKI CHEERLEADING I CHEERDANCE SAVEZ</derivirana_varijabla>
  </DomainObject.Predmet.ProtustrankaFormated>
  <DomainObject.Predmet.ProtustrankaFormatedOIB>
    <izvorni_sadrzaj>  HRVATSKI CHEERLEADING I CHEERDANCE SAVEZ, OIB 77197137041</izvorni_sadrzaj>
    <derivirana_varijabla naziv="DomainObject.Predmet.ProtustrankaFormatedOIB_1">  HRVATSKI CHEERLEADING I CHEERDANCE SAVEZ, OIB 77197137041</derivirana_varijabla>
  </DomainObject.Predmet.ProtustrankaFormatedOIB>
  <DomainObject.Predmet.ProtustrankaFormatedWithAdress>
    <izvorni_sadrzaj> HRVATSKI CHEERLEADING I CHEERDANCE SAVEZ, Aleja Blaža Jurišića 73, 10000 Zagreb</izvorni_sadrzaj>
    <derivirana_varijabla naziv="DomainObject.Predmet.ProtustrankaFormatedWithAdress_1"> HRVATSKI CHEERLEADING I CHEERDANCE SAVEZ, Aleja Blaža Jurišića 73, 10000 Zagreb</derivirana_varijabla>
  </DomainObject.Predmet.ProtustrankaFormatedWithAdress>
  <DomainObject.Predmet.ProtustrankaFormatedWithAdressOIB>
    <izvorni_sadrzaj> HRVATSKI CHEERLEADING I CHEERDANCE SAVEZ, OIB 77197137041, Aleja Blaža Jurišića 73, 10000 Zagreb</izvorni_sadrzaj>
    <derivirana_varijabla naziv="DomainObject.Predmet.ProtustrankaFormatedWithAdressOIB_1"> HRVATSKI CHEERLEADING I CHEERDANCE SAVEZ, OIB 77197137041, Aleja Blaža Jurišića 73, 10000 Zagreb</derivirana_varijabla>
  </DomainObject.Predmet.ProtustrankaFormatedWithAdressOIB>
  <DomainObject.Predmet.ProtustrankaWithAdress>
    <izvorni_sadrzaj>HRVATSKI CHEERLEADING I CHEERDANCE SAVEZ Aleja Blaža Jurišića 73, 10000 Zagreb</izvorni_sadrzaj>
    <derivirana_varijabla naziv="DomainObject.Predmet.ProtustrankaWithAdress_1">HRVATSKI CHEERLEADING I CHEERDANCE SAVEZ Aleja Blaža Jurišića 73, 10000 Zagreb</derivirana_varijabla>
  </DomainObject.Predmet.ProtustrankaWithAdress>
  <DomainObject.Predmet.ProtustrankaWithAdressOIB>
    <izvorni_sadrzaj>HRVATSKI CHEERLEADING I CHEERDANCE SAVEZ, OIB 77197137041, Aleja Blaža Jurišića 73, 10000 Zagreb</izvorni_sadrzaj>
    <derivirana_varijabla naziv="DomainObject.Predmet.ProtustrankaWithAdressOIB_1">HRVATSKI CHEERLEADING I CHEERDANCE SAVEZ, OIB 77197137041, Aleja Blaža Jurišića 73, 10000 Zagreb</derivirana_varijabla>
  </DomainObject.Predmet.ProtustrankaWithAdressOIB>
  <DomainObject.Predmet.ProtustrankaNazivFormated>
    <izvorni_sadrzaj>HRVATSKI CHEERLEADING I CHEERDANCE SAVEZ</izvorni_sadrzaj>
    <derivirana_varijabla naziv="DomainObject.Predmet.ProtustrankaNazivFormated_1">HRVATSKI CHEERLEADING I CHEERDANCE SAVEZ</derivirana_varijabla>
  </DomainObject.Predmet.ProtustrankaNazivFormated>
  <DomainObject.Predmet.ProtustrankaNazivFormatedOIB>
    <izvorni_sadrzaj>HRVATSKI CHEERLEADING I CHEERDANCE SAVEZ, OIB 77197137041</izvorni_sadrzaj>
    <derivirana_varijabla naziv="DomainObject.Predmet.ProtustrankaNazivFormatedOIB_1">HRVATSKI CHEERLEADING I CHEERDANCE SAVEZ, OIB 77197137041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HRVATSKI CHEERLEADING I CHEERDANCE SAVEZ</item>
    </izvorni_sadrzaj>
    <derivirana_varijabla naziv="DomainObject.Predmet.ProtuStrankaListFormated_1">
      <item>HRVATSKI CHEERLEADING I CHEERDANCE SAVEZ</item>
    </derivirana_varijabla>
  </DomainObject.Predmet.ProtuStrankaListFormated>
  <DomainObject.Predmet.ProtuStrankaListFormatedOIB>
    <izvorni_sadrzaj>
      <item>HRVATSKI CHEERLEADING I CHEERDANCE SAVEZ, OIB 77197137041</item>
    </izvorni_sadrzaj>
    <derivirana_varijabla naziv="DomainObject.Predmet.ProtuStrankaListFormatedOIB_1">
      <item>HRVATSKI CHEERLEADING I CHEERDANCE SAVEZ, OIB 77197137041</item>
    </derivirana_varijabla>
  </DomainObject.Predmet.ProtuStrankaListFormatedOIB>
  <DomainObject.Predmet.ProtuStrankaListFormatedWithAdress>
    <izvorni_sadrzaj>
      <item>HRVATSKI CHEERLEADING I CHEERDANCE SAVEZ, Aleja Blaža Jurišića 73, 10000 Zagreb</item>
    </izvorni_sadrzaj>
    <derivirana_varijabla naziv="DomainObject.Predmet.ProtuStrankaListFormatedWithAdress_1">
      <item>HRVATSKI CHEERLEADING I CHEERDANCE SAVEZ, Aleja Blaža Jurišića 73, 10000 Zagreb</item>
    </derivirana_varijabla>
  </DomainObject.Predmet.ProtuStrankaListFormatedWithAdress>
  <DomainObject.Predmet.ProtuStrankaListFormatedWithAdressOIB>
    <izvorni_sadrzaj>
      <item>HRVATSKI CHEERLEADING I CHEERDANCE SAVEZ, OIB 77197137041, Aleja Blaža Jurišića 73, 10000 Zagreb</item>
    </izvorni_sadrzaj>
    <derivirana_varijabla naziv="DomainObject.Predmet.ProtuStrankaListFormatedWithAdressOIB_1">
      <item>HRVATSKI CHEERLEADING I CHEERDANCE SAVEZ, OIB 77197137041, Aleja Blaža Jurišića 73, 10000 Zagreb</item>
    </derivirana_varijabla>
  </DomainObject.Predmet.ProtuStrankaListFormatedWithAdressOIB>
  <DomainObject.Predmet.ProtuStrankaListNazivFormated>
    <izvorni_sadrzaj>
      <item>HRVATSKI CHEERLEADING I CHEERDANCE SAVEZ</item>
    </izvorni_sadrzaj>
    <derivirana_varijabla naziv="DomainObject.Predmet.ProtuStrankaListNazivFormated_1">
      <item>HRVATSKI CHEERLEADING I CHEERDANCE SAVEZ</item>
    </derivirana_varijabla>
  </DomainObject.Predmet.ProtuStrankaListNazivFormated>
  <DomainObject.Predmet.ProtuStrankaListNazivFormatedOIB>
    <izvorni_sadrzaj>
      <item>HRVATSKI CHEERLEADING I CHEERDANCE SAVEZ, OIB 77197137041</item>
    </izvorni_sadrzaj>
    <derivirana_varijabla naziv="DomainObject.Predmet.ProtuStrankaListNazivFormatedOIB_1">
      <item>HRVATSKI CHEERLEADING I CHEERDANCE SAVEZ, OIB 77197137041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HRVATSKI CHEERLEADING I CHEERDANCE SAVEZ</izvorni_sadrzaj>
    <derivirana_varijabla naziv="DomainObject.Predmet.ProtustrankaIDrugi_1">HRVATSKI CHEERLEADING I CHEERDANCE SAVEZ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HRVATSKI CHEERLEADING I CHEERDANCE SAVEZ, OIB 77197137041, Aleja Blaža Jurišića 73, 10000 Zagreb</izvorni_sadrzaj>
    <derivirana_varijabla naziv="DomainObject.Predmet.ProtustrankaIDrugiAdressOIB_1">HRVATSKI CHEERLEADING I CHEERDANCE SAVEZ, OIB 77197137041, Aleja Blaža Jurišića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HRVATSKI CHEERLEADING I CHEERDANCE SAVEZ</item>
    </izvorni_sadrzaj>
    <derivirana_varijabla naziv="DomainObject.Predmet.SudioniciListNaziv_1">
      <item>FINA Regionaln centar Zagreb</item>
      <item>HRVATSKI CHEERLEADING I CHEERDANCE SAVEZ</item>
    </derivirana_varijabla>
  </DomainObject.Predmet.SudioniciListNaziv>
  <DomainObject.Predmet.SudioniciListAdressOIB>
    <izvorni_sadrzaj>
      <item>FINA Regionaln centar Zagreb, OIB 85821130368, Trg svibanjskih žrtava 1995. 1,10000 Zagreb</item>
      <item>HRVATSKI CHEERLEADING I CHEERDANCE SAVEZ, OIB 77197137041, Aleja Blaža Jurišića 73,10000 Zagreb</item>
    </izvorni_sadrzaj>
    <derivirana_varijabla naziv="DomainObject.Predmet.SudioniciListAdressOIB_1">
      <item>FINA Regionaln centar Zagreb, OIB 85821130368, Trg svibanjskih žrtava 1995. 1,10000 Zagreb</item>
      <item>HRVATSKI CHEERLEADING I CHEERDANCE SAVEZ, OIB 77197137041, Aleja Blaža Jurišića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77197137041</item>
    </izvorni_sadrzaj>
    <derivirana_varijabla naziv="DomainObject.Predmet.SudioniciListNazivOIB_1">
      <item>, OIB 85821130368</item>
      <item>, OIB 77197137041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1618</properties:Characters>
  <properties:Lines>51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2016-03-22T12:32:00Z</dcterms:created>
  <dc:creator>Korisnik</dc:creator>
  <cp:lastModifiedBy>Ivanka Lukač</cp:lastModifiedBy>
  <cp:lastPrinted>2016-03-22T12:33:00Z</cp:lastPrinted>
  <dcterms:modified xmlns:xsi="http://www.w3.org/2001/XMLSchema-instance" xsi:type="dcterms:W3CDTF">2016-03-22T12:38:00Z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