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3284" w14:paraId="8df3284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0F3EAA">
        <w:rPr>
          <w:sz w:val="24"/>
        </w:rPr>
        <w:t xml:space="preserve">RH, Ministarstvo financija, </w:t>
      </w:r>
      <w:r w:rsidR="000F3EAA" w:rsidRPr="000F3EAA">
        <w:rPr>
          <w:sz w:val="24"/>
        </w:rPr>
        <w:t xml:space="preserve">Porezna uprava Područni ured </w:t>
      </w:r>
      <w:r w:rsidR="000F3EAA">
        <w:rPr>
          <w:sz w:val="24"/>
        </w:rPr>
        <w:t xml:space="preserve">Slavonija i Baranja, Porezno mjesto Vukovar, </w:t>
      </w:r>
      <w:r w:rsidR="00FE5B1E">
        <w:rPr>
          <w:sz w:val="24"/>
        </w:rPr>
        <w:t xml:space="preserve">OIB </w:t>
      </w:r>
      <w:r w:rsidR="00FE5B1E" w:rsidRPr="00FE5B1E">
        <w:rPr>
          <w:rStyle w:val="st1"/>
          <w:sz w:val="24"/>
        </w:rPr>
        <w:t>18683136487</w:t>
      </w:r>
      <w:r w:rsidR="00FE5B1E">
        <w:rPr>
          <w:rStyle w:val="st1"/>
          <w:sz w:val="24"/>
        </w:rPr>
        <w:t>,</w:t>
      </w:r>
      <w:r w:rsidR="00FE5B1E" w:rsidRPr="00FE5B1E">
        <w:rPr>
          <w:rStyle w:val="st1"/>
          <w:rFonts w:cs="Arial" w:hAnsi="Arial" w:ascii="Arial"/>
        </w:rPr>
        <w:t xml:space="preserve"> </w:t>
      </w:r>
      <w:r w:rsidR="000F3EAA">
        <w:rPr>
          <w:sz w:val="24"/>
        </w:rPr>
        <w:t>koju zastupa</w:t>
      </w:r>
      <w:r w:rsidR="000F3EAA" w:rsidRPr="000F3EAA">
        <w:rPr>
          <w:sz w:val="24"/>
        </w:rPr>
        <w:t xml:space="preserve"> </w:t>
      </w:r>
      <w:r w:rsidR="00FE5B1E">
        <w:rPr>
          <w:sz w:val="24"/>
        </w:rPr>
        <w:t>Županijsko državno odvjetništvo</w:t>
      </w:r>
      <w:r w:rsidR="000F3EAA" w:rsidRPr="000F3EAA">
        <w:rPr>
          <w:sz w:val="24"/>
        </w:rPr>
        <w:t xml:space="preserve"> </w:t>
      </w:r>
      <w:r w:rsidR="000F3EAA">
        <w:rPr>
          <w:sz w:val="24"/>
        </w:rPr>
        <w:t xml:space="preserve">u </w:t>
      </w:r>
      <w:r w:rsidR="000F3EAA" w:rsidRPr="000F3EAA">
        <w:rPr>
          <w:sz w:val="24"/>
        </w:rPr>
        <w:t>Vukovar</w:t>
      </w:r>
      <w:r w:rsidR="000F3EAA">
        <w:rPr>
          <w:sz w:val="24"/>
        </w:rPr>
        <w:t>u</w:t>
      </w:r>
      <w:r w:rsidR="00FD7DF6">
        <w:rPr>
          <w:sz w:val="24"/>
        </w:rPr>
        <w:t>,</w:t>
      </w:r>
      <w:r w:rsidR="00384B9C" w:rsidRPr="00384B9C">
        <w:rPr>
          <w:sz w:val="24"/>
        </w:rPr>
        <w:t xml:space="preserve"> za otvaranje stečajnog postupka nad dužnikom</w:t>
      </w:r>
      <w:r w:rsidRPr="009C396C">
        <w:rPr>
          <w:sz w:val="24"/>
        </w:rPr>
        <w:t xml:space="preserve"> </w:t>
      </w:r>
      <w:r w:rsidR="00FE5B1E" w:rsidRPr="00FE5B1E">
        <w:rPr>
          <w:b/>
          <w:sz w:val="24"/>
        </w:rPr>
        <w:t>CAFFE BAR PRIŠINCI j.d.o.o.</w:t>
      </w:r>
      <w:r w:rsidR="00842007">
        <w:rPr>
          <w:b/>
          <w:sz w:val="24"/>
        </w:rPr>
        <w:t xml:space="preserve">, </w:t>
      </w:r>
      <w:r w:rsidR="00FE5B1E" w:rsidRPr="00FE5B1E">
        <w:rPr>
          <w:b/>
          <w:sz w:val="24"/>
        </w:rPr>
        <w:t>Mirkovci</w:t>
      </w:r>
      <w:r w:rsidR="0027788F" w:rsidRPr="0027788F">
        <w:rPr>
          <w:b/>
          <w:sz w:val="24"/>
        </w:rPr>
        <w:t xml:space="preserve">, </w:t>
      </w:r>
      <w:r w:rsidR="00FE5B1E" w:rsidRPr="00FE5B1E">
        <w:rPr>
          <w:b/>
          <w:sz w:val="24"/>
        </w:rPr>
        <w:t>Vukovarska 261</w:t>
      </w:r>
      <w:r w:rsidRPr="009C396C">
        <w:rPr>
          <w:b/>
          <w:sz w:val="24"/>
        </w:rPr>
        <w:t xml:space="preserve">, </w:t>
      </w:r>
      <w:r w:rsidR="00FE5B1E" w:rsidRPr="009C396C">
        <w:rPr>
          <w:b/>
          <w:sz w:val="24"/>
        </w:rPr>
        <w:t xml:space="preserve">MBS: </w:t>
      </w:r>
      <w:r w:rsidR="00FE5B1E" w:rsidRPr="00FE5B1E">
        <w:rPr>
          <w:b/>
          <w:sz w:val="24"/>
        </w:rPr>
        <w:t>030128633</w:t>
      </w:r>
      <w:r w:rsidR="00FE5B1E" w:rsidRPr="009C396C">
        <w:rPr>
          <w:sz w:val="24"/>
        </w:rPr>
        <w:t xml:space="preserve">, </w:t>
      </w:r>
      <w:r w:rsidRPr="009C396C">
        <w:rPr>
          <w:b/>
          <w:sz w:val="24"/>
        </w:rPr>
        <w:t xml:space="preserve">OIB: </w:t>
      </w:r>
      <w:r w:rsidR="00FE5B1E" w:rsidRPr="00FE5B1E">
        <w:rPr>
          <w:b/>
          <w:sz w:val="24"/>
        </w:rPr>
        <w:t>11482896850</w:t>
      </w:r>
      <w:r w:rsidRPr="009C396C">
        <w:rPr>
          <w:b/>
          <w:sz w:val="24"/>
        </w:rPr>
        <w:t xml:space="preserve">, </w:t>
      </w:r>
      <w:r w:rsidRPr="009C396C">
        <w:rPr>
          <w:sz w:val="24"/>
        </w:rPr>
        <w:t xml:space="preserve">dana </w:t>
      </w:r>
      <w:r w:rsidR="00FE5B1E">
        <w:rPr>
          <w:sz w:val="24"/>
        </w:rPr>
        <w:t>21</w:t>
      </w:r>
      <w:r w:rsidR="005F638F">
        <w:rPr>
          <w:sz w:val="24"/>
        </w:rPr>
        <w:t xml:space="preserve">. </w:t>
      </w:r>
      <w:r w:rsidR="00FE5B1E">
        <w:rPr>
          <w:sz w:val="24"/>
        </w:rPr>
        <w:t>prosinca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E726E2" w:rsidRPr="00E726E2">
        <w:rPr>
          <w:b/>
        </w:rPr>
        <w:t>Mirela Škegro, OIB: 87093347677</w:t>
      </w:r>
      <w:r w:rsidR="00926738" w:rsidRPr="00E726E2">
        <w:rPr>
          <w:b/>
        </w:rPr>
        <w:t xml:space="preserve">, </w:t>
      </w:r>
      <w:r w:rsidR="00E726E2" w:rsidRPr="00E726E2">
        <w:rPr>
          <w:b/>
        </w:rPr>
        <w:t>Mirkovci, Vukovarska 261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E726E2">
        <w:rPr>
          <w:b/>
        </w:rPr>
        <w:t>-2851-16</w:t>
      </w:r>
      <w:r w:rsidR="00926738" w:rsidRPr="009C396C">
        <w:t xml:space="preserve"> koji se vodi kod Hrvatske poštanske banke d.d. za stečajnog dužnika </w:t>
      </w:r>
      <w:r w:rsidR="00E726E2">
        <w:rPr>
          <w:b/>
        </w:rPr>
        <w:t>CAFFE BAR PRIŠINCI j.d.o.o., Mirkovci, Vukovarska 261, MBS: 030128633</w:t>
      </w:r>
      <w:r w:rsidR="00E726E2">
        <w:t xml:space="preserve">, </w:t>
      </w:r>
      <w:r w:rsidR="00E726E2">
        <w:rPr>
          <w:b/>
        </w:rPr>
        <w:t>OIB: 11482896850</w:t>
      </w:r>
      <w:r w:rsidR="00E726E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E726E2" w:rsidRPr="00E726E2">
        <w:rPr>
          <w:b/>
        </w:rPr>
        <w:t>Mirela Škegro, Mirkovci, Vukovarska 261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E726E2" w:rsidRPr="00E726E2">
        <w:rPr>
          <w:b/>
        </w:rPr>
        <w:t>Mirela Škegro, Mirkovci, Vukovarska 261</w:t>
      </w:r>
      <w:r w:rsidR="001503BB">
        <w:t xml:space="preserve">, </w:t>
      </w:r>
      <w:r w:rsidRPr="009C396C">
        <w:t>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A825EC" w:rsidRPr="00E726E2">
        <w:rPr>
          <w:b/>
        </w:rPr>
        <w:t>Mirela Škegro, Mirkovci, Vukovarska 261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A825EC" w:rsidP="00A825EC" w:rsidR="00A825EC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>
        <w:rPr>
          <w:b/>
        </w:rPr>
        <w:t>Mirela Škegro, Mirkovci, Vukovarska 261</w:t>
      </w:r>
      <w:r w:rsidRPr="00E06CD0">
        <w:t xml:space="preserve">, </w:t>
      </w:r>
      <w:r w:rsidRPr="00F143EA">
        <w:t>da u roku od 8 dana od dana primitka ovog zaključka</w:t>
      </w:r>
      <w:r w:rsidRPr="00E06CD0">
        <w:t>,</w:t>
      </w:r>
      <w:r>
        <w:t xml:space="preserve"> dostavi Zapisnik o arhiviranju poslovne dokumentacije dužnika te isti potpisan dostavi u spis a u kojem će se navesti da</w:t>
      </w:r>
      <w:r w:rsidRPr="00E06CD0">
        <w:t xml:space="preserve"> će se arhivska građa čuvati kod </w:t>
      </w:r>
      <w:r>
        <w:t>zakonskog zastupnika</w:t>
      </w:r>
      <w:r w:rsidRPr="00E06CD0">
        <w:t xml:space="preserve"> dužnika, pod zakonskim posljedicama.</w:t>
      </w:r>
    </w:p>
    <w:p w:rsidRDefault="00A825EC" w:rsidP="00A825EC" w:rsidR="00A825EC">
      <w:pPr>
        <w:ind w:firstLine="720"/>
        <w:jc w:val="both"/>
      </w:pPr>
      <w:r>
        <w:t xml:space="preserve">  </w:t>
      </w:r>
    </w:p>
    <w:p w:rsidRDefault="00A825EC" w:rsidP="00926738" w:rsidR="00A825EC" w:rsidRPr="009C396C">
      <w:pPr>
        <w:ind w:firstLine="720"/>
        <w:jc w:val="both"/>
      </w:pP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A825EC">
        <w:rPr>
          <w:sz w:val="24"/>
        </w:rPr>
        <w:t>21</w:t>
      </w:r>
      <w:r w:rsidR="005F638F">
        <w:rPr>
          <w:sz w:val="24"/>
        </w:rPr>
        <w:t xml:space="preserve">. </w:t>
      </w:r>
      <w:r w:rsidR="00A825EC">
        <w:rPr>
          <w:sz w:val="24"/>
        </w:rPr>
        <w:t>prosinca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 w:rsidRPr="007323F0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640BC6">
        <w:t>Mirela Škegro, Mirkovci, Vukovarska 261</w:t>
      </w:r>
      <w:r w:rsidR="00565A5C">
        <w:t xml:space="preserve">, </w:t>
      </w:r>
      <w:r w:rsidR="007323F0">
        <w:t xml:space="preserve">uz </w:t>
      </w:r>
      <w:proofErr w:type="spellStart"/>
      <w:r w:rsidR="007323F0">
        <w:t>prijedl</w:t>
      </w:r>
      <w:proofErr w:type="spellEnd"/>
      <w:r w:rsidR="007323F0">
        <w:t xml:space="preserve">. ŽDO od </w:t>
      </w:r>
      <w:r w:rsidR="00640BC6">
        <w:t>23.3</w:t>
      </w:r>
      <w:r w:rsidR="007323F0">
        <w:t>.2016. s prilozima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 xml:space="preserve">e-oglasna ploča </w:t>
      </w:r>
      <w:r w:rsidR="00CA1CD8">
        <w:t xml:space="preserve">uz </w:t>
      </w:r>
      <w:proofErr w:type="spellStart"/>
      <w:r w:rsidR="00CA1CD8">
        <w:t>prijedl</w:t>
      </w:r>
      <w:proofErr w:type="spellEnd"/>
      <w:r w:rsidR="00CA1CD8">
        <w:t xml:space="preserve">. ŽDO od </w:t>
      </w:r>
      <w:r w:rsidR="00640BC6">
        <w:t>23.3</w:t>
      </w:r>
      <w:r w:rsidR="00CA1CD8">
        <w:t>.2016.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640BC6">
        <w:t>21.1.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D7E" w:rsidR="002D5D7E">
      <w:r>
        <w:separator/>
      </w:r>
    </w:p>
  </w:endnote>
  <w:endnote w:id="0" w:type="continuationSeparator">
    <w:p w:rsidRDefault="002D5D7E" w:rsidR="002D5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D7E" w:rsidR="002D5D7E">
      <w:r>
        <w:separator/>
      </w:r>
    </w:p>
  </w:footnote>
  <w:footnote w:id="0" w:type="continuationSeparator">
    <w:p w:rsidRDefault="002D5D7E" w:rsidR="002D5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5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FE5B1E">
      <w:t>6 St-2851/16-7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FE5B1E">
      <w:t>2851</w:t>
    </w:r>
    <w:r w:rsidR="00B74FDD">
      <w:t>/</w:t>
    </w:r>
    <w:r w:rsidR="00294A49">
      <w:t>1</w:t>
    </w:r>
    <w:r w:rsidR="00057C3F">
      <w:t>6</w:t>
    </w:r>
    <w:r w:rsidR="00294A49">
      <w:t>-</w:t>
    </w:r>
    <w:r w:rsidR="00FF1B96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3EAA"/>
    <w:rsid w:val="000F561B"/>
    <w:rsid w:val="000F6B3F"/>
    <w:rsid w:val="000F7CEF"/>
    <w:rsid w:val="000F7D1E"/>
    <w:rsid w:val="00102146"/>
    <w:rsid w:val="00105A24"/>
    <w:rsid w:val="0010797A"/>
    <w:rsid w:val="00110D41"/>
    <w:rsid w:val="001125B4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99B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5D7E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5A5C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6B16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26BA8"/>
    <w:rsid w:val="0063272B"/>
    <w:rsid w:val="00633664"/>
    <w:rsid w:val="00633EF0"/>
    <w:rsid w:val="00637C90"/>
    <w:rsid w:val="00640BC6"/>
    <w:rsid w:val="00641E46"/>
    <w:rsid w:val="00644965"/>
    <w:rsid w:val="00644E71"/>
    <w:rsid w:val="006457EA"/>
    <w:rsid w:val="00646460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3F0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00B"/>
    <w:rsid w:val="008E11B0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25EC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1F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26F6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695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CD8"/>
    <w:rsid w:val="00CA1E4C"/>
    <w:rsid w:val="00CA39D0"/>
    <w:rsid w:val="00CA5FB2"/>
    <w:rsid w:val="00CA6F05"/>
    <w:rsid w:val="00CA752E"/>
    <w:rsid w:val="00CA75DA"/>
    <w:rsid w:val="00CA7C47"/>
    <w:rsid w:val="00CB0120"/>
    <w:rsid w:val="00CB176A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26E2"/>
    <w:rsid w:val="00E7792C"/>
    <w:rsid w:val="00E80FDE"/>
    <w:rsid w:val="00E817AF"/>
    <w:rsid w:val="00E81D31"/>
    <w:rsid w:val="00E821EC"/>
    <w:rsid w:val="00E8243B"/>
    <w:rsid w:val="00E83AFC"/>
    <w:rsid w:val="00E84F17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5AC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7DF6"/>
    <w:rsid w:val="00FE09AC"/>
    <w:rsid w:val="00FE363A"/>
    <w:rsid w:val="00FE3DAD"/>
    <w:rsid w:val="00FE5B1E"/>
    <w:rsid w:val="00FE62B2"/>
    <w:rsid w:val="00FE7488"/>
    <w:rsid w:val="00FF03FB"/>
    <w:rsid w:val="00FF1B96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FE5B1E"/>
  </w:style>
  <w:style w:styleId="Tekstrezerviranogmjesta" w:type="character">
    <w:name w:val="Placeholder Text"/>
    <w:basedOn w:val="Zadanifontodlomka"/>
    <w:uiPriority w:val="99"/>
    <w:semiHidden/>
    <w:rsid w:val="00F035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035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35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5A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5A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FE5B1E"/>
  </w:style>
  <w:style w:styleId="Tekstrezerviranogmjesta" w:type="character">
    <w:name w:val="Placeholder Text"/>
    <w:basedOn w:val="Zadanifontodlomka"/>
    <w:uiPriority w:val="99"/>
    <w:semiHidden/>
    <w:rsid w:val="00F035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035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35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5A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5A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2851</izvorni_sadrzaj>
    <derivirana_varijabla naziv="DomainObject.Predmet.Broj_1">2851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St-2851/2016</izvorni_sadrzaj>
    <derivirana_varijabla naziv="DomainObject.Predmet.OznakaBroj_1">St-2851/2016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CAFFE BAR PRIŠINCI jednostavno društvo s ograničenom odgovornošću za ugostiteljstvo i trgovinu</izvorni_sadrzaj>
    <derivirana_varijabla naziv="DomainObject.Predmet.ProtustrankaFormated_1">  CAFFE BAR PRIŠINCI jednostavno društvo s ograničenom odgovornošću za ugostiteljstvo i trgovinu</derivirana_varijabla>
  </DomainObject.Predmet.ProtustrankaFormated>
  <DomainObject.Predmet.ProtustrankaFormatedOIB>
    <izvorni_sadrzaj>  CAFFE BAR PRIŠINCI jednostavno društvo s ograničenom odgovornošću za ugostiteljstvo i trgovinu, OIB 11482896850</izvorni_sadrzaj>
    <derivirana_varijabla naziv="DomainObject.Predmet.ProtustrankaFormatedOIB_1">  CAFFE BAR PRIŠINCI jednostavno društvo s ograničenom odgovornošću za ugostiteljstvo i trgovinu, OIB 11482896850</derivirana_varijabla>
  </DomainObject.Predmet.ProtustrankaFormatedOIB>
  <DomainObject.Predmet.ProtustrankaFormatedWithAdress>
    <izvorni_sadrzaj> CAFFE BAR PRIŠINCI jednostavno društvo s ograničenom odgovornošću za ugostiteljstvo i trgovinu, Vukovarska 261, 32100 Mirkovci</izvorni_sadrzaj>
    <derivirana_varijabla naziv="DomainObject.Predmet.ProtustrankaFormatedWithAdress_1"> CAFFE BAR PRIŠINCI jednostavno društvo s ograničenom odgovornošću za ugostiteljstvo i trgovinu, Vukovarska 261, 32100 Mirkovci</derivirana_varijabla>
  </DomainObject.Predmet.ProtustrankaFormatedWithAdress>
  <DomainObject.Predmet.ProtustrankaFormatedWithAdressOIB>
    <izvorni_sadrzaj> CAFFE BAR PRIŠINCI jednostavno društvo s ograničenom odgovornošću za ugostiteljstvo i trgovinu, OIB 11482896850, Vukovarska 261, 32100 Mirkovci</izvorni_sadrzaj>
    <derivirana_varijabla naziv="DomainObject.Predmet.ProtustrankaFormatedWithAdressOIB_1"> CAFFE BAR PRIŠINCI jednostavno društvo s ograničenom odgovornošću za ugostiteljstvo i trgovinu, OIB 11482896850, Vukovarska 261, 32100 Mirkovci</derivirana_varijabla>
  </DomainObject.Predmet.ProtustrankaFormatedWithAdressOIB>
  <DomainObject.Predmet.ProtustrankaWithAdress>
    <izvorni_sadrzaj>CAFFE BAR PRIŠINCI jednostavno društvo s ograničenom odgovornošću za ugostiteljstvo i trgovinu Vukovarska 261, 32100 Mirkovci</izvorni_sadrzaj>
    <derivirana_varijabla naziv="DomainObject.Predmet.ProtustrankaWithAdress_1">CAFFE BAR PRIŠINCI jednostavno društvo s ograničenom odgovornošću za ugostiteljstvo i trgovinu Vukovarska 261, 32100 Mirkovci</derivirana_varijabla>
  </DomainObject.Predmet.ProtustrankaWithAdress>
  <DomainObject.Predmet.ProtustrankaWithAdressOIB>
    <izvorni_sadrzaj>CAFFE BAR PRIŠINCI jednostavno društvo s ograničenom odgovornošću za ugostiteljstvo i trgovinu, OIB 11482896850, Vukovarska 261, 32100 Mirkovci</izvorni_sadrzaj>
    <derivirana_varijabla naziv="DomainObject.Predmet.ProtustrankaWithAdressOIB_1">CAFFE BAR PRIŠINCI jednostavno društvo s ograničenom odgovornošću za ugostiteljstvo i trgovinu, OIB 11482896850, Vukovarska 261, 32100 Mirkovci</derivirana_varijabla>
  </DomainObject.Predmet.ProtustrankaWithAdressOIB>
  <DomainObject.Predmet.ProtustrankaNazivFormated>
    <izvorni_sadrzaj>CAFFE BAR PRIŠINCI jednostavno društvo s ograničenom odgovornošću za ugostiteljstvo i trgovinu</izvorni_sadrzaj>
    <derivirana_varijabla naziv="DomainObject.Predmet.ProtustrankaNazivFormated_1">CAFFE BAR PRIŠINCI jednostavno društvo s ograničenom odgovornošću za ugostiteljstvo i trgovinu</derivirana_varijabla>
  </DomainObject.Predmet.ProtustrankaNazivFormated>
  <DomainObject.Predmet.ProtustrankaNazivFormatedOIB>
    <izvorni_sadrzaj>CAFFE BAR PRIŠINCI jednostavno društvo s ograničenom odgovornošću za ugostiteljstvo i trgovinu, OIB 11482896850</izvorni_sadrzaj>
    <derivirana_varijabla naziv="DomainObject.Predmet.ProtustrankaNazivFormatedOIB_1">CAFFE BAR PRIŠINCI jednostavno društvo s ograničenom odgovornošću za ugostiteljstvo i trgovinu, OIB 11482896850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CAFFE BAR PRIŠINCI jednostavno društvo s ograničenom odgovornošću za ugostiteljstvo i trgovinu</item>
    </izvorni_sadrzaj>
    <derivirana_varijabla naziv="DomainObject.Predmet.ProtuStrankaListFormated_1">
      <item>CAFFE BAR PRIŠINCI jednostavno društvo s ograničenom odgovornošću za ugostiteljstvo i trgovinu</item>
    </derivirana_varijabla>
  </DomainObject.Predmet.ProtuStrankaListFormated>
  <DomainObject.Predmet.ProtuStrankaListFormatedOIB>
    <izvorni_sadrzaj>
      <item>CAFFE BAR PRIŠINCI jednostavno društvo s ograničenom odgovornošću za ugostiteljstvo i trgovinu, OIB 11482896850</item>
    </izvorni_sadrzaj>
    <derivirana_varijabla naziv="DomainObject.Predmet.ProtuStrankaListFormatedOIB_1">
      <item>CAFFE BAR PRIŠINCI jednostavno društvo s ograničenom odgovornošću za ugostiteljstvo i trgovinu, OIB 11482896850</item>
    </derivirana_varijabla>
  </DomainObject.Predmet.ProtuStrankaListFormatedOIB>
  <DomainObject.Predmet.ProtuStrankaListFormatedWithAdress>
    <izvorni_sadrzaj>
      <item>CAFFE BAR PRIŠINCI jednostavno društvo s ograničenom odgovornošću za ugostiteljstvo i trgovinu, Vukovarska 261, 32100 Mirkovci</item>
    </izvorni_sadrzaj>
    <derivirana_varijabla naziv="DomainObject.Predmet.ProtuStrankaListFormatedWithAdress_1">
      <item>CAFFE BAR PRIŠINCI jednostavno društvo s ograničenom odgovornošću za ugostiteljstvo i trgovinu, Vukovarska 261, 32100 Mirkovci</item>
    </derivirana_varijabla>
  </DomainObject.Predmet.ProtuStrankaListFormatedWithAdress>
  <DomainObject.Predmet.ProtuStrankaListFormatedWithAdressOIB>
    <izvorni_sadrzaj>
      <item>CAFFE BAR PRIŠINCI jednostavno društvo s ograničenom odgovornošću za ugostiteljstvo i trgovinu, OIB 11482896850, Vukovarska 261, 32100 Mirkovci</item>
    </izvorni_sadrzaj>
    <derivirana_varijabla naziv="DomainObject.Predmet.ProtuStrankaListFormatedWithAdressOIB_1">
      <item>CAFFE BAR PRIŠINCI jednostavno društvo s ograničenom odgovornošću za ugostiteljstvo i trgovinu, OIB 11482896850, Vukovarska 261, 32100 Mirkovci</item>
    </derivirana_varijabla>
  </DomainObject.Predmet.ProtuStrankaListFormatedWithAdressOIB>
  <DomainObject.Predmet.ProtuStrankaListNazivFormated>
    <izvorni_sadrzaj>
      <item>CAFFE BAR PRIŠINCI jednostavno društvo s ograničenom odgovornošću za ugostiteljstvo i trgovinu</item>
    </izvorni_sadrzaj>
    <derivirana_varijabla naziv="DomainObject.Predmet.ProtuStrankaListNazivFormated_1">
      <item>CAFFE BAR PRIŠINCI jednostavno društvo s ograničenom odgovornošću za ugostiteljstvo i trgovinu</item>
    </derivirana_varijabla>
  </DomainObject.Predmet.ProtuStrankaListNazivFormated>
  <DomainObject.Predmet.ProtuStrankaListNazivFormatedOIB>
    <izvorni_sadrzaj>
      <item>CAFFE BAR PRIŠINCI jednostavno društvo s ograničenom odgovornošću za ugostiteljstvo i trgovinu, OIB 11482896850</item>
    </izvorni_sadrzaj>
    <derivirana_varijabla naziv="DomainObject.Predmet.ProtuStrankaListNazivFormatedOIB_1">
      <item>CAFFE BAR PRIŠINCI jednostavno društvo s ograničenom odgovornošću za ugostiteljstvo i trgovinu, OIB 11482896850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CAFFE BAR PRIŠINCI jednostavno društvo s ograničenom odgovornošću za ugostiteljstvo i trgovinu</izvorni_sadrzaj>
    <derivirana_varijabla naziv="DomainObject.Predmet.ProtustrankaIDrugi_1">CAFFE BAR PRIŠINCI jednostavno društvo s ograničenom odgovornošću za ugostiteljstvo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CAFFE BAR PRIŠINCI jednostavno društvo s ograničenom odgovornošću za ugostiteljstvo i trgovinu, OIB 11482896850, Vukovarska 261, 32100 Mirkovci</izvorni_sadrzaj>
    <derivirana_varijabla naziv="DomainObject.Predmet.ProtustrankaIDrugiAdressOIB_1">CAFFE BAR PRIŠINCI jednostavno društvo s ograničenom odgovornošću za ugostiteljstvo i trgovinu, OIB 11482896850, Vukovarska 261,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PRIŠINCI jednostavno društvo s ograničenom odgovornošću za ugostiteljstvo i trgovinu</item>
      <item>RH MF POREZNA UPRAVA VUKOVAR</item>
    </izvorni_sadrzaj>
    <derivirana_varijabla naziv="DomainObject.Predmet.SudioniciListNaziv_1">
      <item>CAFFE BAR PRIŠINCI jednostavno društvo s ograničenom odgovornošću za ugostiteljstvo i trgovinu</item>
      <item>RH MF POREZNA UPRAVA VUKOVAR</item>
    </derivirana_varijabla>
  </DomainObject.Predmet.SudioniciListNaziv>
  <DomainObject.Predmet.SudioniciListAdressOIB>
    <izvorni_sadrzaj>
      <item>CAFFE BAR PRIŠINCI jednostavno društvo s ograničenom odgovornošću za ugostiteljstvo i trgovinu, OIB 11482896850, Vukovarska 261,32100 Mirkovci</item>
      <item>RH MF POREZNA UPRAVA VUKOVAR, OIB 18683136487</item>
    </izvorni_sadrzaj>
    <derivirana_varijabla naziv="DomainObject.Predmet.SudioniciListAdressOIB_1">
      <item>CAFFE BAR PRIŠINCI jednostavno društvo s ograničenom odgovornošću za ugostiteljstvo i trgovinu, OIB 11482896850, Vukovarska 261,32100 Mirkovci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11482896850</item>
      <item>, OIB 18683136487</item>
    </izvorni_sadrzaj>
    <derivirana_varijabla naziv="DomainObject.Predmet.SudioniciListNazivOIB_1">
      <item>, OIB 11482896850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6D111-14D3-43A9-9BB7-DEAA94ED7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511</properties:Words>
  <properties:Characters>2644</properties:Characters>
  <properties:Lines>111</properties:Lines>
  <properties:Paragraphs>24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2016-12-21T08:57:00Z</cp:lastPrinted>
  <dcterms:modified xmlns:xsi="http://www.w3.org/2001/XMLSchema-instance" xsi:type="dcterms:W3CDTF">2016-12-21T09:00:00Z</dcterms:modified>
  <cp:revision>194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