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db1c" w14:paraId="281db1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75F4D">
        <w:t>1489</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75F4D">
        <w:t>1489</w:t>
      </w:r>
      <w:r w:rsidR="00866C07">
        <w:t>/1</w:t>
      </w:r>
      <w:r w:rsidR="00EF0C1F">
        <w:t>6</w:t>
      </w:r>
      <w:r>
        <w:t xml:space="preserve"> temeljem odredbe članka 430 Stečajnog zakona (NN br. 71/15) , dana</w:t>
      </w:r>
      <w:r w:rsidR="00866C07">
        <w:t xml:space="preserve"> </w:t>
      </w:r>
      <w:r w:rsidR="000F08A4">
        <w:t>24</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75F4D">
        <w:t>PARCUS d.o.o., Dugo Selo, Josipa Zorića 138, OIB: 72533511556, MBS: 080249945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34A53">
        <w:t>3.345,13</w:t>
      </w:r>
      <w:r w:rsidR="006A7DBF">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F08A4">
        <w:t>24</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0F08A4"/>
    <w:rsid w:val="001012EC"/>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34A53"/>
    <w:rsid w:val="00445039"/>
    <w:rsid w:val="0048436A"/>
    <w:rsid w:val="00486577"/>
    <w:rsid w:val="004867A2"/>
    <w:rsid w:val="00496370"/>
    <w:rsid w:val="004A6384"/>
    <w:rsid w:val="004A71E2"/>
    <w:rsid w:val="004B0ACC"/>
    <w:rsid w:val="004C258D"/>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A7DBF"/>
    <w:rsid w:val="006E021D"/>
    <w:rsid w:val="006E4093"/>
    <w:rsid w:val="006F619A"/>
    <w:rsid w:val="00735053"/>
    <w:rsid w:val="00741E30"/>
    <w:rsid w:val="00795446"/>
    <w:rsid w:val="00797D73"/>
    <w:rsid w:val="007A2FA1"/>
    <w:rsid w:val="007A5E56"/>
    <w:rsid w:val="007A74CF"/>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8F67EC"/>
    <w:rsid w:val="0092380E"/>
    <w:rsid w:val="00965AAF"/>
    <w:rsid w:val="00975F4D"/>
    <w:rsid w:val="009875D1"/>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08A4"/>
    <w:rPr>
      <w:color w:val="808080"/>
      <w:bdr w:space="0" w:sz="0" w:color="auto" w:val="none"/>
      <w:shd w:fill="auto" w:color="auto" w:val="clear"/>
    </w:rPr>
  </w:style>
  <w:style w:customStyle="true" w:styleId="eSPISCCParagraphDefaultFont" w:type="character">
    <w:name w:val="eSPIS_CC_Paragraph Default Font"/>
    <w:basedOn w:val="Zadanifontodlomka"/>
    <w:rsid w:val="000F08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8A4"/>
    <w:rPr>
      <w:bdr w:space="0" w:sz="0" w:color="auto" w:val="none"/>
      <w:shd w:fill="FFFFCC" w:color="auto" w:val="clear"/>
      <w:lang w:val="hr-HR"/>
    </w:rPr>
  </w:style>
  <w:style w:customStyle="true" w:styleId="PozadinaSvijetloCrvena" w:type="character">
    <w:name w:val="Pozadina_SvijetloCrvena"/>
    <w:basedOn w:val="eSPISCCParagraphDefaultFont"/>
    <w:rsid w:val="000F08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8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F08A4"/>
    <w:rPr>
      <w:color w:val="808080"/>
      <w:bdr w:color="auto" w:space="0" w:sz="0" w:val="none"/>
      <w:shd w:color="auto" w:fill="auto" w:val="clear"/>
    </w:rPr>
  </w:style>
  <w:style w:customStyle="1" w:styleId="eSPISCCParagraphDefaultFont" w:type="character">
    <w:name w:val="eSPIS_CC_Paragraph Default Font"/>
    <w:basedOn w:val="Zadanifontodlomka"/>
    <w:rsid w:val="000F08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8A4"/>
    <w:rPr>
      <w:bdr w:color="auto" w:space="0" w:sz="0" w:val="none"/>
      <w:shd w:color="auto" w:fill="FFFFCC" w:val="clear"/>
      <w:lang w:val="hr-HR"/>
    </w:rPr>
  </w:style>
  <w:style w:customStyle="1" w:styleId="PozadinaSvijetloCrvena" w:type="character">
    <w:name w:val="Pozadina_SvijetloCrvena"/>
    <w:basedOn w:val="eSPISCCParagraphDefaultFont"/>
    <w:rsid w:val="000F08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8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St-1489/2016</izvorni_sadrzaj>
    <derivirana_varijabla naziv="DomainObject.Predmet.OznakaBroj_1">St-1489/2016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PARCUS d.o.o. zastupanog po punomoćniku Žarko Petrović</izvorni_sadrzaj>
    <derivirana_varijabla naziv="DomainObject.Predmet.ProtustrankaFormated_1">  PARCUS d.o.o. zastupanog po punomoćniku Žarko Petrović</derivirana_varijabla>
  </DomainObject.Predmet.ProtustrankaFormated>
  <DomainObject.Predmet.ProtustrankaFormatedOIB>
    <izvorni_sadrzaj>  PARCUS d.o.o., OIB 72533511556 zastupanog po punomoćniku Žarko Petrović</izvorni_sadrzaj>
    <derivirana_varijabla naziv="DomainObject.Predmet.ProtustrankaFormatedOIB_1">  PARCUS d.o.o., OIB 72533511556 zastupanog po punomoćniku Žarko Petrović</derivirana_varijabla>
  </DomainObject.Predmet.ProtustrankaFormatedOIB>
  <DomainObject.Predmet.ProtustrankaFormatedWithAdress>
    <izvorni_sadrzaj> PARCUS d.o.o., Josipa Zorića 138, 10370 Dugo Selo zastupanog po punomoćniku Žarko Petrović</izvorni_sadrzaj>
    <derivirana_varijabla naziv="DomainObject.Predmet.ProtustrankaFormatedWithAdress_1"> PARCUS d.o.o., Josipa Zorića 138, 10370 Dugo Selo zastupanog po punomoćniku Žarko Petrović</derivirana_varijabla>
  </DomainObject.Predmet.ProtustrankaFormatedWithAdress>
  <DomainObject.Predmet.ProtustrankaFormatedWithAdressOIB>
    <izvorni_sadrzaj> PARCUS d.o.o., OIB 72533511556, Josipa Zorića 138, 10370 Dugo Selo zastupanog po punomoćniku Žarko Petrović</izvorni_sadrzaj>
    <derivirana_varijabla naziv="DomainObject.Predmet.ProtustrankaFormatedWithAdressOIB_1"> PARCUS d.o.o., OIB 72533511556, Josipa Zorića 138, 10370 Dugo Selo zastupanog po punomoćniku Žarko Petrović</derivirana_varijabla>
  </DomainObject.Predmet.ProtustrankaFormatedWithAdressOIB>
  <DomainObject.Predmet.ProtustrankaWithAdress>
    <izvorni_sadrzaj>PARCUS d.o.o. Josipa Zorića 138, 10370 Dugo Selo</izvorni_sadrzaj>
    <derivirana_varijabla naziv="DomainObject.Predmet.ProtustrankaWithAdress_1">PARCUS d.o.o. Josipa Zorića 138, 10370 Dugo Selo</derivirana_varijabla>
  </DomainObject.Predmet.ProtustrankaWithAdress>
  <DomainObject.Predmet.ProtustrankaWithAdressOIB>
    <izvorni_sadrzaj>PARCUS d.o.o., OIB 72533511556, Josipa Zorića 138, 10370 Dugo Selo</izvorni_sadrzaj>
    <derivirana_varijabla naziv="DomainObject.Predmet.ProtustrankaWithAdressOIB_1">PARCUS d.o.o., OIB 72533511556, Josipa Zorića 138, 10370 Dugo Selo</derivirana_varijabla>
  </DomainObject.Predmet.ProtustrankaWithAdressOIB>
  <DomainObject.Predmet.ProtustrankaNazivFormated>
    <izvorni_sadrzaj>PARCUS d.o.o.</izvorni_sadrzaj>
    <derivirana_varijabla naziv="DomainObject.Predmet.ProtustrankaNazivFormated_1">PARCUS d.o.o.</derivirana_varijabla>
  </DomainObject.Predmet.ProtustrankaNazivFormated>
  <DomainObject.Predmet.ProtustrankaNazivFormatedOIB>
    <izvorni_sadrzaj>PARCUS d.o.o., OIB 72533511556</izvorni_sadrzaj>
    <derivirana_varijabla naziv="DomainObject.Predmet.ProtustrankaNazivFormatedOIB_1">PARCUS d.o.o., OIB 72533511556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PARCUS d.o.o. zastupanog po punomoćniku Žarko Petrović</item>
    </izvorni_sadrzaj>
    <derivirana_varijabla naziv="DomainObject.Predmet.ProtuStrankaListFormated_1">
      <item>PARCUS d.o.o. zastupanog po punomoćniku Žarko Petrović</item>
    </derivirana_varijabla>
  </DomainObject.Predmet.ProtuStrankaListFormated>
  <DomainObject.Predmet.ProtuStrankaListFormatedOIB>
    <izvorni_sadrzaj>
      <item>PARCUS d.o.o., OIB 72533511556 zastupanog po punomoćniku Žarko Petrović</item>
    </izvorni_sadrzaj>
    <derivirana_varijabla naziv="DomainObject.Predmet.ProtuStrankaListFormatedOIB_1">
      <item>PARCUS d.o.o., OIB 72533511556 zastupanog po punomoćniku Žarko Petrović</item>
    </derivirana_varijabla>
  </DomainObject.Predmet.ProtuStrankaListFormatedOIB>
  <DomainObject.Predmet.ProtuStrankaListFormatedWithAdress>
    <izvorni_sadrzaj>
      <item>PARCUS d.o.o., Josipa Zorića 138, 10370 Dugo Selo zastupanog po punomoćniku Žarko Petrović</item>
    </izvorni_sadrzaj>
    <derivirana_varijabla naziv="DomainObject.Predmet.ProtuStrankaListFormatedWithAdress_1">
      <item>PARCUS d.o.o., Josipa Zorića 138, 10370 Dugo Selo zastupanog po punomoćniku Žarko Petrović</item>
    </derivirana_varijabla>
  </DomainObject.Predmet.ProtuStrankaListFormatedWithAdress>
  <DomainObject.Predmet.ProtuStrankaListFormatedWithAdressOIB>
    <izvorni_sadrzaj>
      <item>PARCUS d.o.o., OIB 72533511556, Josipa Zorića 138, 10370 Dugo Selo zastupanog po punomoćniku Žarko Petrović</item>
    </izvorni_sadrzaj>
    <derivirana_varijabla naziv="DomainObject.Predmet.ProtuStrankaListFormatedWithAdressOIB_1">
      <item>PARCUS d.o.o., OIB 72533511556, Josipa Zorića 138, 10370 Dugo Selo zastupanog po punomoćniku Žarko Petrović</item>
    </derivirana_varijabla>
  </DomainObject.Predmet.ProtuStrankaListFormatedWithAdressOIB>
  <DomainObject.Predmet.ProtuStrankaListNazivFormated>
    <izvorni_sadrzaj>
      <item>PARCUS d.o.o.</item>
    </izvorni_sadrzaj>
    <derivirana_varijabla naziv="DomainObject.Predmet.ProtuStrankaListNazivFormated_1">
      <item>PARCUS d.o.o.</item>
    </derivirana_varijabla>
  </DomainObject.Predmet.ProtuStrankaListNazivFormated>
  <DomainObject.Predmet.ProtuStrankaListNazivFormatedOIB>
    <izvorni_sadrzaj>
      <item>PARCUS d.o.o., OIB 72533511556</item>
    </izvorni_sadrzaj>
    <derivirana_varijabla naziv="DomainObject.Predmet.ProtuStrankaListNazivFormatedOIB_1">
      <item>PARCUS d.o.o., OIB 72533511556</item>
    </derivirana_varijabla>
  </DomainObject.Predmet.ProtuStrankaListNazivFormatedOIB>
  <DomainObject.Predmet.OstaliListFormated>
    <izvorni_sadrzaj>
      <item>Žarko Petrović punomoćnik sudionika u postupku PARCUS d.o.o.</item>
    </izvorni_sadrzaj>
    <derivirana_varijabla naziv="DomainObject.Predmet.OstaliListFormated_1">
      <item>Žarko Petrović punomoćnik sudionika u postupku PARCUS d.o.o.</item>
    </derivirana_varijabla>
  </DomainObject.Predmet.OstaliListFormated>
  <DomainObject.Predmet.OstaliListFormatedOIB>
    <izvorni_sadrzaj>
      <item>Žarko Petrović, OIB 69404198830 punomoćnik sudionika u postupku PARCUS d.o.o.</item>
    </izvorni_sadrzaj>
    <derivirana_varijabla naziv="DomainObject.Predmet.OstaliListFormatedOIB_1">
      <item>Žarko Petrović, OIB 69404198830 punomoćnik sudionika u postupku PARCUS d.o.o.</item>
    </derivirana_varijabla>
  </DomainObject.Predmet.OstaliListFormatedOIB>
  <DomainObject.Predmet.OstaliListFormatedWithAdress>
    <izvorni_sadrzaj>
      <item>Žarko Petrović, Ulica Josipa Zorića 138, 10370 Dugo Selo punomoćnik sudionika u postupku PARCUS d.o.o.</item>
    </izvorni_sadrzaj>
    <derivirana_varijabla naziv="DomainObject.Predmet.OstaliListFormatedWithAdress_1">
      <item>Žarko Petrović, Ulica Josipa Zorića 138, 10370 Dugo Selo punomoćnik sudionika u postupku PARCUS d.o.o.</item>
    </derivirana_varijabla>
  </DomainObject.Predmet.OstaliListFormatedWithAdress>
  <DomainObject.Predmet.OstaliListFormatedWithAdressOIB>
    <izvorni_sadrzaj>
      <item>Žarko Petrović, OIB 69404198830, Ulica Josipa Zorića 138, 10370 Dugo Selo punomoćnik sudionika u postupku PARCUS d.o.o.</item>
    </izvorni_sadrzaj>
    <derivirana_varijabla naziv="DomainObject.Predmet.OstaliListFormatedWithAdressOIB_1">
      <item>Žarko Petrović, OIB 69404198830, Ulica Josipa Zorića 138, 10370 Dugo Selo punomoćnik sudionika u postupku PARCUS d.o.o.</item>
    </derivirana_varijabla>
  </DomainObject.Predmet.OstaliListFormatedWithAdressOIB>
  <DomainObject.Predmet.OstaliListNazivFormated>
    <izvorni_sadrzaj>
      <item>Žarko Petrović</item>
    </izvorni_sadrzaj>
    <derivirana_varijabla naziv="DomainObject.Predmet.OstaliListNazivFormated_1">
      <item>Žarko Petrović</item>
    </derivirana_varijabla>
  </DomainObject.Predmet.OstaliListNazivFormated>
  <DomainObject.Predmet.OstaliListNazivFormatedOIB>
    <izvorni_sadrzaj>
      <item>Žarko Petrović, OIB 69404198830</item>
    </izvorni_sadrzaj>
    <derivirana_varijabla naziv="DomainObject.Predmet.OstaliListNazivFormatedOIB_1">
      <item>Žarko Petrović, OIB 69404198830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PARCUS d.o.o.</izvorni_sadrzaj>
    <derivirana_varijabla naziv="DomainObject.Predmet.ProtustrankaIDrugi_1">PARCUS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PARCUS d.o.o., OIB 72533511556, Josipa Zorića 138, 10370 Dugo Selo</izvorni_sadrzaj>
    <derivirana_varijabla naziv="DomainObject.Predmet.ProtustrankaIDrugiAdressOIB_1">PARCUS d.o.o., OIB 72533511556, Josipa Zorića 138,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PARCUS d.o.o.</item>
      <item>Žarko Petrović</item>
    </izvorni_sadrzaj>
    <derivirana_varijabla naziv="DomainObject.Predmet.SudioniciListNaziv_1">
      <item>FINA Regionalni centar Zagreb</item>
      <item>PARCUS d.o.o.</item>
      <item>Žarko Petrović</item>
    </derivirana_varijabla>
  </DomainObject.Predmet.SudioniciListNaziv>
  <DomainObject.Predmet.SudioniciListAdressOIB>
    <izvorni_sadrzaj>
      <item>FINA Regionalni centar Zagreb, OIB 85821130368, Trg svibanjskih žrtava 1995. 1,10000 Zagreb</item>
      <item>PARCUS d.o.o., OIB 72533511556, Josipa Zorića 138,10370 Dugo Selo</item>
      <item>Žarko Petrović, OIB 69404198830, Ulica Josipa Zorića 138,10370 Dugo Selo</item>
    </izvorni_sadrzaj>
    <derivirana_varijabla naziv="DomainObject.Predmet.SudioniciListAdressOIB_1">
      <item>FINA Regionalni centar Zagreb, OIB 85821130368, Trg svibanjskih žrtava 1995. 1,10000 Zagreb</item>
      <item>PARCUS d.o.o., OIB 72533511556, Josipa Zorića 138,10370 Dugo Selo</item>
      <item>Žarko Petrović, OIB 69404198830, Ulica Josipa Zorića 138,10370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72533511556</item>
      <item>, OIB 69404198830</item>
    </izvorni_sadrzaj>
    <derivirana_varijabla naziv="DomainObject.Predmet.SudioniciListNazivOIB_1">
      <item>, OIB 85821130368</item>
      <item>, OIB 72533511556</item>
      <item>, OIB 69404198830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1622</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2016-02-19T07:23:00Z</dcterms:created>
  <dc:creator>Željka Rončević</dc:creator>
  <cp:lastModifiedBy>Željka Rončević</cp:lastModifiedBy>
  <cp:lastPrinted>2016-02-24T06:46:00Z</cp:lastPrinted>
  <dcterms:modified xmlns:xsi="http://www.w3.org/2001/XMLSchema-instance" xsi:type="dcterms:W3CDTF">2016-02-24T06:46:00Z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