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45fa" w14:paraId="9e445fa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E60F7D">
        <w:t>45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E60F7D">
        <w:t>2</w:t>
      </w:r>
      <w:r w:rsidR="00814557" w:rsidRPr="006F1FF1">
        <w:t xml:space="preserve">. </w:t>
      </w:r>
      <w:r w:rsidR="00E60F7D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F309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F3096">
        <w:t xml:space="preserve"> 2/1000, etažno vlasni</w:t>
      </w:r>
      <w:r w:rsidR="00163E08">
        <w:t>štvo E-186</w:t>
      </w:r>
      <w:r w:rsidR="002C5E3E">
        <w:t xml:space="preserve">, </w:t>
      </w:r>
      <w:r w:rsidR="00163E08">
        <w:t>PARKIRNO MJESTO - P 79</w:t>
      </w:r>
      <w:r w:rsidR="001F3096" w:rsidRPr="001F309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E60F7D">
        <w:t>2</w:t>
      </w:r>
      <w:r w:rsidR="00814557" w:rsidRPr="006F1FF1">
        <w:t xml:space="preserve">. </w:t>
      </w:r>
      <w:r w:rsidR="00E60F7D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165451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165451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165451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6D6651">
      <w:t>4</w:t>
    </w:r>
    <w:r w:rsidR="00E60F7D">
      <w:t>5</w:t>
    </w:r>
  </w:p>
  <w:p w:rsidRDefault="0094184A" w:rsidP="00E60F7D" w:rsidR="0094184A" w:rsidRPr="008E2A91">
    <w:pPr>
      <w:pStyle w:val="Zaglavlje"/>
      <w:jc w:val="center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3E08"/>
    <w:rsid w:val="001644D1"/>
    <w:rsid w:val="0016545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23F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028B"/>
    <w:rsid w:val="00666D9F"/>
    <w:rsid w:val="006B63D6"/>
    <w:rsid w:val="006D6651"/>
    <w:rsid w:val="006F1FF1"/>
    <w:rsid w:val="00701301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D21233"/>
    <w:rsid w:val="00D21EC9"/>
    <w:rsid w:val="00D22521"/>
    <w:rsid w:val="00D23FAD"/>
    <w:rsid w:val="00D37DC6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0F7D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A58DB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5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4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4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4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4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5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4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4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4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4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St-5/2018-44</izvorni_sadrzaj>
    <derivirana_varijabla naziv="DomainObject.PredzadnjaOdlukaIzPredmeta.Oznaka_1">St-5/2018-44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234032-1C2B-4BCC-B011-7935F4698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2018-10-23T12:44:00Z</dcterms:created>
  <dc:creator>Srđan Gavranić</dc:creator>
  <cp:lastModifiedBy>Ante Rubelj</cp:lastModifiedBy>
  <cp:lastPrinted>2018-11-05T10:35:00Z</cp:lastPrinted>
  <dcterms:modified xmlns:xsi="http://www.w3.org/2001/XMLSchema-instance" xsi:type="dcterms:W3CDTF">2018-11-05T10:35:00Z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E-186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