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9588" w14:paraId="dc5958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253F9">
        <w:t>988/16-3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F253F9">
        <w:t xml:space="preserve">AGROPROFIL PLUS d.o.o., Koprivnica, Dravska 17, OIB: 47576858086, dana 6. rujna </w:t>
      </w:r>
      <w:r w:rsidR="00637444">
        <w:t>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253F9">
        <w:t xml:space="preserve"> AGROPROFIL PLUS d.o.o., Koprivnica, Dravska 17, OIB: 47576858086</w:t>
      </w:r>
      <w:r w:rsidR="00740000">
        <w:t xml:space="preserve">, </w:t>
      </w:r>
      <w:r w:rsidR="00CB6C18">
        <w:t xml:space="preserve">iznosi </w:t>
      </w:r>
      <w:r w:rsidR="00F253F9">
        <w:t>153.062,81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F253F9">
        <w:t xml:space="preserve"> Mario </w:t>
      </w:r>
      <w:proofErr w:type="spellStart"/>
      <w:r w:rsidR="00F253F9">
        <w:t>Bulatović</w:t>
      </w:r>
      <w:proofErr w:type="spellEnd"/>
      <w:r w:rsidR="00F253F9">
        <w:t xml:space="preserve">, Crna Gora, Podgorica, </w:t>
      </w:r>
      <w:proofErr w:type="spellStart"/>
      <w:r w:rsidR="00F253F9">
        <w:t>Zmajovina</w:t>
      </w:r>
      <w:proofErr w:type="spellEnd"/>
      <w:r w:rsidR="00F253F9">
        <w:t xml:space="preserve"> 117, OIB: 93371589310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F253F9" w:rsidP="0081351D" w:rsidR="0081351D" w:rsidRPr="006A424F">
      <w:pPr>
        <w:jc w:val="center"/>
      </w:pPr>
      <w:r>
        <w:t xml:space="preserve">U Varaždinu, 6. rujna </w:t>
      </w:r>
      <w:r w:rsidR="00740000">
        <w:t>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933" w:rsidR="00B85933">
      <w:r>
        <w:separator/>
      </w:r>
    </w:p>
  </w:endnote>
  <w:endnote w:id="0" w:type="continuationSeparator">
    <w:p w:rsidRDefault="00B85933" w:rsidR="00B85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933" w:rsidR="00B85933">
      <w:r>
        <w:separator/>
      </w:r>
    </w:p>
  </w:footnote>
  <w:footnote w:id="0" w:type="continuationSeparator">
    <w:p w:rsidRDefault="00B85933" w:rsidR="00B85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9F4EC2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5933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253F9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AGROPROFIL PLUS društvo s ograničenom odgovornošću trgovinu i usluge</izvorni_sadrzaj>
    <derivirana_varijabla naziv="DomainObject.Predmet.ProtustrankaFormated_1">  AGROPROFIL PLUS društvo s ograničenom odgovornošću trgovinu i usluge</derivirana_varijabla>
  </DomainObject.Predmet.ProtustrankaFormated>
  <DomainObject.Predmet.ProtustrankaFormatedOIB>
    <izvorni_sadrzaj>  AGROPROFIL PLUS društvo s ograničenom odgovornošću trgovinu i usluge, OIB 47576858086</izvorni_sadrzaj>
    <derivirana_varijabla naziv="DomainObject.Predmet.ProtustrankaFormatedOIB_1">  AGROPROFIL PLUS društvo s ograničenom odgovornošću trgovinu i usluge, OIB 47576858086</derivirana_varijabla>
  </DomainObject.Predmet.ProtustrankaFormatedOIB>
  <DomainObject.Predmet.ProtustrankaFormatedWithAdress>
    <izvorni_sadrzaj> AGROPROFIL PLUS društvo s ograničenom odgovornošću trgovinu i usluge, Dravska 17, 48000 Koprivnica</izvorni_sadrzaj>
    <derivirana_varijabla naziv="DomainObject.Predmet.ProtustrankaFormatedWithAdress_1"> AGROPROFIL PLUS društvo s ograničenom odgovornošću trgovinu i usluge, Dravska 17, 48000 Koprivnica</derivirana_varijabla>
  </DomainObject.Predmet.ProtustrankaFormatedWithAdress>
  <DomainObject.Predmet.ProtustrankaFormatedWithAdressOIB>
    <izvorni_sadrzaj> AGROPROFIL PLUS društvo s ograničenom odgovornošću trgovinu i usluge, OIB 47576858086, Dravska 17, 48000 Koprivnica</izvorni_sadrzaj>
    <derivirana_varijabla naziv="DomainObject.Predmet.ProtustrankaFormatedWithAdressOIB_1"> AGROPROFIL PLUS društvo s ograničenom odgovornošću trgovinu i usluge, OIB 47576858086, Dravska 17, 48000 Koprivnica</derivirana_varijabla>
  </DomainObject.Predmet.ProtustrankaFormatedWithAdressOIB>
  <DomainObject.Predmet.ProtustrankaWithAdress>
    <izvorni_sadrzaj>AGROPROFIL PLUS društvo s ograničenom odgovornošću trgovinu i usluge Dravska 17, 48000 Koprivnica</izvorni_sadrzaj>
    <derivirana_varijabla naziv="DomainObject.Predmet.ProtustrankaWithAdress_1">AGROPROFIL PLUS društvo s ograničenom odgovornošću trgovinu i usluge Dravska 17, 48000 Koprivnica</derivirana_varijabla>
  </DomainObject.Predmet.ProtustrankaWithAdress>
  <DomainObject.Predmet.ProtustrankaWithAdressOIB>
    <izvorni_sadrzaj>AGROPROFIL PLUS društvo s ograničenom odgovornošću trgovinu i usluge, OIB 47576858086, Dravska 17, 48000 Koprivnica</izvorni_sadrzaj>
    <derivirana_varijabla naziv="DomainObject.Predmet.ProtustrankaWithAdressOIB_1">AGROPROFIL PLUS društvo s ograničenom odgovornošću trgovinu i usluge, OIB 47576858086, Dravska 17, 48000 Koprivnica</derivirana_varijabla>
  </DomainObject.Predmet.ProtustrankaWithAdressOIB>
  <DomainObject.Predmet.ProtustrankaNazivFormated>
    <izvorni_sadrzaj>AGROPROFIL PLUS društvo s ograničenom odgovornošću trgovinu i usluge</izvorni_sadrzaj>
    <derivirana_varijabla naziv="DomainObject.Predmet.ProtustrankaNazivFormated_1">AGROPROFIL PLUS društvo s ograničenom odgovornošću trgovinu i usluge</derivirana_varijabla>
  </DomainObject.Predmet.ProtustrankaNazivFormated>
  <DomainObject.Predmet.ProtustrankaNazivFormatedOIB>
    <izvorni_sadrzaj>AGROPROFIL PLUS društvo s ograničenom odgovornošću trgovinu i usluge, OIB 47576858086</izvorni_sadrzaj>
    <derivirana_varijabla naziv="DomainObject.Predmet.ProtustrankaNazivFormatedOIB_1">AGROPROFIL PLUS društvo s ograničenom odgovornošću trgovinu i usluge, OIB 47576858086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153062.81</izvorni_sadrzaj>
    <derivirana_varijabla naziv="DomainObject.Predmet.TrenutnaVrijednost_1">153062.81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AGROPROFIL PLUS društvo s ograničenom odgovornošću trgovinu i usluge</item>
    </izvorni_sadrzaj>
    <derivirana_varijabla naziv="DomainObject.Predmet.ProtuStrankaListFormated_1">
      <item>AGROPROFIL PLUS društvo s ograničenom odgovornošću trgovinu i usluge</item>
    </derivirana_varijabla>
  </DomainObject.Predmet.ProtuStrankaListFormated>
  <DomainObject.Predmet.ProtuStrankaListFormatedOIB>
    <izvorni_sadrzaj>
      <item>AGROPROFIL PLUS društvo s ograničenom odgovornošću trgovinu i usluge, OIB 47576858086</item>
    </izvorni_sadrzaj>
    <derivirana_varijabla naziv="DomainObject.Predmet.ProtuStrankaListFormatedOIB_1">
      <item>AGROPROFIL PLUS društvo s ograničenom odgovornošću trgovinu i usluge, OIB 47576858086</item>
    </derivirana_varijabla>
  </DomainObject.Predmet.ProtuStrankaListFormatedOIB>
  <DomainObject.Predmet.ProtuStrankaListFormatedWithAdress>
    <izvorni_sadrzaj>
      <item>AGROPROFIL PLUS društvo s ograničenom odgovornošću trgovinu i usluge, Dravska 17, 48000 Koprivnica</item>
    </izvorni_sadrzaj>
    <derivirana_varijabla naziv="DomainObject.Predmet.ProtuStrankaListFormatedWithAdress_1">
      <item>AGROPROFIL PLUS društvo s ograničenom odgovornošću trgovinu i usluge, Dravska 17, 48000 Koprivnica</item>
    </derivirana_varijabla>
  </DomainObject.Predmet.ProtuStrankaListFormatedWithAdress>
  <DomainObject.Predmet.ProtuStrankaListFormatedWithAdressOIB>
    <izvorni_sadrzaj>
      <item>AGROPROFIL PLUS društvo s ograničenom odgovornošću trgovinu i usluge, OIB 47576858086, Dravska 17, 48000 Koprivnica</item>
    </izvorni_sadrzaj>
    <derivirana_varijabla naziv="DomainObject.Predmet.ProtuStrankaListFormatedWithAdressOIB_1">
      <item>AGROPROFIL PLUS društvo s ograničenom odgovornošću trgovinu i usluge, OIB 47576858086, Dravska 17, 48000 Koprivnica</item>
    </derivirana_varijabla>
  </DomainObject.Predmet.ProtuStrankaListFormatedWithAdressOIB>
  <DomainObject.Predmet.ProtuStrankaListNazivFormated>
    <izvorni_sadrzaj>
      <item>AGROPROFIL PLUS društvo s ograničenom odgovornošću trgovinu i usluge</item>
    </izvorni_sadrzaj>
    <derivirana_varijabla naziv="DomainObject.Predmet.ProtuStrankaListNazivFormated_1">
      <item>AGROPROFIL PLUS društvo s ograničenom odgovornošću trgovinu i usluge</item>
    </derivirana_varijabla>
  </DomainObject.Predmet.ProtuStrankaListNazivFormated>
  <DomainObject.Predmet.ProtuStrankaListNazivFormatedOIB>
    <izvorni_sadrzaj>
      <item>AGROPROFIL PLUS društvo s ograničenom odgovornošću trgovinu i usluge, OIB 47576858086</item>
    </izvorni_sadrzaj>
    <derivirana_varijabla naziv="DomainObject.Predmet.ProtuStrankaListNazivFormatedOIB_1">
      <item>AGROPROFIL PLUS društvo s ograničenom odgovornošću trgovinu i usluge, OIB 47576858086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AGROPROFIL PLUS društvo s ograničenom odgovornošću trgovinu i usluge</izvorni_sadrzaj>
    <derivirana_varijabla naziv="DomainObject.Predmet.ProtustrankaIDrugi_1">AGROPROFIL PLUS društvo s ograničenom odgovornošću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AGROPROFIL PLUS društvo s ograničenom odgovornošću trgovinu i usluge, OIB 47576858086, Dravska 17, 48000 Koprivnica</izvorni_sadrzaj>
    <derivirana_varijabla naziv="DomainObject.Predmet.ProtustrankaIDrugiAdressOIB_1">AGROPROFIL PLUS društvo s ograničenom odgovornošću trgovinu i usluge, OIB 47576858086,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AGROPROFIL PLUS društvo s ograničenom odgovornošću trgovinu i usluge</item>
      <item>Sudski registar</item>
      <item>e-oglasna ploča</item>
    </izvorni_sadrzaj>
    <derivirana_varijabla naziv="DomainObject.Predmet.SudioniciListNaziv_1">
      <item>Financijska agencija</item>
      <item>AGROPROFIL PLUS društvo s ograničenom odgovornošću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AGROPROFIL PLUS društvo s ograničenom odgovornošću trgovinu i usluge, OIB 47576858086, Dravska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AGROPROFIL PLUS društvo s ograničenom odgovornošću trgovinu i usluge, OIB 47576858086, Dravska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47576858086</item>
      <item>, OIB null</item>
      <item>, OIB null</item>
    </izvorni_sadrzaj>
    <derivirana_varijabla naziv="DomainObject.Predmet.SudioniciListNazivOIB_1">
      <item>, OIB 85821130368</item>
      <item>, OIB 47576858086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E6B1B-3954-4958-AB3A-452B29722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1868</properties:Characters>
  <properties:Lines>46</properties:Lines>
  <properties:Paragraphs>14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2016-09-06T11:22:00Z</cp:lastPrinted>
  <dcterms:modified xmlns:xsi="http://www.w3.org/2001/XMLSchema-instance" xsi:type="dcterms:W3CDTF">2016-09-06T11:22:00Z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