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18e0" w14:paraId="8a618e0" w:rsidRDefault="00D03748" w:rsidP="00D03748" w:rsidR="00D03748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748" w:rsidP="00D03748" w:rsidR="00D03748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D03748" w:rsidP="00D03748" w:rsidR="00D03748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D03748" w:rsidP="00D03748" w:rsidR="00D03748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D03748" w:rsidP="00D03748" w:rsidR="00D03748">
      <w:pPr>
        <w:spacing w:after="0"/>
        <w:rPr>
          <w:rFonts w:eastAsia="Calibri"/>
        </w:rPr>
      </w:pPr>
    </w:p>
    <w:p w:rsidRDefault="00D03748" w:rsidP="00D03748" w:rsidR="00D03748">
      <w:pPr>
        <w:spacing w:after="0"/>
        <w:rPr>
          <w:rFonts w:eastAsia="Times New Roman"/>
          <w:lang w:eastAsia="hr-HR"/>
        </w:rPr>
      </w:pPr>
    </w:p>
    <w:p w:rsidRDefault="00D03748" w:rsidP="00D03748" w:rsidR="00D03748">
      <w:pPr>
        <w:spacing w:after="0"/>
        <w:jc w:val="center"/>
      </w:pPr>
      <w:r>
        <w:t>U  I M E  R E P U B L I K E  H R V A T S K E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center"/>
      </w:pPr>
      <w:r>
        <w:t>R J E Š E NJ E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LEGRAĐANKA d.o.o., </w:t>
      </w:r>
      <w:proofErr w:type="spellStart"/>
      <w:r>
        <w:t>Legrad</w:t>
      </w:r>
      <w:proofErr w:type="spellEnd"/>
      <w:r>
        <w:t xml:space="preserve">, Trg Svetog Trojstva 53, OIB: 29681309196, dana 4. veljače 2016. </w:t>
      </w:r>
    </w:p>
    <w:p w:rsidRDefault="00D03748" w:rsidP="00D03748" w:rsidR="00D03748">
      <w:pPr>
        <w:spacing w:after="0"/>
        <w:jc w:val="both"/>
      </w:pPr>
    </w:p>
    <w:p w:rsidRDefault="00D03748" w:rsidP="00D03748" w:rsidR="00D03748">
      <w:pPr>
        <w:spacing w:after="0"/>
        <w:jc w:val="center"/>
      </w:pPr>
      <w:r>
        <w:t>r i j e š i o  j e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ind w:firstLine="708"/>
        <w:jc w:val="both"/>
      </w:pPr>
      <w:r>
        <w:t xml:space="preserve">I/ Otvara se stečajni postupak nad stečajnim dužnikom LEGRAĐANKA d.o.o., </w:t>
      </w:r>
      <w:proofErr w:type="spellStart"/>
      <w:r>
        <w:t>Legrad</w:t>
      </w:r>
      <w:proofErr w:type="spellEnd"/>
      <w:r>
        <w:t>, Trg Svetog Trojstva 53, OIB: 29681309196, s danom 4. veljače 2016. u 15,00 sati.</w:t>
      </w:r>
    </w:p>
    <w:p w:rsidRDefault="00D03748" w:rsidP="00D03748" w:rsidR="00D03748">
      <w:pPr>
        <w:spacing w:after="0"/>
        <w:jc w:val="both"/>
      </w:pPr>
    </w:p>
    <w:p w:rsidRDefault="00D03748" w:rsidP="00D03748" w:rsidR="00D03748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LEGRAĐANKA d.o.o., </w:t>
      </w:r>
      <w:proofErr w:type="spellStart"/>
      <w:r>
        <w:t>Legrad</w:t>
      </w:r>
      <w:proofErr w:type="spellEnd"/>
      <w:r>
        <w:t>, Trg Svetog Trojstva 53, OIB: 29681309196.</w:t>
      </w:r>
    </w:p>
    <w:p w:rsidRDefault="00D03748" w:rsidP="00D03748" w:rsidR="00D03748">
      <w:pPr>
        <w:spacing w:after="0"/>
        <w:jc w:val="both"/>
      </w:pPr>
    </w:p>
    <w:p w:rsidRDefault="00D03748" w:rsidP="00D03748" w:rsidR="00D03748">
      <w:pPr>
        <w:spacing w:after="0"/>
        <w:ind w:firstLine="708"/>
        <w:jc w:val="both"/>
      </w:pPr>
      <w:r>
        <w:t>III/ Za stečajnog upravitelja imenuje se Nikola Remenar, Velika Gorica, Dubrovačka 14, OIB: 48313195864.</w:t>
      </w:r>
    </w:p>
    <w:p w:rsidRDefault="00D03748" w:rsidP="00D03748" w:rsidR="00D03748">
      <w:pPr>
        <w:spacing w:after="0"/>
        <w:jc w:val="both"/>
        <w:rPr>
          <w:color w:val="FF0000"/>
        </w:rPr>
      </w:pPr>
    </w:p>
    <w:p w:rsidRDefault="00D03748" w:rsidP="00D03748" w:rsidR="00D03748">
      <w:pPr>
        <w:spacing w:after="0"/>
        <w:ind w:firstLine="708"/>
        <w:jc w:val="both"/>
      </w:pPr>
      <w:r>
        <w:t>IV/ Ovo rješenje objavit će se na e-oglasnoj ploči suda.</w:t>
      </w:r>
    </w:p>
    <w:p w:rsidRDefault="00D03748" w:rsidP="00D03748" w:rsidR="00D03748">
      <w:pPr>
        <w:spacing w:after="0"/>
        <w:jc w:val="both"/>
      </w:pPr>
    </w:p>
    <w:p w:rsidRDefault="00D03748" w:rsidP="00D03748" w:rsidR="00D03748">
      <w:pPr>
        <w:spacing w:after="0"/>
        <w:ind w:firstLine="708"/>
        <w:jc w:val="both"/>
      </w:pPr>
      <w:r>
        <w:t xml:space="preserve">V/ Po pravomoćnosti ovoga rješenja stečajni dužnik LEGRAĐANKA d.o.o., </w:t>
      </w:r>
      <w:proofErr w:type="spellStart"/>
      <w:r>
        <w:t>Legrad</w:t>
      </w:r>
      <w:proofErr w:type="spellEnd"/>
      <w:r>
        <w:t>, Trg Svetog Trojstva 53, OIB: 29681309196, biti će brisan iz sudskog registra.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center"/>
      </w:pPr>
      <w:r>
        <w:t>Obrazloženje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both"/>
      </w:pPr>
      <w:r>
        <w:tab/>
        <w:t xml:space="preserve">Predlagatelj je dana 18.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  <w:jc w:val="center"/>
      </w:pPr>
      <w:r>
        <w:t>U Varaždinu, 4. veljače 2016.</w:t>
      </w:r>
    </w:p>
    <w:p w:rsidRDefault="00D03748" w:rsidP="00D03748" w:rsidR="00D03748">
      <w:pPr>
        <w:spacing w:after="0"/>
        <w:jc w:val="center"/>
      </w:pPr>
    </w:p>
    <w:p w:rsidRDefault="00D03748" w:rsidP="00D03748" w:rsidR="00D03748">
      <w:pPr>
        <w:spacing w:after="0"/>
        <w:jc w:val="center"/>
      </w:pPr>
    </w:p>
    <w:p w:rsidRDefault="00D03748" w:rsidP="00D03748" w:rsidR="00D03748">
      <w:pPr>
        <w:spacing w:after="0"/>
        <w:ind w:left="4956"/>
        <w:jc w:val="center"/>
      </w:pPr>
      <w:r>
        <w:t>Sutkinja</w:t>
      </w:r>
    </w:p>
    <w:p w:rsidRDefault="00D03748" w:rsidP="00D03748" w:rsidR="00D03748">
      <w:pPr>
        <w:spacing w:after="0"/>
        <w:ind w:left="4956"/>
        <w:jc w:val="center"/>
      </w:pPr>
    </w:p>
    <w:p w:rsidRDefault="00D03748" w:rsidP="00D03748" w:rsidR="00D03748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D03748" w:rsidP="00D03748" w:rsidR="00D03748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D03748" w:rsidP="00D03748" w:rsidR="00D03748">
      <w:pPr>
        <w:spacing w:after="0"/>
      </w:pPr>
      <w:r>
        <w:t xml:space="preserve">                                               </w:t>
      </w:r>
    </w:p>
    <w:p w:rsidRDefault="00D03748" w:rsidP="00D03748" w:rsidR="00D03748">
      <w:pPr>
        <w:spacing w:after="0"/>
      </w:pPr>
      <w:r>
        <w:tab/>
        <w:t xml:space="preserve">UPUTA O PRAVNOM LIJEKU: </w:t>
      </w:r>
    </w:p>
    <w:p w:rsidRDefault="00D03748" w:rsidP="00D03748" w:rsidR="00D03748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D03748" w:rsidP="00D03748" w:rsidR="00D0374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</w:pPr>
    </w:p>
    <w:p w:rsidRDefault="00D03748" w:rsidP="00D03748" w:rsidR="00D03748">
      <w:pPr>
        <w:spacing w:after="0"/>
      </w:pPr>
      <w:r>
        <w:t>DNA:</w:t>
      </w:r>
    </w:p>
    <w:p w:rsidRDefault="00D03748" w:rsidP="00D03748" w:rsidR="00D0374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D03748" w:rsidP="00D03748" w:rsidR="00D0374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D03748" w:rsidP="00D03748" w:rsidR="00D03748">
      <w:pPr>
        <w:numPr>
          <w:ilvl w:val="0"/>
          <w:numId w:val="47"/>
        </w:numPr>
        <w:spacing w:after="0"/>
        <w:jc w:val="both"/>
      </w:pPr>
      <w:r>
        <w:t xml:space="preserve">Dužnik LEGRAĐANKA d.o.o., </w:t>
      </w:r>
      <w:proofErr w:type="spellStart"/>
      <w:r>
        <w:t>Legrad</w:t>
      </w:r>
      <w:proofErr w:type="spellEnd"/>
      <w:r>
        <w:t>, Trg Svetog Trojstva 53</w:t>
      </w:r>
    </w:p>
    <w:p w:rsidRDefault="00D03748" w:rsidP="00D03748" w:rsidR="00D03748">
      <w:pPr>
        <w:numPr>
          <w:ilvl w:val="0"/>
          <w:numId w:val="47"/>
        </w:numPr>
        <w:spacing w:after="0"/>
      </w:pPr>
      <w:r>
        <w:t xml:space="preserve">Direktor dužnika Kristina Fuš, </w:t>
      </w:r>
      <w:proofErr w:type="spellStart"/>
      <w:r>
        <w:t>Kotoriba</w:t>
      </w:r>
      <w:proofErr w:type="spellEnd"/>
      <w:r>
        <w:t>, Alojzija Stepinca 34</w:t>
      </w:r>
    </w:p>
    <w:p w:rsidRDefault="00D03748" w:rsidP="00D03748" w:rsidR="00D03748">
      <w:pPr>
        <w:numPr>
          <w:ilvl w:val="0"/>
          <w:numId w:val="47"/>
        </w:numPr>
        <w:spacing w:after="0"/>
      </w:pPr>
      <w:r>
        <w:t>Sudski registar ovog suda</w:t>
      </w:r>
      <w:r>
        <w:rPr>
          <w:rFonts w:eastAsia="Calibri"/>
        </w:rPr>
        <w:t xml:space="preserve"> </w:t>
      </w:r>
    </w:p>
    <w:p w:rsidRDefault="00D03748" w:rsidP="00D03748" w:rsidR="00D03748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D03748" w:rsidP="00D03748" w:rsidR="00D03748">
      <w:pPr>
        <w:numPr>
          <w:ilvl w:val="0"/>
          <w:numId w:val="47"/>
        </w:numPr>
        <w:spacing w:after="0"/>
      </w:pPr>
      <w:r>
        <w:t>Stečajni upravitelj Nikola Remenar, Velika Gorica, Dubrovačka 14</w:t>
      </w:r>
    </w:p>
    <w:p w:rsidRDefault="00D03748" w:rsidP="00D03748" w:rsidR="00D03748">
      <w:pPr>
        <w:numPr>
          <w:ilvl w:val="0"/>
          <w:numId w:val="47"/>
        </w:numPr>
        <w:spacing w:after="0"/>
      </w:pPr>
      <w:r>
        <w:t>E-oglasna ploča suda</w:t>
      </w:r>
    </w:p>
    <w:p w:rsidRDefault="00D03748" w:rsidP="00D03748" w:rsidR="00D0374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D03748" w:rsidP="00D03748" w:rsidR="00D03748"/>
    <w:p w:rsidRDefault="00AE649C" w:rsidP="00D03748" w:rsidR="00AE649C" w:rsidRPr="00B76F3C">
      <w:pPr>
        <w:pStyle w:val="Naslov3"/>
        <w:numPr>
          <w:ilvl w:val="0"/>
          <w:numId w:val="0"/>
        </w:numPr>
      </w:pPr>
    </w:p>
    <w:p w:rsidRDefault="00D0374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D03748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48" w:rsidP="00D03748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St-839/15-5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48" w:rsidR="00D03748">
    <w:pPr>
      <w:pStyle w:val="Zaglavlje"/>
    </w:pPr>
    <w:r>
      <w:t>Poslovni broj: 2 St-839/15-5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74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9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St-839/2015-5</izvorni_sadrzaj>
    <derivirana_varijabla naziv="DomainObject.Oznaka_1">St-839/2015-5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St-839/2015</izvorni_sadrzaj>
    <derivirana_varijabla naziv="DomainObject.Predmet.OznakaBroj_1">St-839/2015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LEGRAĐANKA društvo s ograničenom odgovornošću za ugostiteljstvo, trgovinu i usluge</izvorni_sadrzaj>
    <derivirana_varijabla naziv="DomainObject.Predmet.ProtustrankaFormated_1">  LEGRAĐANKA društvo s ograničenom odgovornošću za ugostiteljstvo, trgovinu i usluge</derivirana_varijabla>
  </DomainObject.Predmet.ProtustrankaFormated>
  <DomainObject.Predmet.ProtustrankaFormatedOIB>
    <izvorni_sadrzaj>  LEGRAĐANKA društvo s ograničenom odgovornošću za ugostiteljstvo, trgovinu i usluge, OIB 29681309196</izvorni_sadrzaj>
    <derivirana_varijabla naziv="DomainObject.Predmet.ProtustrankaFormatedOIB_1">  LEGRAĐANKA društvo s ograničenom odgovornošću za ugostiteljstvo, trgovinu i usluge, OIB 29681309196</derivirana_varijabla>
  </DomainObject.Predmet.ProtustrankaFormatedOIB>
  <DomainObject.Predmet.ProtustrankaFormatedWithAdress>
    <izvorni_sadrzaj> LEGRAĐANKA društvo s ograničenom odgovornošću za ugostiteljstvo, trgovinu i usluge, Trg Svetog Trojstva 53, 48316 Legrad</izvorni_sadrzaj>
    <derivirana_varijabla naziv="DomainObject.Predmet.ProtustrankaFormatedWithAdress_1"> LEGRAĐANKA društvo s ograničenom odgovornošću za ugostiteljstvo, trgovinu i usluge, Trg Svetog Trojstva 53, 48316 Legrad</derivirana_varijabla>
  </DomainObject.Predmet.ProtustrankaFormatedWithAdress>
  <DomainObject.Predmet.ProtustrankaFormatedWithAdressOIB>
    <izvorni_sadrzaj> LEGRAĐANKA društvo s ograničenom odgovornošću za ugostiteljstvo, trgovinu i usluge, OIB 29681309196, Trg Svetog Trojstva 53, 48316 Legrad</izvorni_sadrzaj>
    <derivirana_varijabla naziv="DomainObject.Predmet.ProtustrankaFormatedWithAdressOIB_1"> LEGRAĐANKA društvo s ograničenom odgovornošću za ugostiteljstvo, trgovinu i usluge, OIB 29681309196, Trg Svetog Trojstva 53, 48316 Legrad</derivirana_varijabla>
  </DomainObject.Predmet.ProtustrankaFormatedWithAdressOIB>
  <DomainObject.Predmet.ProtustrankaWithAdress>
    <izvorni_sadrzaj>LEGRAĐANKA društvo s ograničenom odgovornošću za ugostiteljstvo, trgovinu i usluge Trg Svetog Trojstva 53, 48316 Legrad</izvorni_sadrzaj>
    <derivirana_varijabla naziv="DomainObject.Predmet.ProtustrankaWithAdress_1">LEGRAĐANKA društvo s ograničenom odgovornošću za ugostiteljstvo, trgovinu i usluge Trg Svetog Trojstva 53, 48316 Legrad</derivirana_varijabla>
  </DomainObject.Predmet.ProtustrankaWithAdress>
  <DomainObject.Predmet.ProtustrankaWithAdressOIB>
    <izvorni_sadrzaj>LEGRAĐANKA društvo s ograničenom odgovornošću za ugostiteljstvo, trgovinu i usluge, OIB 29681309196, Trg Svetog Trojstva 53, 48316 Legrad</izvorni_sadrzaj>
    <derivirana_varijabla naziv="DomainObject.Predmet.ProtustrankaWithAdressOIB_1">LEGRAĐANKA društvo s ograničenom odgovornošću za ugostiteljstvo, trgovinu i usluge, OIB 29681309196, Trg Svetog Trojstva 53, 48316 Legrad</derivirana_varijabla>
  </DomainObject.Predmet.ProtustrankaWithAdressOIB>
  <DomainObject.Predmet.ProtustrankaNazivFormated>
    <izvorni_sadrzaj>LEGRAĐANKA društvo s ograničenom odgovornošću za ugostiteljstvo, trgovinu i usluge</izvorni_sadrzaj>
    <derivirana_varijabla naziv="DomainObject.Predmet.ProtustrankaNazivFormated_1">LEGRAĐANKA društvo s ograničenom odgovornošću za ugostiteljstvo, trgovinu i usluge</derivirana_varijabla>
  </DomainObject.Predmet.ProtustrankaNazivFormated>
  <DomainObject.Predmet.ProtustrankaNazivFormatedOIB>
    <izvorni_sadrzaj>LEGRAĐANKA društvo s ograničenom odgovornošću za ugostiteljstvo, trgovinu i usluge, OIB 29681309196</izvorni_sadrzaj>
    <derivirana_varijabla naziv="DomainObject.Predmet.ProtustrankaNazivFormatedOIB_1">LEGRAĐANKA društvo s ograničenom odgovornošću za ugostiteljstvo, trgovinu i usluge, OIB 29681309196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72502.99</izvorni_sadrzaj>
    <derivirana_varijabla naziv="DomainObject.Predmet.TrenutnaVrijednost_1">72502.99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LEGRAĐANKA društvo s ograničenom odgovornošću za ugostiteljstvo, trgovinu i usluge</item>
    </izvorni_sadrzaj>
    <derivirana_varijabla naziv="DomainObject.Predmet.ProtuStrankaListFormated_1">
      <item>LEGRAĐANKA društvo s ograničenom odgovornošću za ugostiteljstvo, trgovinu i usluge</item>
    </derivirana_varijabla>
  </DomainObject.Predmet.ProtuStrankaListFormated>
  <DomainObject.Predmet.ProtuStrankaListFormatedOIB>
    <izvorni_sadrzaj>
      <item>LEGRAĐANKA društvo s ograničenom odgovornošću za ugostiteljstvo, trgovinu i usluge, OIB 29681309196</item>
    </izvorni_sadrzaj>
    <derivirana_varijabla naziv="DomainObject.Predmet.ProtuStrankaListFormatedOIB_1">
      <item>LEGRAĐANKA društvo s ograničenom odgovornošću za ugostiteljstvo, trgovinu i usluge, OIB 29681309196</item>
    </derivirana_varijabla>
  </DomainObject.Predmet.ProtuStrankaListFormatedOIB>
  <DomainObject.Predmet.ProtuStrankaListFormatedWithAdress>
    <izvorni_sadrzaj>
      <item>LEGRAĐANKA društvo s ograničenom odgovornošću za ugostiteljstvo, trgovinu i usluge, Trg Svetog Trojstva 53, 48316 Legrad</item>
    </izvorni_sadrzaj>
    <derivirana_varijabla naziv="DomainObject.Predmet.ProtuStrankaListFormatedWithAdress_1">
      <item>LEGRAĐANKA društvo s ograničenom odgovornošću za ugostiteljstvo, trgovinu i usluge, Trg Svetog Trojstva 53, 48316 Legrad</item>
    </derivirana_varijabla>
  </DomainObject.Predmet.ProtuStrankaListFormatedWithAdress>
  <DomainObject.Predmet.ProtuStrankaListFormatedWithAdressOIB>
    <izvorni_sadrzaj>
      <item>LEGRAĐANKA društvo s ograničenom odgovornošću za ugostiteljstvo, trgovinu i usluge, OIB 29681309196, Trg Svetog Trojstva 53, 48316 Legrad</item>
    </izvorni_sadrzaj>
    <derivirana_varijabla naziv="DomainObject.Predmet.ProtuStrankaListFormatedWithAdressOIB_1">
      <item>LEGRAĐANKA društvo s ograničenom odgovornošću za ugostiteljstvo, trgovinu i usluge, OIB 29681309196, Trg Svetog Trojstva 53, 48316 Legrad</item>
    </derivirana_varijabla>
  </DomainObject.Predmet.ProtuStrankaListFormatedWithAdressOIB>
  <DomainObject.Predmet.ProtuStrankaListNazivFormated>
    <izvorni_sadrzaj>
      <item>LEGRAĐANKA društvo s ograničenom odgovornošću za ugostiteljstvo, trgovinu i usluge</item>
    </izvorni_sadrzaj>
    <derivirana_varijabla naziv="DomainObject.Predmet.ProtuStrankaListNazivFormated_1">
      <item>LEGRAĐANKA društvo s ograničenom odgovornošću za ugostiteljstvo, trgovinu i usluge</item>
    </derivirana_varijabla>
  </DomainObject.Predmet.ProtuStrankaListNazivFormated>
  <DomainObject.Predmet.ProtuStrankaListNazivFormatedOIB>
    <izvorni_sadrzaj>
      <item>LEGRAĐANKA društvo s ograničenom odgovornošću za ugostiteljstvo, trgovinu i usluge, OIB 29681309196</item>
    </izvorni_sadrzaj>
    <derivirana_varijabla naziv="DomainObject.Predmet.ProtuStrankaListNazivFormatedOIB_1">
      <item>LEGRAĐANKA društvo s ograničenom odgovornošću za ugostiteljstvo, trgovinu i usluge, OIB 29681309196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St-839/2015-5</izvorni_sadrzaj>
    <derivirana_varijabla naziv="DomainObject.PoslovniBrojDokumenta_1">St-839/2015-5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LEGRAĐANKA društvo s ograničenom odgovornošću za ugostiteljstvo, trgovinu i usluge</izvorni_sadrzaj>
    <derivirana_varijabla naziv="DomainObject.Predmet.ProtustrankaIDrugi_1">LEGRAĐANKA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LEGRAĐANKA društvo s ograničenom odgovornošću za ugostiteljstvo, trgovinu i usluge, OIB 29681309196, Trg Svetog Trojstva 53, 48316 Legrad</izvorni_sadrzaj>
    <derivirana_varijabla naziv="DomainObject.Predmet.ProtustrankaIDrugiAdressOIB_1">LEGRAĐANKA društvo s ograničenom odgovornošću za ugostiteljstvo, trgovinu i usluge, OIB 29681309196, Trg Svetog Trojstva 53, 48316 Legrad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LEGRAĐANKA društvo s ograničenom odgovornošću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LEGRAĐANKA društvo s ograničenom odgovornošću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LEGRAĐANKA društvo s ograničenom odgovornošću za ugostiteljstvo, trgovinu i usluge, OIB 29681309196, Trg Svetog Trojstva 53,48316 Legrad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LEGRAĐANKA društvo s ograničenom odgovornošću za ugostiteljstvo, trgovinu i usluge, OIB 29681309196, Trg Svetog Trojstva 53,48316 Legrad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62D12D-24E8-474C-8545-4D9918B4D1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2848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2016-02-03T13:14:00Z</cp:lastPrinted>
  <dcterms:modified xmlns:xsi="http://www.w3.org/2001/XMLSchema-instance" xsi:type="dcterms:W3CDTF">2016-02-03T13:14:00Z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