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ad0c" w14:paraId="a49ad0c" w:rsidRDefault="00532B71" w:rsidP="0086691F" w:rsidR="00532B71" w:rsidRPr="00F4120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87183" w:rsidP="00587183" w:rsidR="0058718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87183" w:rsidP="00587183" w:rsidR="00587183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87183" w:rsidP="00587183" w:rsidR="0058718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87183" w:rsidP="00587183" w:rsidR="005871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87183" w:rsidP="00587183" w:rsidR="00587183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87183" w:rsidP="00587183" w:rsidR="00587183" w:rsidRPr="00F4120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4120D" w:rsidP="00997BA9" w:rsidR="00532B71" w:rsidRPr="00F4120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4120D">
        <w:rPr>
          <w:rFonts w:hAnsi="Times New Roman" w:ascii="Times New Roman"/>
          <w:sz w:val="22"/>
          <w:szCs w:val="22"/>
        </w:rPr>
        <w:t>ŠKORPUT d.o.o., 20340 Ploče, Straševačka 8</w:t>
      </w:r>
      <w:r w:rsidR="002E46D4" w:rsidRPr="00F4120D">
        <w:rPr>
          <w:rFonts w:hAnsi="Times New Roman" w:ascii="Times New Roman"/>
          <w:sz w:val="22"/>
          <w:szCs w:val="22"/>
        </w:rPr>
        <w:t xml:space="preserve">, </w:t>
      </w:r>
      <w:r w:rsidR="00B4799F" w:rsidRPr="00F4120D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F4120D">
        <w:rPr>
          <w:rFonts w:hAnsi="Times New Roman" w:ascii="Times New Roman"/>
          <w:sz w:val="22"/>
          <w:szCs w:val="22"/>
        </w:rPr>
        <w:t>79037727478</w:t>
      </w:r>
      <w:r w:rsidR="00B4799F" w:rsidRPr="00F4120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4120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F4120D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F4120D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74C76" w:rsidP="00997BA9" w:rsidR="00E74C76" w:rsidRPr="00F412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4120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4120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4120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74C76" w:rsidP="00997BA9" w:rsidR="00E74C76" w:rsidRPr="00F412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B0E74" w:rsidR="00FB0E7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FB0E74">
        <w:rPr>
          <w:rFonts w:hAnsi="Times New Roman" w:ascii="Times New Roman"/>
          <w:sz w:val="22"/>
          <w:szCs w:val="22"/>
        </w:rPr>
        <w:t xml:space="preserve">Otvara se stečajni postupak nad </w:t>
      </w:r>
      <w:r w:rsidR="00E07EF1" w:rsidRPr="00FB0E74">
        <w:rPr>
          <w:rFonts w:hAnsi="Times New Roman" w:ascii="Times New Roman"/>
          <w:sz w:val="22"/>
          <w:szCs w:val="22"/>
        </w:rPr>
        <w:t>ŠKORPUT d.o.o., 20340 Ploče, Straševačka 8, OIB: 79037727478</w:t>
      </w:r>
      <w:r w:rsidR="00A358AD" w:rsidRPr="00FB0E74">
        <w:rPr>
          <w:rFonts w:hAnsi="Times New Roman" w:ascii="Times New Roman"/>
          <w:sz w:val="22"/>
          <w:szCs w:val="22"/>
        </w:rPr>
        <w:t xml:space="preserve">, </w:t>
      </w:r>
      <w:r w:rsidR="00FB0E74" w:rsidRPr="008531E2">
        <w:rPr>
          <w:rFonts w:hAnsi="Times New Roman" w:ascii="Times New Roman"/>
          <w:sz w:val="22"/>
          <w:szCs w:val="22"/>
        </w:rPr>
        <w:t>dana</w:t>
      </w:r>
      <w:r w:rsidR="00FB0E74">
        <w:rPr>
          <w:rFonts w:hAnsi="Times New Roman" w:ascii="Times New Roman"/>
          <w:sz w:val="22"/>
          <w:szCs w:val="22"/>
        </w:rPr>
        <w:t xml:space="preserve"> 29</w:t>
      </w:r>
      <w:r w:rsidR="00FB0E74" w:rsidRPr="008531E2">
        <w:rPr>
          <w:rFonts w:hAnsi="Times New Roman" w:ascii="Times New Roman"/>
          <w:sz w:val="22"/>
          <w:szCs w:val="22"/>
        </w:rPr>
        <w:t>.</w:t>
      </w:r>
      <w:r w:rsidR="00FB0E74">
        <w:rPr>
          <w:rFonts w:hAnsi="Times New Roman" w:ascii="Times New Roman"/>
          <w:sz w:val="22"/>
          <w:szCs w:val="22"/>
        </w:rPr>
        <w:t xml:space="preserve"> </w:t>
      </w:r>
      <w:r w:rsidR="00FB0E74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C60F7">
        <w:rPr>
          <w:rFonts w:hAnsi="Times New Roman" w:ascii="Times New Roman"/>
          <w:sz w:val="22"/>
          <w:szCs w:val="22"/>
        </w:rPr>
        <w:t>11,0</w:t>
      </w:r>
      <w:r w:rsidR="00FB0E74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FB0E74" w:rsidR="00B2463B" w:rsidRPr="00FB0E74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AF52E3" w:rsidR="00EE69E5" w:rsidRPr="00AF52E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4120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F4120D">
        <w:rPr>
          <w:rFonts w:hAnsi="Times New Roman" w:ascii="Times New Roman"/>
          <w:sz w:val="22"/>
          <w:szCs w:val="22"/>
        </w:rPr>
        <w:t xml:space="preserve"> </w:t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453EEE" w:rsidRPr="00F4120D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AB765E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 w:rsidRPr="008531E2">
        <w:rPr>
          <w:rFonts w:hAnsi="Times New Roman" w:ascii="Times New Roman"/>
          <w:sz w:val="22"/>
          <w:szCs w:val="22"/>
        </w:rPr>
        <w:softHyphen/>
      </w:r>
      <w:r w:rsidR="00AF52E3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F4120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F412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F4120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4120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7EF1" w:rsidRPr="00F4120D">
        <w:rPr>
          <w:rFonts w:hAnsi="Times New Roman" w:ascii="Times New Roman"/>
          <w:sz w:val="22"/>
          <w:szCs w:val="22"/>
        </w:rPr>
        <w:t xml:space="preserve">ŠKORPUT d.o.o., 20340 Ploče, Straševačka 8, </w:t>
      </w:r>
      <w:r w:rsidR="00E07EF1" w:rsidRPr="00F4120D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E07EF1" w:rsidRPr="00F4120D">
        <w:rPr>
          <w:rFonts w:hAnsi="Times New Roman" w:ascii="Times New Roman"/>
          <w:sz w:val="22"/>
          <w:szCs w:val="22"/>
        </w:rPr>
        <w:t>79037727478</w:t>
      </w:r>
      <w:r w:rsidR="00E07EF1">
        <w:rPr>
          <w:rFonts w:hAnsi="Times New Roman" w:ascii="Times New Roman"/>
          <w:sz w:val="22"/>
          <w:szCs w:val="22"/>
        </w:rPr>
        <w:t>.</w:t>
      </w:r>
    </w:p>
    <w:p w:rsidRDefault="00322EFB" w:rsidP="00322EFB" w:rsidR="00322EFB" w:rsidRPr="00F412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EE69E5" w:rsidR="00EE69E5" w:rsidRPr="00F412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F4120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F4120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F4120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4120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F4120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F4120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EE69E5" w:rsidR="00827515" w:rsidRPr="00F412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4120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4120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R="00827515" w:rsidRPr="00F412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4120D">
        <w:rPr>
          <w:rFonts w:hAnsi="Times New Roman" w:ascii="Times New Roman"/>
          <w:sz w:val="22"/>
          <w:szCs w:val="22"/>
          <w:lang w:val="hr-HR"/>
        </w:rPr>
        <w:tab/>
      </w:r>
      <w:r w:rsidR="00827515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840816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827515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827515" w:rsidP="00827515" w:rsidR="008275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827515" w:rsidP="00827515" w:rsidR="00827515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27515" w:rsidP="00827515" w:rsidR="0082751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27515" w:rsidP="00827515" w:rsidR="0082751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27515" w:rsidP="00827515" w:rsidR="00827515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827515" w:rsidP="00827515" w:rsidR="00827515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27515" w:rsidP="00827515" w:rsidR="00827515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835204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827515" w:rsidP="00827515" w:rsidR="0082751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515" w:rsidP="00827515" w:rsidR="00827515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827515" w:rsidP="00827515" w:rsidR="0082751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827515" w:rsidP="00827515" w:rsidR="0082751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27515" w:rsidP="00827515" w:rsidR="0082751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27515" w:rsidP="00827515" w:rsidR="008275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27515" w:rsidP="00827515" w:rsidR="0082751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827515" w:rsidP="00827515" w:rsidR="0082751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27515" w:rsidP="00827515" w:rsidR="0082751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840816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Croatia banka</w:t>
      </w:r>
      <w:r w:rsidR="00827515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827515" w:rsidP="00827515" w:rsidR="008275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827515" w:rsidP="00827515" w:rsidR="00827515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827515" w:rsidR="00D44D4F" w:rsidRPr="00F4120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4120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F412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52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92290">
      <w:rPr>
        <w:rFonts w:hAnsi="Times New Roman" w:ascii="Times New Roman"/>
        <w:b/>
        <w:sz w:val="22"/>
        <w:szCs w:val="22"/>
        <w:lang w:val="hr-HR"/>
      </w:rPr>
      <w:t>574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92290">
      <w:rPr>
        <w:rFonts w:hAnsi="Times New Roman" w:ascii="Times New Roman"/>
        <w:b/>
        <w:sz w:val="22"/>
        <w:szCs w:val="22"/>
        <w:lang w:val="hr-HR"/>
      </w:rPr>
      <w:t>574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82088"/>
    <w:rsid w:val="001905B1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53EEE"/>
    <w:rsid w:val="004A3B72"/>
    <w:rsid w:val="004B7141"/>
    <w:rsid w:val="0051339D"/>
    <w:rsid w:val="00527A54"/>
    <w:rsid w:val="00532B71"/>
    <w:rsid w:val="00545C37"/>
    <w:rsid w:val="00552465"/>
    <w:rsid w:val="00561677"/>
    <w:rsid w:val="00587183"/>
    <w:rsid w:val="00592290"/>
    <w:rsid w:val="005940E9"/>
    <w:rsid w:val="005B3D80"/>
    <w:rsid w:val="005E3275"/>
    <w:rsid w:val="006356C5"/>
    <w:rsid w:val="007045BC"/>
    <w:rsid w:val="00722851"/>
    <w:rsid w:val="00730EAB"/>
    <w:rsid w:val="007A29F9"/>
    <w:rsid w:val="007C6CF9"/>
    <w:rsid w:val="007E125F"/>
    <w:rsid w:val="00827515"/>
    <w:rsid w:val="00835204"/>
    <w:rsid w:val="00840816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C60F7"/>
    <w:rsid w:val="00AF40B4"/>
    <w:rsid w:val="00AF52E3"/>
    <w:rsid w:val="00B03169"/>
    <w:rsid w:val="00B1709D"/>
    <w:rsid w:val="00B2463B"/>
    <w:rsid w:val="00B4799F"/>
    <w:rsid w:val="00B73ACA"/>
    <w:rsid w:val="00B81363"/>
    <w:rsid w:val="00BB4F6D"/>
    <w:rsid w:val="00BF52C2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8256D"/>
    <w:rsid w:val="00D955F3"/>
    <w:rsid w:val="00DB29D2"/>
    <w:rsid w:val="00DB4528"/>
    <w:rsid w:val="00DE4A87"/>
    <w:rsid w:val="00E07EF1"/>
    <w:rsid w:val="00E74C76"/>
    <w:rsid w:val="00E947D2"/>
    <w:rsid w:val="00EE5750"/>
    <w:rsid w:val="00EE69E5"/>
    <w:rsid w:val="00F40CF2"/>
    <w:rsid w:val="00F4120D"/>
    <w:rsid w:val="00F62A72"/>
    <w:rsid w:val="00F667BC"/>
    <w:rsid w:val="00F87D60"/>
    <w:rsid w:val="00FB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2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2C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2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2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2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2C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2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2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ŠKORPUT, društvo s ograničenom odgovornošću za pekarsku proizvodnju, trgovinu i ugostiteljstvo</izvorni_sadrzaj>
    <derivirana_varijabla naziv="DomainObject.Predmet.ProtustrankaFormated_1">  ŠKORPUT, društvo s ograničenom odgovornošću za pekarsku proizvodnju, trgovinu i ugostiteljstvo</derivirana_varijabla>
  </DomainObject.Predmet.ProtustrankaFormated>
  <DomainObject.Predmet.ProtustrankaFormatedOIB>
    <izvorni_sadrzaj>  ŠKORPUT, društvo s ograničenom odgovornošću za pekarsku proizvodnju, trgovinu i ugostiteljstvo, OIB 79037727478</izvorni_sadrzaj>
    <derivirana_varijabla naziv="DomainObject.Predmet.ProtustrankaFormatedOIB_1">  ŠKORPUT, društvo s ograničenom odgovornošću za pekarsku proizvodnju, trgovinu i ugostiteljstvo, OIB 79037727478</derivirana_varijabla>
  </DomainObject.Predmet.ProtustrankaFormatedOIB>
  <DomainObject.Predmet.ProtustrankaFormatedWithAdress>
    <izvorni_sadrzaj> ŠKORPUT, društvo s ograničenom odgovornošću za pekarsku proizvodnju, trgovinu i ugostiteljstvo, Straševačka 8, 20340 Ploče</izvorni_sadrzaj>
    <derivirana_varijabla naziv="DomainObject.Predmet.ProtustrankaFormatedWithAdress_1"> ŠKORPUT, društvo s ograničenom odgovornošću za pekarsku proizvodnju, trgovinu i ugostiteljstvo, Straševačka 8, 20340 Ploče</derivirana_varijabla>
  </DomainObject.Predmet.ProtustrankaFormatedWithAdress>
  <DomainObject.Predmet.ProtustrankaFormatedWithAdressOIB>
    <izvorni_sadrzaj> ŠKORPUT, društvo s ograničenom odgovornošću za pekarsku proizvodnju, trgovinu i ugostiteljstvo, OIB 79037727478, Straševačka 8, 20340 Ploče</izvorni_sadrzaj>
    <derivirana_varijabla naziv="DomainObject.Predmet.ProtustrankaFormatedWithAdressOIB_1"> ŠKORPUT, društvo s ograničenom odgovornošću za pekarsku proizvodnju, trgovinu i ugostiteljstvo, OIB 79037727478, Straševačka 8, 20340 Ploče</derivirana_varijabla>
  </DomainObject.Predmet.ProtustrankaFormatedWithAdressOIB>
  <DomainObject.Predmet.ProtustrankaWithAdress>
    <izvorni_sadrzaj>ŠKORPUT, društvo s ograničenom odgovornošću za pekarsku proizvodnju, trgovinu i ugostiteljstvo Straševačka 8, 20340 Ploče</izvorni_sadrzaj>
    <derivirana_varijabla naziv="DomainObject.Predmet.ProtustrankaWithAdress_1">ŠKORPUT, društvo s ograničenom odgovornošću za pekarsku proizvodnju, trgovinu i ugostiteljstvo Straševačka 8, 20340 Ploče</derivirana_varijabla>
  </DomainObject.Predmet.ProtustrankaWithAdress>
  <DomainObject.Predmet.ProtustrankaWithAdressOIB>
    <izvorni_sadrzaj>ŠKORPUT, društvo s ograničenom odgovornošću za pekarsku proizvodnju, trgovinu i ugostiteljstvo, OIB 79037727478, Straševačka 8, 20340 Ploče</izvorni_sadrzaj>
    <derivirana_varijabla naziv="DomainObject.Predmet.ProtustrankaWithAdressOIB_1">ŠKORPUT, društvo s ograničenom odgovornošću za pekarsku proizvodnju, trgovinu i ugostiteljstvo, OIB 79037727478, Straševačka 8, 20340 Ploče</derivirana_varijabla>
  </DomainObject.Predmet.ProtustrankaWithAdressOIB>
  <DomainObject.Predmet.ProtustrankaNazivFormated>
    <izvorni_sadrzaj>ŠKORPUT, društvo s ograničenom odgovornošću za pekarsku proizvodnju, trgovinu i ugostiteljstvo</izvorni_sadrzaj>
    <derivirana_varijabla naziv="DomainObject.Predmet.ProtustrankaNazivFormated_1">ŠKORPUT, društvo s ograničenom odgovornošću za pekarsku proizvodnju, trgovinu i ugostiteljstvo</derivirana_varijabla>
  </DomainObject.Predmet.ProtustrankaNazivFormated>
  <DomainObject.Predmet.ProtustrankaNazivFormatedOIB>
    <izvorni_sadrzaj>ŠKORPUT, društvo s ograničenom odgovornošću za pekarsku proizvodnju, trgovinu i ugostiteljstvo, OIB 79037727478</izvorni_sadrzaj>
    <derivirana_varijabla naziv="DomainObject.Predmet.ProtustrankaNazivFormatedOIB_1">ŠKORPUT, društvo s ograničenom odgovornošću za pekarsku proizvodnju, trgovinu i ugostiteljstvo, OIB 79037727478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562918.62</izvorni_sadrzaj>
    <derivirana_varijabla naziv="DomainObject.Predmet.TrenutnaVrijednost_1">562918.62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ŠKORPUT, društvo s ograničenom odgovornošću za pekarsku proizvodnju, trgovinu i ugostiteljstvo</item>
    </izvorni_sadrzaj>
    <derivirana_varijabla naziv="DomainObject.Predmet.ProtuStrankaListFormated_1">
      <item>ŠKORPUT, društvo s ograničenom odgovornošću za pekarsku proizvodnju, trgovinu i ugostiteljstvo</item>
    </derivirana_varijabla>
  </DomainObject.Predmet.ProtuStrankaListFormated>
  <DomainObject.Predmet.ProtuStrankaListFormatedOIB>
    <izvorni_sadrzaj>
      <item>ŠKORPUT, društvo s ograničenom odgovornošću za pekarsku proizvodnju, trgovinu i ugostiteljstvo, OIB 79037727478</item>
    </izvorni_sadrzaj>
    <derivirana_varijabla naziv="DomainObject.Predmet.ProtuStrankaListFormatedOIB_1">
      <item>ŠKORPUT, društvo s ograničenom odgovornošću za pekarsku proizvodnju, trgovinu i ugostiteljstvo, OIB 79037727478</item>
    </derivirana_varijabla>
  </DomainObject.Predmet.ProtuStrankaListFormatedOIB>
  <DomainObject.Predmet.ProtuStrankaListFormatedWithAdress>
    <izvorni_sadrzaj>
      <item>ŠKORPUT, društvo s ograničenom odgovornošću za pekarsku proizvodnju, trgovinu i ugostiteljstvo, Straševačka 8, 20340 Ploče</item>
    </izvorni_sadrzaj>
    <derivirana_varijabla naziv="DomainObject.Predmet.ProtuStrankaListFormatedWithAdress_1">
      <item>ŠKORPUT, društvo s ograničenom odgovornošću za pekarsku proizvodnju, trgovinu i ugostiteljstvo, Straševačka 8, 20340 Ploče</item>
    </derivirana_varijabla>
  </DomainObject.Predmet.ProtuStrankaListFormatedWithAdress>
  <DomainObject.Predmet.ProtuStrankaListFormatedWithAdressOIB>
    <izvorni_sadrzaj>
      <item>ŠKORPUT, društvo s ograničenom odgovornošću za pekarsku proizvodnju, trgovinu i ugostiteljstvo, OIB 79037727478, Straševačka 8, 20340 Ploče</item>
    </izvorni_sadrzaj>
    <derivirana_varijabla naziv="DomainObject.Predmet.ProtuStrankaListFormatedWithAdressOIB_1">
      <item>ŠKORPUT, društvo s ograničenom odgovornošću za pekarsku proizvodnju, trgovinu i ugostiteljstvo, OIB 79037727478, Straševačka 8, 20340 Ploče</item>
    </derivirana_varijabla>
  </DomainObject.Predmet.ProtuStrankaListFormatedWithAdressOIB>
  <DomainObject.Predmet.ProtuStrankaListNazivFormated>
    <izvorni_sadrzaj>
      <item>ŠKORPUT, društvo s ograničenom odgovornošću za pekarsku proizvodnju, trgovinu i ugostiteljstvo</item>
    </izvorni_sadrzaj>
    <derivirana_varijabla naziv="DomainObject.Predmet.ProtuStrankaListNazivFormated_1">
      <item>ŠKORPUT, društvo s ograničenom odgovornošću za pekarsku proizvodnju, trgovinu i ugostiteljstvo</item>
    </derivirana_varijabla>
  </DomainObject.Predmet.ProtuStrankaListNazivFormated>
  <DomainObject.Predmet.ProtuStrankaListNazivFormatedOIB>
    <izvorni_sadrzaj>
      <item>ŠKORPUT, društvo s ograničenom odgovornošću za pekarsku proizvodnju, trgovinu i ugostiteljstvo, OIB 79037727478</item>
    </izvorni_sadrzaj>
    <derivirana_varijabla naziv="DomainObject.Predmet.ProtuStrankaListNazivFormatedOIB_1">
      <item>ŠKORPUT, društvo s ograničenom odgovornošću za pekarsku proizvodnju, trgovinu i ugostiteljstvo, OIB 79037727478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ŠKORPUT, društvo s ograničenom odgovornošću za pekarsku proizvodnju, trgovinu i ugostiteljstvo</izvorni_sadrzaj>
    <derivirana_varijabla naziv="DomainObject.Predmet.ProtustrankaIDrugi_1">ŠKORPUT, društvo s ograničenom odgovornošću za pekarsku proizvodnju, trgovinu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ŠKORPUT, društvo s ograničenom odgovornošću za pekarsku proizvodnju, trgovinu i ugostiteljstvo, OIB 79037727478, Straševačka 8, 20340 Ploče</izvorni_sadrzaj>
    <derivirana_varijabla naziv="DomainObject.Predmet.ProtustrankaIDrugiAdressOIB_1">ŠKORPUT, društvo s ograničenom odgovornošću za pekarsku proizvodnju, trgovinu i ugostiteljstvo, OIB 79037727478, Straševačka 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ŠKORPUT, društvo s ograničenom odgovornošću za pekarsku proizvodnju, trgovinu i ugostiteljstvo</item>
    </izvorni_sadrzaj>
    <derivirana_varijabla naziv="DomainObject.Predmet.SudioniciListNaziv_1">
      <item>FINA RC SPLIT, PODRUŽNICA DUBROVNIK</item>
      <item>ŠKORPUT, društvo s ograničenom odgovornošću za pekarsku proizvodnju, trgovinu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ŠKORPUT, društvo s ograničenom odgovornošću za pekarsku proizvodnju, trgovinu i ugostiteljstvo, OIB 79037727478, Straševačka 8,20340 Ploče</item>
    </izvorni_sadrzaj>
    <derivirana_varijabla naziv="DomainObject.Predmet.SudioniciListAdressOIB_1">
      <item>FINA RC SPLIT, PODRUŽNICA DUBROVNIK, OIB 85821130368, VUKOVARSKA 2,20000 Dubrovnik</item>
      <item>ŠKORPUT, društvo s ograničenom odgovornošću za pekarsku proizvodnju, trgovinu i ugostiteljstvo, OIB 79037727478, Straševačka 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79037727478</item>
    </izvorni_sadrzaj>
    <derivirana_varijabla naziv="DomainObject.Predmet.SudioniciListNazivOIB_1">
      <item>, OIB 85821130368</item>
      <item>, OIB 79037727478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ADF7B-D400-4276-9E82-07C0DF056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2614</properties:Characters>
  <properties:Lines>83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2015-12-15T12:20:00Z</dcterms:created>
  <dc:creator>Sudsko vijeæe</dc:creator>
  <cp:lastModifiedBy>Sandra Lazo Oblizalo</cp:lastModifiedBy>
  <cp:lastPrinted>2015-12-29T10:05:00Z</cp:lastPrinted>
  <dcterms:modified xmlns:xsi="http://www.w3.org/2001/XMLSchema-instance" xsi:type="dcterms:W3CDTF">2015-12-29T10:15:00Z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