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ffa9" w14:paraId="7e8ffa9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7A138A" w:rsidP="007C6F20" w:rsidR="007A138A"/>
    <w:p w:rsidRDefault="007A138A" w:rsidP="007C6F20" w:rsidR="007A138A"/>
    <w:p w:rsidRDefault="007A138A" w:rsidP="007C6F20" w:rsidR="007A138A"/>
    <w:p w:rsidRDefault="007A138A" w:rsidP="007C6F20" w:rsidR="007A138A"/>
    <w:p w:rsidRDefault="007A138A" w:rsidP="007C6F20" w:rsidR="007A138A"/>
    <w:p w:rsidRDefault="00E90893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7E5FFA">
      <w:pPr>
        <w:rPr>
          <w:b/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7E5FFA">
        <w:rPr>
          <w:sz w:val="24"/>
        </w:rPr>
        <w:t xml:space="preserve">              </w:t>
      </w:r>
      <w:r w:rsidR="00A30070" w:rsidRPr="007E5FFA">
        <w:rPr>
          <w:b/>
          <w:sz w:val="24"/>
        </w:rPr>
        <w:t xml:space="preserve">Broj: </w:t>
      </w:r>
      <w:r w:rsidR="007E5FFA" w:rsidRPr="007E5FFA">
        <w:rPr>
          <w:b/>
          <w:sz w:val="24"/>
        </w:rPr>
        <w:t>1/</w:t>
      </w:r>
      <w:r w:rsidR="00A30070" w:rsidRPr="007E5FFA">
        <w:rPr>
          <w:b/>
          <w:sz w:val="24"/>
        </w:rPr>
        <w:t>St-</w:t>
      </w:r>
      <w:r w:rsidR="00A34EED">
        <w:rPr>
          <w:b/>
          <w:sz w:val="24"/>
        </w:rPr>
        <w:t>961/2018-6</w:t>
      </w:r>
    </w:p>
    <w:p w:rsidRDefault="003557DD" w:rsidR="003557DD">
      <w:pPr>
        <w:rPr>
          <w:sz w:val="24"/>
        </w:rPr>
      </w:pPr>
    </w:p>
    <w:p w:rsidRDefault="007A138A" w:rsidR="007A138A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7A138A" w:rsidP="003D475B" w:rsidR="007A138A" w:rsidRPr="00585F4E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FB3F73" w:rsidR="00FB3F73" w:rsidRPr="00DD75D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FB3F73">
        <w:rPr>
          <w:sz w:val="24"/>
        </w:rPr>
        <w:t xml:space="preserve">TRGOVAČKI SUD U OSIJEKU STALNA SLUŽBA </w:t>
      </w:r>
      <w:r w:rsidR="007E5FFA">
        <w:rPr>
          <w:sz w:val="24"/>
        </w:rPr>
        <w:t>U SLAVONSKOM BRODU, po stečajnoj sutkinji</w:t>
      </w:r>
      <w:r w:rsidR="00FB3F73">
        <w:rPr>
          <w:sz w:val="24"/>
        </w:rPr>
        <w:t xml:space="preserve"> Vesni Vukelić, povodom zahtjeva Financijske agencije </w:t>
      </w:r>
      <w:r w:rsidR="007E5FFA">
        <w:rPr>
          <w:sz w:val="24"/>
        </w:rPr>
        <w:t>RC</w:t>
      </w:r>
      <w:r w:rsidR="00FB3F73">
        <w:rPr>
          <w:sz w:val="24"/>
        </w:rPr>
        <w:t xml:space="preserve"> Osijek, </w:t>
      </w:r>
      <w:r w:rsidR="00E90893">
        <w:rPr>
          <w:sz w:val="24"/>
        </w:rPr>
        <w:t xml:space="preserve">Podružnica Slavonski Brod, </w:t>
      </w:r>
      <w:r w:rsidR="00FB3F73">
        <w:rPr>
          <w:sz w:val="24"/>
        </w:rPr>
        <w:t xml:space="preserve">za provedbu skraćenog stečajnog postupka po službenoj dužnosti nad </w:t>
      </w:r>
      <w:r w:rsidR="00FB3F73" w:rsidRPr="00B90518">
        <w:rPr>
          <w:sz w:val="24"/>
          <w:szCs w:val="24"/>
        </w:rPr>
        <w:t>dužnikom</w:t>
      </w:r>
      <w:r w:rsidR="00FB3F73">
        <w:rPr>
          <w:sz w:val="24"/>
          <w:szCs w:val="24"/>
        </w:rPr>
        <w:t xml:space="preserve"> </w:t>
      </w:r>
      <w:r w:rsidR="00A34EED">
        <w:rPr>
          <w:sz w:val="24"/>
          <w:szCs w:val="24"/>
        </w:rPr>
        <w:t xml:space="preserve">NOGOMETNI KLUB "MLADOST" CERNIK, OIB 17521899543, Rokova </w:t>
      </w:r>
      <w:proofErr w:type="spellStart"/>
      <w:r w:rsidR="00A34EED">
        <w:rPr>
          <w:sz w:val="24"/>
          <w:szCs w:val="24"/>
        </w:rPr>
        <w:t>bb</w:t>
      </w:r>
      <w:proofErr w:type="spellEnd"/>
      <w:r w:rsidR="00A34EED">
        <w:rPr>
          <w:sz w:val="24"/>
          <w:szCs w:val="24"/>
        </w:rPr>
        <w:t xml:space="preserve">, </w:t>
      </w:r>
      <w:proofErr w:type="spellStart"/>
      <w:r w:rsidR="00A34EED">
        <w:rPr>
          <w:sz w:val="24"/>
          <w:szCs w:val="24"/>
        </w:rPr>
        <w:t>Cernik</w:t>
      </w:r>
      <w:proofErr w:type="spellEnd"/>
      <w:r w:rsidR="007E5FFA">
        <w:rPr>
          <w:sz w:val="24"/>
          <w:szCs w:val="24"/>
        </w:rPr>
        <w:t xml:space="preserve">, </w:t>
      </w:r>
      <w:r w:rsidR="008E7FB0">
        <w:rPr>
          <w:sz w:val="24"/>
          <w:szCs w:val="24"/>
        </w:rPr>
        <w:t xml:space="preserve"> </w:t>
      </w:r>
      <w:r w:rsidR="00563A33">
        <w:rPr>
          <w:sz w:val="24"/>
          <w:szCs w:val="24"/>
        </w:rPr>
        <w:t xml:space="preserve">dana </w:t>
      </w:r>
      <w:r w:rsidR="00A34EED">
        <w:rPr>
          <w:sz w:val="24"/>
          <w:szCs w:val="24"/>
        </w:rPr>
        <w:t>17. listopada</w:t>
      </w:r>
      <w:r w:rsidR="007E5FFA">
        <w:rPr>
          <w:sz w:val="24"/>
          <w:szCs w:val="24"/>
        </w:rPr>
        <w:t xml:space="preserve"> 2018</w:t>
      </w:r>
      <w:r w:rsidR="00084BB9">
        <w:rPr>
          <w:sz w:val="24"/>
          <w:szCs w:val="24"/>
        </w:rPr>
        <w:t>.</w:t>
      </w:r>
    </w:p>
    <w:p w:rsidRDefault="00E90893" w:rsidP="00FB3F73" w:rsidR="00E90893">
      <w:pPr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7A138A" w:rsidP="00FB3F73" w:rsidR="007A138A" w:rsidRPr="006F696C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FB3F73" w:rsidP="00FB3F73" w:rsidR="00A4702E" w:rsidRPr="007A138A">
      <w:pPr>
        <w:ind w:left="720"/>
        <w:jc w:val="both"/>
        <w:rPr>
          <w:b/>
          <w:sz w:val="24"/>
          <w:szCs w:val="24"/>
        </w:rPr>
      </w:pPr>
      <w:r>
        <w:rPr>
          <w:sz w:val="24"/>
        </w:rPr>
        <w:t xml:space="preserve">1. </w:t>
      </w:r>
      <w:r w:rsidR="00563A33">
        <w:rPr>
          <w:sz w:val="24"/>
        </w:rPr>
        <w:t xml:space="preserve">Otvara se </w:t>
      </w:r>
      <w:r>
        <w:rPr>
          <w:sz w:val="24"/>
        </w:rPr>
        <w:t xml:space="preserve">skraćeni </w:t>
      </w:r>
      <w:r w:rsidRPr="00457103">
        <w:rPr>
          <w:sz w:val="24"/>
        </w:rPr>
        <w:t>stečajni postupak nad dužnikom</w:t>
      </w:r>
      <w:r>
        <w:rPr>
          <w:sz w:val="24"/>
        </w:rPr>
        <w:t xml:space="preserve"> </w:t>
      </w:r>
      <w:r w:rsidR="007A138A" w:rsidRPr="007A138A">
        <w:rPr>
          <w:b/>
          <w:sz w:val="24"/>
          <w:szCs w:val="24"/>
        </w:rPr>
        <w:t xml:space="preserve">NOGOMETNI KLUB "MLADOST" CERNIK, OIB 17521899543, Rokova </w:t>
      </w:r>
      <w:proofErr w:type="spellStart"/>
      <w:r w:rsidR="007A138A" w:rsidRPr="007A138A">
        <w:rPr>
          <w:b/>
          <w:sz w:val="24"/>
          <w:szCs w:val="24"/>
        </w:rPr>
        <w:t>bb</w:t>
      </w:r>
      <w:proofErr w:type="spellEnd"/>
      <w:r w:rsidR="007A138A" w:rsidRPr="007A138A">
        <w:rPr>
          <w:b/>
          <w:sz w:val="24"/>
          <w:szCs w:val="24"/>
        </w:rPr>
        <w:t xml:space="preserve">, </w:t>
      </w:r>
      <w:proofErr w:type="spellStart"/>
      <w:r w:rsidR="007A138A" w:rsidRPr="007A138A">
        <w:rPr>
          <w:b/>
          <w:sz w:val="24"/>
          <w:szCs w:val="24"/>
        </w:rPr>
        <w:t>Cernik</w:t>
      </w:r>
      <w:proofErr w:type="spellEnd"/>
      <w:r w:rsidR="00E90893" w:rsidRPr="007A138A">
        <w:rPr>
          <w:b/>
          <w:sz w:val="24"/>
          <w:szCs w:val="24"/>
        </w:rPr>
        <w:t>.</w:t>
      </w:r>
    </w:p>
    <w:p w:rsidRDefault="00E90893" w:rsidP="00FB3F73" w:rsidR="00E90893">
      <w:pPr>
        <w:ind w:left="720"/>
        <w:jc w:val="both"/>
        <w:rPr>
          <w:b/>
          <w:sz w:val="24"/>
        </w:rPr>
      </w:pPr>
    </w:p>
    <w:p w:rsidRDefault="00FB3F73" w:rsidP="00FB3F73" w:rsidR="00FB3F73" w:rsidRPr="007E5FFA">
      <w:pPr>
        <w:ind w:left="720"/>
        <w:jc w:val="both"/>
        <w:rPr>
          <w:b/>
          <w:sz w:val="24"/>
        </w:rPr>
      </w:pPr>
      <w:r>
        <w:rPr>
          <w:sz w:val="24"/>
        </w:rPr>
        <w:t xml:space="preserve">2.  </w:t>
      </w:r>
      <w:r w:rsidRPr="00457103">
        <w:rPr>
          <w:sz w:val="24"/>
        </w:rPr>
        <w:t>Za</w:t>
      </w:r>
      <w:r w:rsidR="007E5FFA">
        <w:rPr>
          <w:sz w:val="24"/>
        </w:rPr>
        <w:t xml:space="preserve"> stečajnog</w:t>
      </w:r>
      <w:r>
        <w:rPr>
          <w:sz w:val="24"/>
        </w:rPr>
        <w:t xml:space="preserve"> </w:t>
      </w:r>
      <w:r w:rsidRPr="00B41871">
        <w:rPr>
          <w:sz w:val="24"/>
        </w:rPr>
        <w:t>upravitelja</w:t>
      </w:r>
      <w:r w:rsidRPr="00457103">
        <w:rPr>
          <w:sz w:val="24"/>
        </w:rPr>
        <w:t xml:space="preserve"> imenuje se </w:t>
      </w:r>
      <w:r w:rsidR="007E5FFA" w:rsidRPr="007E5FFA">
        <w:rPr>
          <w:b/>
          <w:sz w:val="24"/>
        </w:rPr>
        <w:t xml:space="preserve">SINIŠA RAJNOVIĆ, </w:t>
      </w:r>
      <w:proofErr w:type="spellStart"/>
      <w:r w:rsidR="007E5FFA" w:rsidRPr="007E5FFA">
        <w:rPr>
          <w:b/>
          <w:sz w:val="24"/>
        </w:rPr>
        <w:t>dipl.pravnik</w:t>
      </w:r>
      <w:proofErr w:type="spellEnd"/>
      <w:r w:rsidR="007E5FFA" w:rsidRPr="007E5FFA">
        <w:rPr>
          <w:b/>
          <w:sz w:val="24"/>
        </w:rPr>
        <w:t xml:space="preserve">, </w:t>
      </w:r>
      <w:proofErr w:type="spellStart"/>
      <w:r w:rsidR="007E5FFA" w:rsidRPr="007E5FFA">
        <w:rPr>
          <w:b/>
          <w:sz w:val="24"/>
        </w:rPr>
        <w:t>Sv.Trojstva</w:t>
      </w:r>
      <w:proofErr w:type="spellEnd"/>
      <w:r w:rsidR="007E5FFA" w:rsidRPr="007E5FFA">
        <w:rPr>
          <w:b/>
          <w:sz w:val="24"/>
        </w:rPr>
        <w:t xml:space="preserve"> 87, </w:t>
      </w:r>
      <w:proofErr w:type="spellStart"/>
      <w:r w:rsidR="007E5FFA" w:rsidRPr="007E5FFA">
        <w:rPr>
          <w:b/>
          <w:sz w:val="24"/>
        </w:rPr>
        <w:t>Milanovac</w:t>
      </w:r>
      <w:proofErr w:type="spellEnd"/>
      <w:r w:rsidR="007E5FFA" w:rsidRPr="007E5FFA">
        <w:rPr>
          <w:b/>
          <w:sz w:val="24"/>
        </w:rPr>
        <w:t>, Virovitica</w:t>
      </w:r>
      <w:r w:rsidR="00D043D6" w:rsidRPr="007E5FFA">
        <w:rPr>
          <w:b/>
          <w:sz w:val="24"/>
        </w:rPr>
        <w:t>.</w:t>
      </w:r>
    </w:p>
    <w:p w:rsidRDefault="00FB3F73" w:rsidP="00FB3F73" w:rsidR="00FB3F73" w:rsidRPr="00D652B2">
      <w:pPr>
        <w:ind w:left="720"/>
        <w:jc w:val="both"/>
        <w:rPr>
          <w:sz w:val="24"/>
        </w:rPr>
      </w:pPr>
    </w:p>
    <w:p w:rsidRDefault="00FB3F73" w:rsidP="00FB3F73" w:rsidR="00A4702E" w:rsidRPr="007A138A">
      <w:pPr>
        <w:ind w:left="720"/>
        <w:jc w:val="both"/>
        <w:rPr>
          <w:b/>
          <w:sz w:val="24"/>
          <w:szCs w:val="24"/>
        </w:rPr>
      </w:pPr>
      <w:r>
        <w:rPr>
          <w:sz w:val="24"/>
        </w:rPr>
        <w:t xml:space="preserve">3. Zaključuje se skraćeni </w:t>
      </w:r>
      <w:r w:rsidRPr="0010363C">
        <w:rPr>
          <w:sz w:val="24"/>
        </w:rPr>
        <w:t>stečajni postupak na dužnikom</w:t>
      </w:r>
      <w:r>
        <w:rPr>
          <w:sz w:val="24"/>
        </w:rPr>
        <w:t xml:space="preserve"> </w:t>
      </w:r>
      <w:r w:rsidR="007A138A" w:rsidRPr="007A138A">
        <w:rPr>
          <w:b/>
          <w:sz w:val="24"/>
          <w:szCs w:val="24"/>
        </w:rPr>
        <w:t xml:space="preserve">NOGOMETNI KLUB "MLADOST" CERNIK, OIB 17521899543, Rokova </w:t>
      </w:r>
      <w:proofErr w:type="spellStart"/>
      <w:r w:rsidR="007A138A" w:rsidRPr="007A138A">
        <w:rPr>
          <w:b/>
          <w:sz w:val="24"/>
          <w:szCs w:val="24"/>
        </w:rPr>
        <w:t>bb</w:t>
      </w:r>
      <w:proofErr w:type="spellEnd"/>
      <w:r w:rsidR="007A138A" w:rsidRPr="007A138A">
        <w:rPr>
          <w:b/>
          <w:sz w:val="24"/>
          <w:szCs w:val="24"/>
        </w:rPr>
        <w:t xml:space="preserve">, </w:t>
      </w:r>
      <w:proofErr w:type="spellStart"/>
      <w:r w:rsidR="007A138A" w:rsidRPr="007A138A">
        <w:rPr>
          <w:b/>
          <w:sz w:val="24"/>
          <w:szCs w:val="24"/>
        </w:rPr>
        <w:t>Cernik</w:t>
      </w:r>
      <w:proofErr w:type="spellEnd"/>
      <w:r w:rsidR="00E90893" w:rsidRPr="007A138A">
        <w:rPr>
          <w:b/>
          <w:sz w:val="24"/>
          <w:szCs w:val="24"/>
        </w:rPr>
        <w:t>.</w:t>
      </w:r>
    </w:p>
    <w:p w:rsidRDefault="00E90893" w:rsidP="00FB3F73" w:rsidR="00E90893" w:rsidRPr="0010363C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</w:t>
      </w:r>
      <w:r w:rsidR="007E5FFA">
        <w:rPr>
          <w:sz w:val="24"/>
        </w:rPr>
        <w:t>r</w:t>
      </w:r>
      <w:r>
        <w:rPr>
          <w:sz w:val="24"/>
        </w:rPr>
        <w:t xml:space="preserve">anici e-Oglasna ploča sudova, a po pravomoćnosti dostavlja se </w:t>
      </w:r>
      <w:r w:rsidR="007E5FFA">
        <w:rPr>
          <w:sz w:val="24"/>
        </w:rPr>
        <w:t xml:space="preserve">registru </w:t>
      </w:r>
      <w:r w:rsidR="007A138A">
        <w:rPr>
          <w:sz w:val="24"/>
        </w:rPr>
        <w:t xml:space="preserve">udruga </w:t>
      </w:r>
      <w:r w:rsidR="007E5FFA">
        <w:rPr>
          <w:sz w:val="24"/>
        </w:rPr>
        <w:t>radi brisanja dužnika te FINI</w:t>
      </w:r>
      <w:r w:rsidR="007A138A">
        <w:rPr>
          <w:sz w:val="24"/>
        </w:rPr>
        <w:t xml:space="preserve"> i poslovnoj banci radi zatvaranja računa</w:t>
      </w:r>
      <w:r w:rsidR="007E5FFA">
        <w:rPr>
          <w:sz w:val="24"/>
        </w:rPr>
        <w:t>.</w:t>
      </w:r>
    </w:p>
    <w:p w:rsidRDefault="007E5FFA" w:rsidP="00FB3F73" w:rsidR="007E5FFA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5.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ovlašten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FB3F73" w:rsidP="00563A33" w:rsidR="00FB3F73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563A33">
        <w:rPr>
          <w:sz w:val="24"/>
        </w:rPr>
        <w:t xml:space="preserve">                                              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7A138A" w:rsidP="00FB3F73" w:rsidR="007A138A">
      <w:pPr>
        <w:ind w:left="720"/>
        <w:jc w:val="both"/>
        <w:rPr>
          <w:sz w:val="24"/>
        </w:rPr>
      </w:pPr>
    </w:p>
    <w:p w:rsidRDefault="007A138A" w:rsidP="00FB3F73" w:rsidR="007A138A">
      <w:pPr>
        <w:ind w:left="720"/>
        <w:jc w:val="both"/>
        <w:rPr>
          <w:sz w:val="24"/>
        </w:rPr>
      </w:pPr>
    </w:p>
    <w:p w:rsidRDefault="007A138A" w:rsidP="00FB3F73" w:rsidR="007A138A">
      <w:pPr>
        <w:ind w:left="720"/>
        <w:jc w:val="both"/>
        <w:rPr>
          <w:sz w:val="24"/>
        </w:rPr>
      </w:pPr>
    </w:p>
    <w:p w:rsidRDefault="007A138A" w:rsidP="007A138A" w:rsidR="007A138A">
      <w:pPr>
        <w:ind w:left="720"/>
        <w:jc w:val="right"/>
        <w:rPr>
          <w:b/>
          <w:sz w:val="24"/>
        </w:rPr>
      </w:pPr>
    </w:p>
    <w:p w:rsidRDefault="007A138A" w:rsidP="007A138A" w:rsidR="007A138A">
      <w:pPr>
        <w:ind w:left="720"/>
        <w:jc w:val="right"/>
        <w:rPr>
          <w:b/>
          <w:sz w:val="24"/>
        </w:rPr>
      </w:pPr>
    </w:p>
    <w:p w:rsidRDefault="007A138A" w:rsidP="007A138A" w:rsidR="007A138A">
      <w:pPr>
        <w:ind w:left="720"/>
        <w:jc w:val="right"/>
        <w:rPr>
          <w:b/>
          <w:sz w:val="24"/>
        </w:rPr>
      </w:pPr>
    </w:p>
    <w:p w:rsidRDefault="007A138A" w:rsidP="007A138A" w:rsidR="007A138A">
      <w:pPr>
        <w:ind w:left="720"/>
        <w:jc w:val="right"/>
        <w:rPr>
          <w:sz w:val="24"/>
        </w:rPr>
      </w:pPr>
      <w:r w:rsidRPr="007E5FFA">
        <w:rPr>
          <w:b/>
          <w:sz w:val="24"/>
        </w:rPr>
        <w:t>Broj: 1/St-</w:t>
      </w:r>
      <w:r>
        <w:rPr>
          <w:b/>
          <w:sz w:val="24"/>
        </w:rPr>
        <w:t>961/2018-6</w:t>
      </w:r>
    </w:p>
    <w:p w:rsidRDefault="007A138A" w:rsidP="00FB3F73" w:rsidR="007A138A">
      <w:pPr>
        <w:ind w:left="720"/>
        <w:jc w:val="both"/>
        <w:rPr>
          <w:sz w:val="24"/>
        </w:rPr>
      </w:pPr>
    </w:p>
    <w:p w:rsidRDefault="007A138A" w:rsidP="00FB3F73" w:rsidR="007A138A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Pr="00B41871">
        <w:rPr>
          <w:sz w:val="24"/>
        </w:rPr>
        <w:t>stečajni upravitelj</w:t>
      </w:r>
      <w:r>
        <w:rPr>
          <w:sz w:val="24"/>
        </w:rPr>
        <w:t xml:space="preserve"> je dužan podnositi sudu pisana izvješća najmanje jedan puta u 3 mjeseca, a koja izvješća će se objaviti na mrežnoj st</w:t>
      </w:r>
      <w:r w:rsidR="007E5FFA">
        <w:rPr>
          <w:sz w:val="24"/>
        </w:rPr>
        <w:t>r</w:t>
      </w:r>
      <w:r>
        <w:rPr>
          <w:sz w:val="24"/>
        </w:rPr>
        <w:t>anici e-Oglasna ploča sudova.</w:t>
      </w:r>
    </w:p>
    <w:p w:rsidRDefault="00FB3F73" w:rsidP="00FB3F73" w:rsidR="00FB3F73">
      <w:pPr>
        <w:ind w:left="720"/>
        <w:jc w:val="both"/>
        <w:rPr>
          <w:sz w:val="24"/>
        </w:rPr>
      </w:pPr>
    </w:p>
    <w:p w:rsidRDefault="00FB3F73" w:rsidP="00FB3F73" w:rsidR="00FB3F73">
      <w:pPr>
        <w:ind w:left="720"/>
        <w:jc w:val="both"/>
        <w:rPr>
          <w:sz w:val="24"/>
        </w:rPr>
      </w:pPr>
      <w:r>
        <w:rPr>
          <w:sz w:val="24"/>
        </w:rPr>
        <w:t xml:space="preserve">6. Ako se naknadno pronađe kakva imovina, iz koje bi se mogli namiriti stečajni vjerovnici, sud će na prijedlog </w:t>
      </w:r>
      <w:r w:rsidRPr="00B41871">
        <w:rPr>
          <w:sz w:val="24"/>
        </w:rPr>
        <w:t>stečajnog upravitelja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7E5FFA" w:rsidP="00FB3F73" w:rsidR="007E5FFA">
      <w:pPr>
        <w:jc w:val="center"/>
        <w:rPr>
          <w:b/>
          <w:sz w:val="24"/>
        </w:rPr>
      </w:pPr>
    </w:p>
    <w:p w:rsidRDefault="00FB3F73" w:rsidP="00FB3F73" w:rsidR="00FB3F73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Pr="00456CAC">
        <w:rPr>
          <w:sz w:val="24"/>
        </w:rPr>
        <w:t>Obrazloženje</w:t>
      </w:r>
    </w:p>
    <w:p w:rsidRDefault="007A138A" w:rsidP="00FB3F73" w:rsidR="007A138A">
      <w:pPr>
        <w:jc w:val="center"/>
        <w:rPr>
          <w:sz w:val="24"/>
        </w:rPr>
      </w:pPr>
    </w:p>
    <w:p w:rsidRDefault="00FB3F73" w:rsidP="00FB3F73" w:rsidR="00FB3F73">
      <w:pPr>
        <w:jc w:val="center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7E5FFA">
        <w:rPr>
          <w:sz w:val="24"/>
        </w:rPr>
        <w:t>RC</w:t>
      </w:r>
      <w:r>
        <w:rPr>
          <w:sz w:val="24"/>
        </w:rPr>
        <w:t xml:space="preserve"> Osijek</w:t>
      </w:r>
      <w:r w:rsidR="00E90893">
        <w:rPr>
          <w:sz w:val="24"/>
        </w:rPr>
        <w:t xml:space="preserve">, Podružnica </w:t>
      </w:r>
      <w:proofErr w:type="spellStart"/>
      <w:r w:rsidR="00E90893">
        <w:rPr>
          <w:sz w:val="24"/>
        </w:rPr>
        <w:t>Slav.Brod</w:t>
      </w:r>
      <w:proofErr w:type="spellEnd"/>
      <w:r>
        <w:rPr>
          <w:sz w:val="24"/>
        </w:rPr>
        <w:t xml:space="preserve"> podnijela je ovom sudu zahtjev za provedbu skraćenoga stečajnog postupka temeljem odredbe  čl. 429 st. 1 Stečajnog zakona (NN br. 71/15, </w:t>
      </w:r>
      <w:r w:rsidR="007E5FFA">
        <w:rPr>
          <w:sz w:val="24"/>
        </w:rPr>
        <w:t xml:space="preserve">104/17, </w:t>
      </w:r>
      <w:r>
        <w:rPr>
          <w:sz w:val="24"/>
        </w:rPr>
        <w:t>dalje SZ).</w:t>
      </w:r>
    </w:p>
    <w:p w:rsidRDefault="007A138A" w:rsidP="00FB3F73" w:rsidR="007A138A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7A138A" w:rsidP="00FB3F73" w:rsidR="007A138A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A138A" w:rsidP="00FB3F73" w:rsidR="007A138A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7E5FFA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FB3F73" w:rsidP="007A138A" w:rsidR="007A138A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FB3F73" w:rsidP="00FB3F73" w:rsidR="007A138A">
      <w:pPr>
        <w:ind w:firstLine="720"/>
        <w:jc w:val="both"/>
        <w:rPr>
          <w:sz w:val="24"/>
        </w:rPr>
      </w:pPr>
      <w:r>
        <w:rPr>
          <w:sz w:val="24"/>
        </w:rPr>
        <w:t>Oglas  navedenog sadržaja  objavljen je na mrežnoj st</w:t>
      </w:r>
      <w:r w:rsidR="007E5FFA">
        <w:rPr>
          <w:sz w:val="24"/>
        </w:rPr>
        <w:t>r</w:t>
      </w:r>
      <w:r>
        <w:rPr>
          <w:sz w:val="24"/>
        </w:rPr>
        <w:t xml:space="preserve">anici e-Oglasna ploča sudova </w:t>
      </w:r>
      <w:r w:rsidR="007A138A">
        <w:rPr>
          <w:sz w:val="24"/>
        </w:rPr>
        <w:t>04. srpnja 2018.</w:t>
      </w:r>
      <w:r w:rsidR="00E90893">
        <w:rPr>
          <w:sz w:val="24"/>
        </w:rPr>
        <w:t>,</w:t>
      </w:r>
      <w:r>
        <w:rPr>
          <w:sz w:val="24"/>
        </w:rPr>
        <w:t xml:space="preserve"> a kako u roku određenim  oglasom, nije uplaćen traženi predujam, niti je zastupnik po zakonu dostavio popis imovine i obveza dužnika na propisanom obrascu, a niti jedan  vjerovnik nije podnio prijedlog za</w:t>
      </w:r>
      <w:r w:rsidR="00E90893">
        <w:rPr>
          <w:sz w:val="24"/>
        </w:rPr>
        <w:t xml:space="preserve"> otvaranje stečajnog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  <w:r w:rsidR="00563A33">
        <w:rPr>
          <w:sz w:val="24"/>
        </w:rPr>
        <w:tab/>
      </w:r>
    </w:p>
    <w:p w:rsidRDefault="007A138A" w:rsidP="00FB3F73" w:rsidR="007A138A">
      <w:pPr>
        <w:ind w:firstLine="720"/>
        <w:jc w:val="both"/>
        <w:rPr>
          <w:sz w:val="24"/>
        </w:rPr>
      </w:pPr>
    </w:p>
    <w:p w:rsidRDefault="007A138A" w:rsidP="007A138A" w:rsidR="007A138A">
      <w:pPr>
        <w:ind w:left="720"/>
        <w:jc w:val="right"/>
        <w:rPr>
          <w:b/>
          <w:sz w:val="24"/>
        </w:rPr>
      </w:pPr>
    </w:p>
    <w:p w:rsidRDefault="007A138A" w:rsidP="007A138A" w:rsidR="007A138A">
      <w:pPr>
        <w:ind w:left="720"/>
        <w:jc w:val="right"/>
        <w:rPr>
          <w:b/>
          <w:sz w:val="24"/>
        </w:rPr>
      </w:pPr>
    </w:p>
    <w:p w:rsidRDefault="007A138A" w:rsidP="007A138A" w:rsidR="007A138A">
      <w:pPr>
        <w:ind w:left="720"/>
        <w:jc w:val="right"/>
        <w:rPr>
          <w:b/>
          <w:sz w:val="24"/>
        </w:rPr>
      </w:pPr>
    </w:p>
    <w:p w:rsidRDefault="007A138A" w:rsidP="007A138A" w:rsidR="007A138A">
      <w:pPr>
        <w:ind w:left="720"/>
        <w:jc w:val="right"/>
        <w:rPr>
          <w:sz w:val="24"/>
        </w:rPr>
      </w:pPr>
      <w:r w:rsidRPr="007E5FFA">
        <w:rPr>
          <w:b/>
          <w:sz w:val="24"/>
        </w:rPr>
        <w:t>Broj: 1/St-</w:t>
      </w:r>
      <w:r>
        <w:rPr>
          <w:b/>
          <w:sz w:val="24"/>
        </w:rPr>
        <w:t>961/2018-6</w:t>
      </w:r>
    </w:p>
    <w:p w:rsidRDefault="007A138A" w:rsidP="00FB3F73" w:rsidR="007A138A">
      <w:pPr>
        <w:ind w:firstLine="720"/>
        <w:jc w:val="both"/>
        <w:rPr>
          <w:sz w:val="24"/>
        </w:rPr>
      </w:pPr>
    </w:p>
    <w:p w:rsidRDefault="007A138A" w:rsidP="00FB3F73" w:rsidR="007A138A">
      <w:pPr>
        <w:ind w:firstLine="720"/>
        <w:jc w:val="both"/>
        <w:rPr>
          <w:sz w:val="24"/>
        </w:rPr>
      </w:pPr>
    </w:p>
    <w:p w:rsidRDefault="007A138A" w:rsidP="00FB3F73" w:rsidR="007A138A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7A138A" w:rsidP="00FB3F73" w:rsidR="007A138A">
      <w:pPr>
        <w:ind w:firstLine="720"/>
        <w:jc w:val="both"/>
        <w:rPr>
          <w:sz w:val="24"/>
        </w:rPr>
      </w:pPr>
    </w:p>
    <w:p w:rsidRDefault="00FB3F73" w:rsidP="00FB3F73" w:rsidR="00FB3F73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B3F73" w:rsidP="00FB3F73" w:rsidR="00FB3F73">
      <w:pPr>
        <w:ind w:firstLine="720"/>
        <w:jc w:val="both"/>
        <w:rPr>
          <w:sz w:val="24"/>
        </w:rPr>
      </w:pPr>
    </w:p>
    <w:p w:rsidRDefault="007A138A" w:rsidP="00084BB9" w:rsidR="00FB3F73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B3F73">
        <w:rPr>
          <w:sz w:val="24"/>
        </w:rPr>
        <w:t xml:space="preserve">Brodu, </w:t>
      </w:r>
      <w:r>
        <w:rPr>
          <w:sz w:val="24"/>
        </w:rPr>
        <w:t>17. listopada</w:t>
      </w:r>
      <w:r w:rsidR="007E5FFA">
        <w:rPr>
          <w:sz w:val="24"/>
        </w:rPr>
        <w:t xml:space="preserve"> 2018</w:t>
      </w:r>
      <w:r w:rsidR="00084BB9">
        <w:rPr>
          <w:sz w:val="24"/>
        </w:rPr>
        <w:t>.</w:t>
      </w:r>
    </w:p>
    <w:p w:rsidRDefault="00410120" w:rsidP="00084BB9" w:rsidR="00410120">
      <w:pPr>
        <w:jc w:val="center"/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41012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</w:t>
      </w:r>
      <w:r w:rsidR="007E5FFA">
        <w:rPr>
          <w:sz w:val="24"/>
        </w:rPr>
        <w:t xml:space="preserve">                       STEČAJNA </w:t>
      </w:r>
      <w:r>
        <w:rPr>
          <w:sz w:val="24"/>
        </w:rPr>
        <w:t>SU</w:t>
      </w:r>
      <w:r w:rsidR="007E5FFA">
        <w:rPr>
          <w:sz w:val="24"/>
        </w:rPr>
        <w:t>TKINJA</w:t>
      </w:r>
      <w:r>
        <w:rPr>
          <w:sz w:val="24"/>
        </w:rPr>
        <w:t xml:space="preserve">:                           </w:t>
      </w:r>
    </w:p>
    <w:p w:rsidRDefault="00410120" w:rsidP="00FB3F73" w:rsidR="00FC5A99">
      <w:pPr>
        <w:rPr>
          <w:sz w:val="24"/>
        </w:rPr>
      </w:pPr>
      <w:r>
        <w:rPr>
          <w:sz w:val="24"/>
        </w:rPr>
        <w:t xml:space="preserve">                                  </w:t>
      </w:r>
      <w:r w:rsidR="00FB3F73">
        <w:rPr>
          <w:sz w:val="24"/>
        </w:rPr>
        <w:t xml:space="preserve">                                                                          Vesna Vukelić</w:t>
      </w:r>
      <w:r w:rsidR="00FC5A99">
        <w:rPr>
          <w:sz w:val="24"/>
        </w:rPr>
        <w:t>, v.r.</w:t>
      </w:r>
    </w:p>
    <w:p w:rsidRDefault="007A138A" w:rsidP="00FB3F73" w:rsidR="007A138A">
      <w:pPr>
        <w:rPr>
          <w:sz w:val="24"/>
        </w:rPr>
      </w:pPr>
    </w:p>
    <w:p w:rsidRDefault="00FB3F73" w:rsidP="00FB3F73" w:rsidR="00FB3F73">
      <w:pPr>
        <w:rPr>
          <w:sz w:val="24"/>
        </w:rPr>
      </w:pPr>
    </w:p>
    <w:p w:rsidRDefault="00FB3F73" w:rsidP="00FB3F73" w:rsidR="00FB3F73">
      <w:pPr>
        <w:rPr>
          <w:b/>
        </w:rPr>
      </w:pPr>
      <w:r>
        <w:rPr>
          <w:b/>
        </w:rPr>
        <w:t>NAPUTAK O PRAVNOM LIJEKU:</w:t>
      </w:r>
    </w:p>
    <w:p w:rsidRDefault="00FB3F73" w:rsidP="00FB3F73" w:rsidR="00FB3F73">
      <w:r>
        <w:t xml:space="preserve">Na ovo rješenje vjerovnici i zastupnik po zakonu dužnika, te imenovani stečajni </w:t>
      </w:r>
    </w:p>
    <w:p w:rsidRDefault="00FB3F73" w:rsidP="00FB3F73" w:rsidR="00FB3F73">
      <w:r>
        <w:t xml:space="preserve">upravitelj, mogu uložiti žalbu u roku od 8 dana od isteka osmog dana po objavi </w:t>
      </w:r>
    </w:p>
    <w:p w:rsidRDefault="00FB3F73" w:rsidP="00FB3F73" w:rsidR="00FB3F73">
      <w:r>
        <w:t>ovog rješenja na mrežnoj st</w:t>
      </w:r>
      <w:r w:rsidR="007E5FFA">
        <w:t>r</w:t>
      </w:r>
      <w:r>
        <w:t xml:space="preserve">anici e-Oglasna ploča suda. Žalba se podnosi ovom </w:t>
      </w:r>
    </w:p>
    <w:p w:rsidRDefault="00FB3F73" w:rsidP="00FB3F73" w:rsidR="00FB3F73">
      <w:pPr>
        <w:rPr>
          <w:sz w:val="24"/>
        </w:rPr>
      </w:pPr>
      <w:r>
        <w:t>sudu u 3 primjerka, a o žalbi odlučuje Visoki trgovački sud RH u Zagrebu.</w:t>
      </w:r>
    </w:p>
    <w:p w:rsidRDefault="00FB3F73" w:rsidP="00FB3F73" w:rsidR="00FB3F73">
      <w:pPr>
        <w:rPr>
          <w:sz w:val="24"/>
        </w:rPr>
      </w:pPr>
    </w:p>
    <w:p w:rsidRDefault="00410120" w:rsidP="00FB3F73" w:rsidR="00410120">
      <w:pPr>
        <w:rPr>
          <w:sz w:val="24"/>
        </w:rPr>
      </w:pPr>
    </w:p>
    <w:p w:rsidRDefault="00410120" w:rsidP="00FB3F73" w:rsidR="00410120">
      <w:pPr>
        <w:rPr>
          <w:sz w:val="24"/>
        </w:rPr>
      </w:pPr>
    </w:p>
    <w:p w:rsidRDefault="00410120" w:rsidP="00FB3F73" w:rsidR="00410120">
      <w:pPr>
        <w:rPr>
          <w:sz w:val="24"/>
        </w:rPr>
      </w:pPr>
    </w:p>
    <w:p w:rsidRDefault="00FB3F73" w:rsidP="00FB3F73" w:rsidR="00FB3F73">
      <w:pPr>
        <w:rPr>
          <w:sz w:val="24"/>
        </w:rPr>
      </w:pPr>
      <w:r>
        <w:rPr>
          <w:sz w:val="24"/>
        </w:rPr>
        <w:t>Dostaviti putem mrežne st</w:t>
      </w:r>
      <w:r w:rsidR="007E5FFA">
        <w:rPr>
          <w:sz w:val="24"/>
        </w:rPr>
        <w:t>r</w:t>
      </w:r>
      <w:r>
        <w:rPr>
          <w:sz w:val="24"/>
        </w:rPr>
        <w:t>anice e-Oglasna ploča</w:t>
      </w:r>
      <w:r w:rsidR="00084BB9">
        <w:rPr>
          <w:sz w:val="24"/>
        </w:rPr>
        <w:t xml:space="preserve"> suda:</w:t>
      </w:r>
    </w:p>
    <w:p w:rsidRDefault="00FB3F73" w:rsidP="00FB3F73" w:rsidR="00FB3F73" w:rsidRPr="00CD05AC">
      <w:pPr>
        <w:rPr>
          <w:b/>
          <w:sz w:val="24"/>
        </w:rPr>
      </w:pPr>
      <w:r>
        <w:rPr>
          <w:sz w:val="24"/>
        </w:rPr>
        <w:t>1.</w:t>
      </w:r>
      <w:r w:rsidR="006F7E81">
        <w:rPr>
          <w:sz w:val="24"/>
        </w:rPr>
        <w:t xml:space="preserve"> </w:t>
      </w:r>
      <w:r w:rsidRPr="00B41871">
        <w:rPr>
          <w:sz w:val="24"/>
        </w:rPr>
        <w:t>stečajnom upravitelju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FB3F73" w:rsidP="00FB3F73" w:rsidR="00FB3F73">
      <w:pPr>
        <w:rPr>
          <w:sz w:val="24"/>
        </w:rPr>
      </w:pPr>
      <w:r>
        <w:rPr>
          <w:sz w:val="24"/>
        </w:rPr>
        <w:t xml:space="preserve">3.  predlagatelju </w:t>
      </w:r>
      <w:r w:rsidR="006F7E81">
        <w:rPr>
          <w:sz w:val="24"/>
        </w:rPr>
        <w:t>– FINI, i po pravomoćnosti putem pošte</w:t>
      </w:r>
    </w:p>
    <w:p w:rsidRDefault="006F7E81" w:rsidR="00A30070">
      <w:pPr>
        <w:rPr>
          <w:sz w:val="24"/>
        </w:rPr>
      </w:pPr>
      <w:r>
        <w:rPr>
          <w:sz w:val="24"/>
        </w:rPr>
        <w:t>4</w:t>
      </w:r>
      <w:r w:rsidR="00E90893">
        <w:rPr>
          <w:sz w:val="24"/>
        </w:rPr>
        <w:t>.</w:t>
      </w:r>
      <w:r w:rsidR="00FB3F73">
        <w:rPr>
          <w:sz w:val="24"/>
        </w:rPr>
        <w:t xml:space="preserve"> registru </w:t>
      </w:r>
      <w:r w:rsidR="007A138A">
        <w:rPr>
          <w:sz w:val="24"/>
        </w:rPr>
        <w:t>udruga</w:t>
      </w:r>
      <w:r w:rsidR="00FB3F73">
        <w:rPr>
          <w:sz w:val="24"/>
        </w:rPr>
        <w:t>, po pravomoćnosti</w:t>
      </w:r>
      <w:r w:rsidR="007A138A">
        <w:rPr>
          <w:sz w:val="24"/>
        </w:rPr>
        <w:t xml:space="preserve"> putem pošte</w:t>
      </w:r>
    </w:p>
    <w:p w:rsidRDefault="006F7E81" w:rsidR="007A138A">
      <w:pPr>
        <w:rPr>
          <w:sz w:val="24"/>
        </w:rPr>
      </w:pPr>
      <w:r>
        <w:rPr>
          <w:sz w:val="24"/>
        </w:rPr>
        <w:t>5</w:t>
      </w:r>
      <w:r w:rsidR="007A138A">
        <w:rPr>
          <w:sz w:val="24"/>
        </w:rPr>
        <w:t>. poslovnoj banci, po pravomoćnosti putem pošte</w:t>
      </w:r>
    </w:p>
    <w:sectPr w:rsidSect="00563A33" w:rsidR="007A138A">
      <w:pgSz w:h="16838" w:w="11906"/>
      <w:pgMar w:gutter="0" w:footer="720" w:header="720" w:left="1417" w:bottom="1417" w:right="1417" w:top="42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3028"/>
    <w:rsid w:val="000544E9"/>
    <w:rsid w:val="000619BE"/>
    <w:rsid w:val="000621A4"/>
    <w:rsid w:val="000735D9"/>
    <w:rsid w:val="00073BA5"/>
    <w:rsid w:val="00076249"/>
    <w:rsid w:val="00080223"/>
    <w:rsid w:val="00081C31"/>
    <w:rsid w:val="000837A1"/>
    <w:rsid w:val="00084BB9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242A"/>
    <w:rsid w:val="00103526"/>
    <w:rsid w:val="0010363C"/>
    <w:rsid w:val="001126B3"/>
    <w:rsid w:val="00113D40"/>
    <w:rsid w:val="0012125D"/>
    <w:rsid w:val="00126A8D"/>
    <w:rsid w:val="00126D9D"/>
    <w:rsid w:val="0013114C"/>
    <w:rsid w:val="00132947"/>
    <w:rsid w:val="00133947"/>
    <w:rsid w:val="0013402B"/>
    <w:rsid w:val="0013613B"/>
    <w:rsid w:val="00136FD8"/>
    <w:rsid w:val="0014572E"/>
    <w:rsid w:val="00147C6A"/>
    <w:rsid w:val="00151FE0"/>
    <w:rsid w:val="001541BB"/>
    <w:rsid w:val="00163B0A"/>
    <w:rsid w:val="001667EB"/>
    <w:rsid w:val="00170DB8"/>
    <w:rsid w:val="001849E0"/>
    <w:rsid w:val="00185289"/>
    <w:rsid w:val="00186056"/>
    <w:rsid w:val="00193675"/>
    <w:rsid w:val="00194939"/>
    <w:rsid w:val="001A70C1"/>
    <w:rsid w:val="001A7242"/>
    <w:rsid w:val="001B3E79"/>
    <w:rsid w:val="001C3712"/>
    <w:rsid w:val="001C6494"/>
    <w:rsid w:val="001D7A70"/>
    <w:rsid w:val="001E660C"/>
    <w:rsid w:val="001F16FF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2199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780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6141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0120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335A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3A33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5F026D"/>
    <w:rsid w:val="006006B0"/>
    <w:rsid w:val="006011FE"/>
    <w:rsid w:val="006018DB"/>
    <w:rsid w:val="006108D2"/>
    <w:rsid w:val="0061592D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E36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6F7E81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38A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E5FFA"/>
    <w:rsid w:val="007F19F7"/>
    <w:rsid w:val="008040C8"/>
    <w:rsid w:val="00805338"/>
    <w:rsid w:val="00806277"/>
    <w:rsid w:val="00807301"/>
    <w:rsid w:val="00807CBC"/>
    <w:rsid w:val="00811A47"/>
    <w:rsid w:val="0081383C"/>
    <w:rsid w:val="00813F61"/>
    <w:rsid w:val="008164E5"/>
    <w:rsid w:val="0081690F"/>
    <w:rsid w:val="008173D3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A6F"/>
    <w:rsid w:val="008E7FB0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A01177"/>
    <w:rsid w:val="00A0199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34EED"/>
    <w:rsid w:val="00A40CB8"/>
    <w:rsid w:val="00A411EE"/>
    <w:rsid w:val="00A4702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D13B7"/>
    <w:rsid w:val="00AE0D28"/>
    <w:rsid w:val="00AF0B9A"/>
    <w:rsid w:val="00AF4F0E"/>
    <w:rsid w:val="00B03DF6"/>
    <w:rsid w:val="00B07B1C"/>
    <w:rsid w:val="00B159ED"/>
    <w:rsid w:val="00B17CF6"/>
    <w:rsid w:val="00B24AA5"/>
    <w:rsid w:val="00B24FE0"/>
    <w:rsid w:val="00B3396A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33E"/>
    <w:rsid w:val="00CD1412"/>
    <w:rsid w:val="00CD3EE9"/>
    <w:rsid w:val="00CD5AF9"/>
    <w:rsid w:val="00CE05BE"/>
    <w:rsid w:val="00CE6639"/>
    <w:rsid w:val="00CE7399"/>
    <w:rsid w:val="00CF057C"/>
    <w:rsid w:val="00CF0EB9"/>
    <w:rsid w:val="00CF122F"/>
    <w:rsid w:val="00CF4670"/>
    <w:rsid w:val="00CF5CD5"/>
    <w:rsid w:val="00D043D6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0893"/>
    <w:rsid w:val="00E970B2"/>
    <w:rsid w:val="00EA142C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3F73"/>
    <w:rsid w:val="00FB645A"/>
    <w:rsid w:val="00FB6A5A"/>
    <w:rsid w:val="00FC2183"/>
    <w:rsid w:val="00FC36E3"/>
    <w:rsid w:val="00FC5A99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A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A9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A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A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A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A9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A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A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1426988.05</izvorni_sadrzaj>
    <derivirana_varijabla naziv="DomainObject.Predmet.InicijalnaVrijednost_1">1426988.05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St-961/2018</izvorni_sadrzaj>
    <derivirana_varijabla naziv="DomainObject.Predmet.OznakaBroj_1">St-961/2018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NOGOMETNI KLUB "MLADOST" CERNIK</izvorni_sadrzaj>
    <derivirana_varijabla naziv="DomainObject.Predmet.ProtustrankaFormated_1">  NOGOMETNI KLUB "MLADOST" CERNIK</derivirana_varijabla>
  </DomainObject.Predmet.ProtustrankaFormated>
  <DomainObject.Predmet.ProtustrankaFormatedOIB>
    <izvorni_sadrzaj>  NOGOMETNI KLUB "MLADOST" CERNIK, OIB 17521899543</izvorni_sadrzaj>
    <derivirana_varijabla naziv="DomainObject.Predmet.ProtustrankaFormatedOIB_1">  NOGOMETNI KLUB "MLADOST" CERNIK, OIB 17521899543</derivirana_varijabla>
  </DomainObject.Predmet.ProtustrankaFormatedOIB>
  <DomainObject.Predmet.ProtustrankaFormatedWithAdress>
    <izvorni_sadrzaj> NOGOMETNI KLUB "MLADOST" CERNIK, Rokova BB, 35400 Cernik</izvorni_sadrzaj>
    <derivirana_varijabla naziv="DomainObject.Predmet.ProtustrankaFormatedWithAdress_1"> NOGOMETNI KLUB "MLADOST" CERNIK, Rokova BB, 35400 Cernik</derivirana_varijabla>
  </DomainObject.Predmet.ProtustrankaFormatedWithAdress>
  <DomainObject.Predmet.ProtustrankaFormatedWithAdressOIB>
    <izvorni_sadrzaj> NOGOMETNI KLUB "MLADOST" CERNIK, OIB 17521899543, Rokova BB, 35400 Cernik</izvorni_sadrzaj>
    <derivirana_varijabla naziv="DomainObject.Predmet.ProtustrankaFormatedWithAdressOIB_1"> NOGOMETNI KLUB "MLADOST" CERNIK, OIB 17521899543, Rokova BB, 35400 Cernik</derivirana_varijabla>
  </DomainObject.Predmet.ProtustrankaFormatedWithAdressOIB>
  <DomainObject.Predmet.ProtustrankaWithAdress>
    <izvorni_sadrzaj>NOGOMETNI KLUB "MLADOST" CERNIK Rokova BB, 35400 Cernik</izvorni_sadrzaj>
    <derivirana_varijabla naziv="DomainObject.Predmet.ProtustrankaWithAdress_1">NOGOMETNI KLUB "MLADOST" CERNIK Rokova BB, 35400 Cernik</derivirana_varijabla>
  </DomainObject.Predmet.ProtustrankaWithAdress>
  <DomainObject.Predmet.ProtustrankaWithAdressOIB>
    <izvorni_sadrzaj>NOGOMETNI KLUB "MLADOST" CERNIK, OIB 17521899543, Rokova BB, 35400 Cernik</izvorni_sadrzaj>
    <derivirana_varijabla naziv="DomainObject.Predmet.ProtustrankaWithAdressOIB_1">NOGOMETNI KLUB "MLADOST" CERNIK, OIB 17521899543, Rokova BB, 35400 Cernik</derivirana_varijabla>
  </DomainObject.Predmet.ProtustrankaWithAdressOIB>
  <DomainObject.Predmet.ProtustrankaNazivFormated>
    <izvorni_sadrzaj>NOGOMETNI KLUB "MLADOST" CERNIK</izvorni_sadrzaj>
    <derivirana_varijabla naziv="DomainObject.Predmet.ProtustrankaNazivFormated_1">NOGOMETNI KLUB "MLADOST" CERNIK</derivirana_varijabla>
  </DomainObject.Predmet.ProtustrankaNazivFormated>
  <DomainObject.Predmet.ProtustrankaNazivFormatedOIB>
    <izvorni_sadrzaj>NOGOMETNI KLUB "MLADOST" CERNIK, OIB 17521899543</izvorni_sadrzaj>
    <derivirana_varijabla naziv="DomainObject.Predmet.ProtustrankaNazivFormatedOIB_1">NOGOMETNI KLUB "MLADOST" CERNIK, OIB 17521899543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NOGOMETNI KLUB "MLADOST" CERNIK</item>
    </izvorni_sadrzaj>
    <derivirana_varijabla naziv="DomainObject.Predmet.ProtuStrankaListFormated_1">
      <item>NOGOMETNI KLUB "MLADOST" CERNIK</item>
    </derivirana_varijabla>
  </DomainObject.Predmet.ProtuStrankaListFormated>
  <DomainObject.Predmet.ProtuStrankaListFormatedOIB>
    <izvorni_sadrzaj>
      <item>NOGOMETNI KLUB "MLADOST" CERNIK, OIB 17521899543</item>
    </izvorni_sadrzaj>
    <derivirana_varijabla naziv="DomainObject.Predmet.ProtuStrankaListFormatedOIB_1">
      <item>NOGOMETNI KLUB "MLADOST" CERNIK, OIB 17521899543</item>
    </derivirana_varijabla>
  </DomainObject.Predmet.ProtuStrankaListFormatedOIB>
  <DomainObject.Predmet.ProtuStrankaListFormatedWithAdress>
    <izvorni_sadrzaj>
      <item>NOGOMETNI KLUB "MLADOST" CERNIK, Rokova BB, 35400 Cernik</item>
    </izvorni_sadrzaj>
    <derivirana_varijabla naziv="DomainObject.Predmet.ProtuStrankaListFormatedWithAdress_1">
      <item>NOGOMETNI KLUB "MLADOST" CERNIK, Rokova BB, 35400 Cernik</item>
    </derivirana_varijabla>
  </DomainObject.Predmet.ProtuStrankaListFormatedWithAdress>
  <DomainObject.Predmet.ProtuStrankaListFormatedWithAdressOIB>
    <izvorni_sadrzaj>
      <item>NOGOMETNI KLUB "MLADOST" CERNIK, OIB 17521899543, Rokova BB, 35400 Cernik</item>
    </izvorni_sadrzaj>
    <derivirana_varijabla naziv="DomainObject.Predmet.ProtuStrankaListFormatedWithAdressOIB_1">
      <item>NOGOMETNI KLUB "MLADOST" CERNIK, OIB 17521899543, Rokova BB, 35400 Cernik</item>
    </derivirana_varijabla>
  </DomainObject.Predmet.ProtuStrankaListFormatedWithAdressOIB>
  <DomainObject.Predmet.ProtuStrankaListNazivFormated>
    <izvorni_sadrzaj>
      <item>NOGOMETNI KLUB "MLADOST" CERNIK</item>
    </izvorni_sadrzaj>
    <derivirana_varijabla naziv="DomainObject.Predmet.ProtuStrankaListNazivFormated_1">
      <item>NOGOMETNI KLUB "MLADOST" CERNIK</item>
    </derivirana_varijabla>
  </DomainObject.Predmet.ProtuStrankaListNazivFormated>
  <DomainObject.Predmet.ProtuStrankaListNazivFormatedOIB>
    <izvorni_sadrzaj>
      <item>NOGOMETNI KLUB "MLADOST" CERNIK, OIB 17521899543</item>
    </izvorni_sadrzaj>
    <derivirana_varijabla naziv="DomainObject.Predmet.ProtuStrankaListNazivFormatedOIB_1">
      <item>NOGOMETNI KLUB "MLADOST" CERNIK, OIB 17521899543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NOGOMETNI KLUB "MLADOST" CERNIK</izvorni_sadrzaj>
    <derivirana_varijabla naziv="DomainObject.Predmet.ProtustrankaIDrugi_1">NOGOMETNI KLUB "MLADOST" CERNIK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NOGOMETNI KLUB "MLADOST" CERNIK, OIB 17521899543, Rokova BB, 35400 Cernik</izvorni_sadrzaj>
    <derivirana_varijabla naziv="DomainObject.Predmet.ProtustrankaIDrugiAdressOIB_1">NOGOMETNI KLUB "MLADOST" CERNIK, OIB 17521899543, Rokova BB,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NOGOMETNI KLUB "MLADOST" CERNIK</item>
    </izvorni_sadrzaj>
    <derivirana_varijabla naziv="DomainObject.Predmet.SudioniciListNaziv_1">
      <item>Financijska agencija</item>
      <item>NOGOMETNI KLUB "MLADOST" CERNIK</item>
    </derivirana_varijabla>
  </DomainObject.Predmet.SudioniciListNaziv>
  <DomainObject.Predmet.SudioniciListAdressOIB>
    <izvorni_sadrzaj>
      <item>Financijska agencija, OIB 85821130368, Ulica grada Vukovara 70,10000 Zagreb</item>
      <item>NOGOMETNI KLUB "MLADOST" CERNIK, OIB 17521899543, Rokova BB,35400 Cernik</item>
    </izvorni_sadrzaj>
    <derivirana_varijabla naziv="DomainObject.Predmet.SudioniciListAdressOIB_1">
      <item>Financijska agencija, OIB 85821130368, Ulica grada Vukovara 70,10000 Zagreb</item>
      <item>NOGOMETNI KLUB "MLADOST" CERNIK, OIB 17521899543, Rokova BB,35400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17521899543</item>
    </izvorni_sadrzaj>
    <derivirana_varijabla naziv="DomainObject.Predmet.SudioniciListNazivOIB_1">
      <item>, OIB 85821130368</item>
      <item>, OIB 17521899543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srpnja 2018.</izvorni_sadrzaj>
    <derivirana_varijabla naziv="DomainObject.PredzadnjaOdlukaIzPredmeta.DatumDonosenjaOdluke_1">3. srpnja 2018.</derivirana_varijabla>
  </DomainObject.PredzadnjaOdlukaIzPredmeta.DatumDonosenjaOdluke>
  <DomainObject.PredzadnjaOdlukaIzPredmeta.Oznaka>
    <izvorni_sadrzaj>St-961/2018-3</izvorni_sadrzaj>
    <derivirana_varijabla naziv="DomainObject.PredzadnjaOdlukaIzPredmeta.Oznaka_1">St-961/2018-3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831</properties:Words>
  <properties:Characters>4652</properties:Characters>
  <properties:Lines>141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2018-10-17T06:20:00Z</dcterms:created>
  <dc:creator>Trgovacki sud</dc:creator>
  <cp:lastModifiedBy>wsadmin</cp:lastModifiedBy>
  <cp:lastPrinted>2018-10-17T06:59:00Z</cp:lastPrinted>
  <dcterms:modified xmlns:xsi="http://www.w3.org/2001/XMLSchema-instance" xsi:type="dcterms:W3CDTF">2018-10-17T06:59:00Z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 SKRAĆ POS  St-961-18.docx)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