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49b7" w14:paraId="6f749b7" w:rsidRDefault="00662CF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2CF3" w:rsidP="00662CF3" w:rsidR="00662CF3">
      <w:pPr>
        <w:pStyle w:val="Bezproreda"/>
      </w:pPr>
      <w:r>
        <w:t xml:space="preserve">    </w:t>
      </w:r>
    </w:p>
    <w:p w:rsidRDefault="00662CF3" w:rsidP="00662CF3" w:rsidR="00662CF3">
      <w:pPr>
        <w:pStyle w:val="Bezproreda"/>
      </w:pPr>
    </w:p>
    <w:p w:rsidRDefault="00662CF3" w:rsidP="00662CF3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662CF3" w:rsidP="00662CF3" w:rsidR="00662CF3">
      <w:pPr>
        <w:pStyle w:val="Bezproreda"/>
      </w:pPr>
      <w:r>
        <w:t>Trgovački sud u Bjelovaru</w:t>
      </w:r>
    </w:p>
    <w:p w:rsidRDefault="00662CF3" w:rsidP="00662CF3" w:rsidR="00662CF3">
      <w:pPr>
        <w:pStyle w:val="Bezproreda"/>
      </w:pPr>
      <w:r>
        <w:t>Bjelovar, Dr.I.Lebovića 42.</w:t>
      </w:r>
    </w:p>
    <w:p w:rsidRDefault="00662CF3" w:rsidP="00662CF3" w:rsidR="00662CF3">
      <w:pPr>
        <w:pStyle w:val="Bezproreda"/>
      </w:pPr>
    </w:p>
    <w:p w:rsidRDefault="00662CF3" w:rsidP="00662CF3" w:rsidR="00662CF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St-432/2019-2</w:t>
      </w:r>
    </w:p>
    <w:p w:rsidRDefault="00662CF3" w:rsidP="00662CF3" w:rsidR="00662CF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CF3" w:rsidP="00662CF3" w:rsidR="00662CF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2CF3" w:rsidP="00662CF3" w:rsidR="00662CF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62CF3" w:rsidP="00662CF3" w:rsidR="00662CF3">
      <w:pPr>
        <w:pStyle w:val="Bezproreda"/>
        <w:jc w:val="center"/>
        <w:rPr>
          <w:noProof/>
        </w:rPr>
      </w:pPr>
    </w:p>
    <w:p w:rsidRDefault="00662CF3" w:rsidP="00662CF3" w:rsidR="00662CF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62CF3" w:rsidP="00662CF3" w:rsidR="00662CF3">
      <w:pPr>
        <w:pStyle w:val="Bezproreda"/>
        <w:jc w:val="center"/>
        <w:rPr>
          <w:b/>
          <w:noProof/>
        </w:rPr>
      </w:pPr>
    </w:p>
    <w:p w:rsidRDefault="00662CF3" w:rsidP="00662CF3" w:rsidR="00662CF3">
      <w:pPr>
        <w:pStyle w:val="Bezproreda"/>
        <w:jc w:val="both"/>
        <w:rPr>
          <w:b/>
          <w:noProof/>
        </w:rPr>
      </w:pPr>
    </w:p>
    <w:p w:rsidRDefault="00662CF3" w:rsidP="00662CF3" w:rsidR="00662CF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VABELA USLUGE d.o.o. za trgovinu i usluge </w:t>
      </w:r>
      <w:proofErr w:type="spellStart"/>
      <w:r>
        <w:t>Drenje</w:t>
      </w:r>
      <w:proofErr w:type="spellEnd"/>
      <w:r>
        <w:t xml:space="preserve"> Brdovečko, Vatrogasna 5, OIB: 93852072795,  6. svibnja  </w:t>
      </w:r>
      <w:r>
        <w:rPr>
          <w:noProof/>
        </w:rPr>
        <w:t xml:space="preserve">2019. </w:t>
      </w:r>
    </w:p>
    <w:p w:rsidRDefault="00662CF3" w:rsidP="00662CF3" w:rsidR="00662CF3">
      <w:pPr>
        <w:pStyle w:val="Bezproreda"/>
        <w:jc w:val="both"/>
        <w:rPr>
          <w:noProof/>
        </w:rPr>
      </w:pPr>
    </w:p>
    <w:p w:rsidRDefault="00662CF3" w:rsidP="00662CF3" w:rsidR="00662CF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62CF3" w:rsidP="00662CF3" w:rsidR="00662CF3">
      <w:pPr>
        <w:pStyle w:val="Bezproreda"/>
        <w:jc w:val="both"/>
        <w:rPr>
          <w:b/>
          <w:noProof/>
        </w:rPr>
      </w:pPr>
    </w:p>
    <w:p w:rsidRDefault="00662CF3" w:rsidP="00662CF3" w:rsidR="00662CF3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VABELA USLUGE d.o.o. za trgovinu i usluge </w:t>
      </w:r>
      <w:proofErr w:type="spellStart"/>
      <w:r>
        <w:t>Drenje</w:t>
      </w:r>
      <w:proofErr w:type="spellEnd"/>
      <w:r>
        <w:t xml:space="preserve"> Brdovečko, Vatrogasna 5, OIB: 93852072795.</w:t>
      </w:r>
    </w:p>
    <w:p w:rsidRDefault="00662CF3" w:rsidP="00662CF3" w:rsidR="00662CF3">
      <w:pPr>
        <w:pStyle w:val="Bezproreda"/>
        <w:ind w:firstLine="708"/>
        <w:jc w:val="both"/>
      </w:pPr>
    </w:p>
    <w:p w:rsidRDefault="00662CF3" w:rsidP="00662CF3" w:rsidR="00662CF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jc w:val="center"/>
      </w:pPr>
      <w:r>
        <w:t>11. lipnja 2019. u 10,15 sati</w:t>
      </w:r>
    </w:p>
    <w:p w:rsidRDefault="00662CF3" w:rsidP="00662CF3" w:rsidR="00662CF3">
      <w:pPr>
        <w:pStyle w:val="Bezproreda"/>
        <w:jc w:val="both"/>
        <w:rPr>
          <w:b/>
        </w:rPr>
      </w:pPr>
    </w:p>
    <w:p w:rsidRDefault="00662CF3" w:rsidP="00662CF3" w:rsidR="00662CF3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jc w:val="both"/>
      </w:pPr>
      <w:r>
        <w:t xml:space="preserve">- Financijska agencija </w:t>
      </w:r>
    </w:p>
    <w:p w:rsidRDefault="00662CF3" w:rsidP="00662CF3" w:rsidR="00662CF3">
      <w:pPr>
        <w:pStyle w:val="Bezproreda"/>
        <w:jc w:val="both"/>
      </w:pPr>
      <w:r>
        <w:t xml:space="preserve">- zakonski zastupnik dužnika Marko </w:t>
      </w:r>
      <w:proofErr w:type="spellStart"/>
      <w:r>
        <w:t>Šintić</w:t>
      </w:r>
      <w:proofErr w:type="spellEnd"/>
      <w:r>
        <w:t>.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jc w:val="both"/>
      </w:pPr>
      <w:r>
        <w:t xml:space="preserve">3. Nalaže se zakonskom zastupniku dužnika Marku </w:t>
      </w:r>
      <w:proofErr w:type="spellStart"/>
      <w:r>
        <w:t>Šintić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jc w:val="center"/>
      </w:pPr>
      <w:r>
        <w:t>Obrazloženje</w:t>
      </w:r>
    </w:p>
    <w:p w:rsidRDefault="00662CF3" w:rsidP="00662CF3" w:rsidR="00662CF3">
      <w:pPr>
        <w:pStyle w:val="Bezproreda"/>
        <w:jc w:val="center"/>
      </w:pPr>
    </w:p>
    <w:p w:rsidRDefault="00662CF3" w:rsidP="00662CF3" w:rsidR="00662CF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studenog 2019.  podnijela prijedlog za otvaranje stečajnog postupka nad dužnikom </w:t>
      </w:r>
      <w:r>
        <w:t xml:space="preserve">VABELA USLUGE d.o.o. za trgovinu i usluge </w:t>
      </w:r>
      <w:proofErr w:type="spellStart"/>
      <w:r>
        <w:t>Drenje</w:t>
      </w:r>
      <w:proofErr w:type="spellEnd"/>
      <w:r>
        <w:t xml:space="preserve"> Brdovečko, Vatrogasna 5, OIB: 93852072795. </w:t>
      </w:r>
      <w:r>
        <w:rPr>
          <w:noProof/>
        </w:rPr>
        <w:t>U</w:t>
      </w:r>
      <w:r>
        <w:t xml:space="preserve"> prijedlogu navodi da na dan 22. studenog 2018. dužnik u </w:t>
      </w:r>
      <w:r>
        <w:lastRenderedPageBreak/>
        <w:t xml:space="preserve">Očevidniku redoslijeda osnova za plaćanje ima evidentirane neizvršene osnove za plaćanje u neprekinutom razdoblju od 120 dana, u ukupnom iznosu od 12.690,46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studenog 2018. godine ima evidentirane neizvršene osnove za plaćanje u neprekinutom razdoblju od 120 dana i 1 zaposlenog.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662CF3" w:rsidP="00662CF3" w:rsidR="00662CF3">
      <w:pPr>
        <w:pStyle w:val="Bezproreda"/>
        <w:jc w:val="both"/>
        <w:rPr>
          <w:i/>
          <w:u w:val="single"/>
        </w:rPr>
      </w:pPr>
    </w:p>
    <w:p w:rsidRDefault="00662CF3" w:rsidP="00662CF3" w:rsidR="00662CF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62CF3" w:rsidP="00662CF3" w:rsidR="00662CF3">
      <w:pPr>
        <w:pStyle w:val="Bezproreda"/>
        <w:jc w:val="both"/>
      </w:pPr>
    </w:p>
    <w:p w:rsidRDefault="00662CF3" w:rsidP="00662CF3" w:rsidR="00662CF3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662CF3" w:rsidP="00662CF3" w:rsidR="00662CF3">
      <w:pPr>
        <w:pStyle w:val="Bezproreda"/>
        <w:jc w:val="both"/>
        <w:rPr>
          <w:noProof/>
        </w:rPr>
      </w:pPr>
    </w:p>
    <w:p w:rsidRDefault="00662CF3" w:rsidP="00662CF3" w:rsidR="00662CF3">
      <w:pPr>
        <w:pStyle w:val="Bezproreda"/>
        <w:jc w:val="center"/>
      </w:pPr>
      <w:r>
        <w:t>S u d a c</w:t>
      </w:r>
    </w:p>
    <w:p w:rsidRDefault="00662CF3" w:rsidP="00662CF3" w:rsidR="00662CF3">
      <w:pPr>
        <w:pStyle w:val="Bezproreda"/>
        <w:jc w:val="center"/>
      </w:pPr>
    </w:p>
    <w:p w:rsidRDefault="00662CF3" w:rsidP="00662CF3" w:rsidR="00662CF3">
      <w:pPr>
        <w:pStyle w:val="Bezproreda"/>
        <w:jc w:val="center"/>
      </w:pPr>
      <w:r>
        <w:t>Branka Pleskalt v.r.</w:t>
      </w:r>
    </w:p>
    <w:p w:rsidRDefault="00662CF3" w:rsidP="00662CF3" w:rsidR="00662CF3">
      <w:pPr>
        <w:pStyle w:val="Bezproreda"/>
        <w:jc w:val="center"/>
      </w:pPr>
    </w:p>
    <w:p w:rsidRDefault="00662CF3" w:rsidP="00662CF3" w:rsidR="00662CF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62CF3" w:rsidP="00662CF3" w:rsidR="00662CF3">
      <w:pPr>
        <w:pStyle w:val="Bezproreda"/>
        <w:jc w:val="center"/>
      </w:pPr>
      <w:r>
        <w:t>Vesna Dragišić</w:t>
      </w:r>
    </w:p>
    <w:p w:rsidRDefault="00662CF3" w:rsidP="00662CF3" w:rsidR="00662CF3">
      <w:pPr>
        <w:pStyle w:val="Bezproreda"/>
        <w:jc w:val="center"/>
      </w:pPr>
    </w:p>
    <w:p w:rsidRDefault="00662CF3" w:rsidP="00662CF3" w:rsidR="00662CF3">
      <w:pPr>
        <w:pStyle w:val="Bezproreda"/>
        <w:jc w:val="both"/>
      </w:pPr>
      <w:r>
        <w:t xml:space="preserve">  </w:t>
      </w:r>
    </w:p>
    <w:p w:rsidRDefault="00662CF3" w:rsidP="00662CF3" w:rsidR="00662CF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62CF3" w:rsidP="00662CF3" w:rsidR="00662CF3">
      <w:pPr>
        <w:pStyle w:val="Bezproreda"/>
      </w:pPr>
    </w:p>
    <w:p w:rsidRDefault="00662CF3" w:rsidP="00662CF3" w:rsidR="00662CF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62CF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5423711"/>
      <w:docPartObj>
        <w:docPartGallery w:val="Page Numbers (Top of Page)"/>
        <w:docPartUnique/>
      </w:docPartObj>
    </w:sdtPr>
    <w:sdtContent>
      <w:p w:rsidRDefault="00662CF3" w:rsidR="00662C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62CF3" w:rsidR="008333A9">
    <w:pPr>
      <w:pStyle w:val="Zaglavlje"/>
    </w:pPr>
    <w:r>
      <w:t>Poslovni broj: 1 St-432/2019-2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2CF3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62CF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62CF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2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St-432/2019-2</izvorni_sadrzaj>
    <derivirana_varijabla naziv="DomainObject.Oznaka_1">St-432/2019-2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St-432/2019</izvorni_sadrzaj>
    <derivirana_varijabla naziv="DomainObject.Predmet.OznakaBroj_1">St-432/2019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VABELA USLUGE d.o.o. za trgovinu i usluge</izvorni_sadrzaj>
    <derivirana_varijabla naziv="DomainObject.Predmet.ProtustrankaFormated_1">  VABELA USLUGE d.o.o. za trgovinu i usluge</derivirana_varijabla>
  </DomainObject.Predmet.ProtustrankaFormated>
  <DomainObject.Predmet.ProtustrankaFormatedOIB>
    <izvorni_sadrzaj>  VABELA USLUGE d.o.o. za trgovinu i usluge, OIB 93852072795</izvorni_sadrzaj>
    <derivirana_varijabla naziv="DomainObject.Predmet.ProtustrankaFormatedOIB_1">  VABELA USLUGE d.o.o. za trgovinu i usluge, OIB 93852072795</derivirana_varijabla>
  </DomainObject.Predmet.ProtustrankaFormatedOIB>
  <DomainObject.Predmet.ProtustrankaFormatedWithAdress>
    <izvorni_sadrzaj> VABELA USLUGE d.o.o. za trgovinu i usluge, Vatrogasna 5, 10291 Drenje Brdovečko</izvorni_sadrzaj>
    <derivirana_varijabla naziv="DomainObject.Predmet.ProtustrankaFormatedWithAdress_1"> VABELA USLUGE d.o.o. za trgovinu i usluge, Vatrogasna 5, 10291 Drenje Brdovečko</derivirana_varijabla>
  </DomainObject.Predmet.ProtustrankaFormatedWithAdress>
  <DomainObject.Predmet.ProtustrankaFormatedWithAdressOIB>
    <izvorni_sadrzaj> VABELA USLUGE d.o.o. za trgovinu i usluge, OIB 93852072795, Vatrogasna 5, 10291 Drenje Brdovečko</izvorni_sadrzaj>
    <derivirana_varijabla naziv="DomainObject.Predmet.ProtustrankaFormatedWithAdressOIB_1"> VABELA USLUGE d.o.o. za trgovinu i usluge, OIB 93852072795, Vatrogasna 5, 10291 Drenje Brdovečko</derivirana_varijabla>
  </DomainObject.Predmet.ProtustrankaFormatedWithAdressOIB>
  <DomainObject.Predmet.ProtustrankaWithAdress>
    <izvorni_sadrzaj>VABELA USLUGE d.o.o. za trgovinu i usluge Vatrogasna 5, 10291 Drenje Brdovečko</izvorni_sadrzaj>
    <derivirana_varijabla naziv="DomainObject.Predmet.ProtustrankaWithAdress_1">VABELA USLUGE d.o.o. za trgovinu i usluge Vatrogasna 5, 10291 Drenje Brdovečko</derivirana_varijabla>
  </DomainObject.Predmet.ProtustrankaWithAdress>
  <DomainObject.Predmet.ProtustrankaWithAdressOIB>
    <izvorni_sadrzaj>VABELA USLUGE d.o.o. za trgovinu i usluge, OIB 93852072795, Vatrogasna 5, 10291 Drenje Brdovečko</izvorni_sadrzaj>
    <derivirana_varijabla naziv="DomainObject.Predmet.ProtustrankaWithAdressOIB_1">VABELA USLUGE d.o.o. za trgovinu i usluge, OIB 93852072795, Vatrogasna 5, 10291 Drenje Brdovečko</derivirana_varijabla>
  </DomainObject.Predmet.ProtustrankaWithAdressOIB>
  <DomainObject.Predmet.ProtustrankaNazivFormated>
    <izvorni_sadrzaj>VABELA USLUGE d.o.o. za trgovinu i usluge</izvorni_sadrzaj>
    <derivirana_varijabla naziv="DomainObject.Predmet.ProtustrankaNazivFormated_1">VABELA USLUGE d.o.o. za trgovinu i usluge</derivirana_varijabla>
  </DomainObject.Predmet.ProtustrankaNazivFormated>
  <DomainObject.Predmet.ProtustrankaNazivFormatedOIB>
    <izvorni_sadrzaj>VABELA USLUGE d.o.o. za trgovinu i usluge, OIB 93852072795</izvorni_sadrzaj>
    <derivirana_varijabla naziv="DomainObject.Predmet.ProtustrankaNazivFormatedOIB_1">VABELA USLUGE d.o.o. za trgovinu i usluge, OIB 93852072795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VABELA USLUGE d.o.o. za trgovinu i usluge</item>
    </izvorni_sadrzaj>
    <derivirana_varijabla naziv="DomainObject.Predmet.ProtuStrankaListFormated_1">
      <item>VABELA USLUGE d.o.o. za trgovinu i usluge</item>
    </derivirana_varijabla>
  </DomainObject.Predmet.ProtuStrankaListFormated>
  <DomainObject.Predmet.ProtuStrankaListFormatedOIB>
    <izvorni_sadrzaj>
      <item>VABELA USLUGE d.o.o. za trgovinu i usluge, OIB 93852072795</item>
    </izvorni_sadrzaj>
    <derivirana_varijabla naziv="DomainObject.Predmet.ProtuStrankaListFormatedOIB_1">
      <item>VABELA USLUGE d.o.o. za trgovinu i usluge, OIB 93852072795</item>
    </derivirana_varijabla>
  </DomainObject.Predmet.ProtuStrankaListFormatedOIB>
  <DomainObject.Predmet.ProtuStrankaListFormatedWithAdress>
    <izvorni_sadrzaj>
      <item>VABELA USLUGE d.o.o. za trgovinu i usluge, Vatrogasna 5, 10291 Drenje Brdovečko</item>
    </izvorni_sadrzaj>
    <derivirana_varijabla naziv="DomainObject.Predmet.ProtuStrankaListFormatedWithAdress_1">
      <item>VABELA USLUGE d.o.o. za trgovinu i usluge, Vatrogasna 5, 10291 Drenje Brdovečko</item>
    </derivirana_varijabla>
  </DomainObject.Predmet.ProtuStrankaListFormatedWithAdress>
  <DomainObject.Predmet.ProtuStrankaListFormatedWithAdressOIB>
    <izvorni_sadrzaj>
      <item>VABELA USLUGE d.o.o. za trgovinu i usluge, OIB 93852072795, Vatrogasna 5, 10291 Drenje Brdovečko</item>
    </izvorni_sadrzaj>
    <derivirana_varijabla naziv="DomainObject.Predmet.ProtuStrankaListFormatedWithAdressOIB_1">
      <item>VABELA USLUGE d.o.o. za trgovinu i usluge, OIB 93852072795, Vatrogasna 5, 10291 Drenje Brdovečko</item>
    </derivirana_varijabla>
  </DomainObject.Predmet.ProtuStrankaListFormatedWithAdressOIB>
  <DomainObject.Predmet.ProtuStrankaListNazivFormated>
    <izvorni_sadrzaj>
      <item>VABELA USLUGE d.o.o. za trgovinu i usluge</item>
    </izvorni_sadrzaj>
    <derivirana_varijabla naziv="DomainObject.Predmet.ProtuStrankaListNazivFormated_1">
      <item>VABELA USLUGE d.o.o. za trgovinu i usluge</item>
    </derivirana_varijabla>
  </DomainObject.Predmet.ProtuStrankaListNazivFormated>
  <DomainObject.Predmet.ProtuStrankaListNazivFormatedOIB>
    <izvorni_sadrzaj>
      <item>VABELA USLUGE d.o.o. za trgovinu i usluge, OIB 93852072795</item>
    </izvorni_sadrzaj>
    <derivirana_varijabla naziv="DomainObject.Predmet.ProtuStrankaListNazivFormatedOIB_1">
      <item>VABELA USLUGE d.o.o. za trgovinu i usluge, OIB 93852072795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St-432/2019-2</izvorni_sadrzaj>
    <derivirana_varijabla naziv="DomainObject.PoslovniBrojDokumenta_1">St-432/2019-2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VABELA USLUGE d.o.o. za trgovinu i usluge</izvorni_sadrzaj>
    <derivirana_varijabla naziv="DomainObject.Predmet.ProtustrankaIDrugi_1">VABELA USLUGE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VABELA USLUGE d.o.o. za trgovinu i usluge, OIB 93852072795, Vatrogasna 5, 10291 Drenje Brdovečko</izvorni_sadrzaj>
    <derivirana_varijabla naziv="DomainObject.Predmet.ProtustrankaIDrugiAdressOIB_1">VABELA USLUGE d.o.o. za trgovinu i usluge, OIB 93852072795, Vatrogasna 5,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VABELA USLUGE d.o.o. za trgovinu i usluge</item>
      <item>FINA Regionalni centar Zagreb</item>
    </izvorni_sadrzaj>
    <derivirana_varijabla naziv="DomainObject.Predmet.SudioniciListNaziv_1">
      <item>VABELA USLUGE d.o.o. za trgovinu i usluge</item>
      <item>FINA Regionalni centar Zagreb</item>
    </derivirana_varijabla>
  </DomainObject.Predmet.SudioniciListNaziv>
  <DomainObject.Predmet.SudioniciListAdressOIB>
    <izvorni_sadrzaj>
      <item>VABELA USLUGE d.o.o. za trgovinu i usluge, OIB 93852072795, Vatrogasna 5,10291 Drenje Brdovečko</item>
      <item>FINA Regionalni centar Zagreb, OIB 85821130368, Trg svibanjskih žrtava 1995. 1,10000 Zagreb</item>
    </izvorni_sadrzaj>
    <derivirana_varijabla naziv="DomainObject.Predmet.SudioniciListAdressOIB_1">
      <item>VABELA USLUGE d.o.o. za trgovinu i usluge, OIB 93852072795, Vatrogasna 5,10291 Drenje Brdovečko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2BDF4-3220-44B1-9720-6A1903849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2949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2019-05-06T11:28:00Z</cp:lastPrinted>
  <dcterms:modified xmlns:xsi="http://www.w3.org/2001/XMLSchema-instance" xsi:type="dcterms:W3CDTF">2019-05-06T11:28:00Z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St-432/2019-2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