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ae40" w14:paraId="331ae40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6D4610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D4610" w:rsidP="00F8420D" w:rsidR="006D4610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4610" w:rsidP="00F8420D" w:rsidR="006D4610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D4610" w:rsidP="00F8420D" w:rsidR="006D4610" w:rsidRPr="009077C2">
            <w:pPr>
              <w:jc w:val="center"/>
            </w:pPr>
            <w:r>
              <w:t xml:space="preserve">Trgovački sud u Osijeku </w:t>
            </w:r>
          </w:p>
          <w:p w:rsidRDefault="006D4610" w:rsidP="00F8420D" w:rsidR="006D4610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6D461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D4610" w:rsidP="00D93538" w:rsidR="006D4610" w:rsidRPr="00974EE9">
            <w:pPr>
              <w:pStyle w:val="VSVerzija"/>
              <w:jc w:val="right"/>
            </w:pPr>
            <w:r>
              <w:t>Poslovni broj: 14 St-18</w:t>
            </w:r>
            <w:r w:rsidR="00D93538">
              <w:t>6</w:t>
            </w:r>
            <w:r w:rsidR="00511A21">
              <w:t>4</w:t>
            </w:r>
            <w:r>
              <w:t>/18-</w:t>
            </w:r>
            <w:r w:rsidR="005F13BA">
              <w:t>6</w:t>
            </w:r>
          </w:p>
        </w:tc>
      </w:tr>
    </w:tbl>
    <w:p w:rsidRDefault="006D4610" w:rsidP="006D4610" w:rsidR="006D4610" w:rsidRPr="006F7B5B">
      <w:pPr>
        <w:rPr>
          <w:sz w:val="22"/>
          <w:szCs w:val="22"/>
        </w:rPr>
      </w:pPr>
    </w:p>
    <w:p w:rsidRDefault="006D4610" w:rsidP="006D4610" w:rsidR="006D4610">
      <w:pPr>
        <w:jc w:val="center"/>
      </w:pPr>
      <w:r>
        <w:t>R E P U B L I K A  H R V A T S K A</w:t>
      </w:r>
    </w:p>
    <w:p w:rsidRDefault="006D4610" w:rsidP="006D4610" w:rsidR="006D4610">
      <w:pPr>
        <w:jc w:val="center"/>
      </w:pPr>
    </w:p>
    <w:p w:rsidRDefault="006D4610" w:rsidP="006D4610" w:rsidR="006D4610">
      <w:pPr>
        <w:jc w:val="center"/>
      </w:pPr>
      <w:r>
        <w:t>R J E Š E N J E</w:t>
      </w:r>
    </w:p>
    <w:p w:rsidRDefault="00493056" w:rsidP="00732854" w:rsidR="00493056">
      <w:pPr>
        <w:jc w:val="center"/>
      </w:pPr>
    </w:p>
    <w:p w:rsidRDefault="00493056" w:rsidP="005F13BA" w:rsidR="005F13BA">
      <w:pPr>
        <w:jc w:val="both"/>
      </w:pPr>
      <w:r>
        <w:tab/>
      </w:r>
      <w:r w:rsidR="005F13BA" w:rsidRPr="00CD1074">
        <w:t xml:space="preserve">Trgovački sud u Osijeku, po sucu mr. sc. Tihomiru Kovačeviću, kao stečajnom sucu, povodom prijedloga FINANCIJSKE AGENCIJE ZAGREB, Regionalni centar </w:t>
      </w:r>
      <w:r w:rsidR="005F13BA">
        <w:t>Zagreb, Trg Svibanjskih žrtava 1995. 1</w:t>
      </w:r>
      <w:r w:rsidR="005F13BA" w:rsidRPr="00CD1074">
        <w:t xml:space="preserve">, OIB 85821130368 za otvaranje stečajnog postupka nad dužnikom </w:t>
      </w:r>
      <w:r w:rsidR="00D93538" w:rsidRPr="00D93538">
        <w:t>GRUDENIĆ j.d.o.o. za trgovinu i usluge, Dužica, Dužica 102, MBS 080993346, OIB 56741048648</w:t>
      </w:r>
      <w:r w:rsidR="005F13BA">
        <w:t xml:space="preserve">, </w:t>
      </w:r>
      <w:r w:rsidR="005F13BA" w:rsidRPr="0041082E">
        <w:t xml:space="preserve">dana </w:t>
      </w:r>
      <w:r w:rsidR="005F13BA">
        <w:t>1</w:t>
      </w:r>
      <w:r w:rsidR="00511A21">
        <w:t>4</w:t>
      </w:r>
      <w:r w:rsidR="005F13BA" w:rsidRPr="00CC1B85">
        <w:t xml:space="preserve">. </w:t>
      </w:r>
      <w:r w:rsidR="005F13BA">
        <w:t>siječnja</w:t>
      </w:r>
      <w:r w:rsidR="005F13BA" w:rsidRPr="00CC1B85">
        <w:t xml:space="preserve"> 201</w:t>
      </w:r>
      <w:r w:rsidR="005F13BA">
        <w:t>9</w:t>
      </w:r>
      <w:r w:rsidR="005F13BA" w:rsidRPr="0041082E">
        <w:t>.</w:t>
      </w:r>
    </w:p>
    <w:p w:rsidRDefault="00BD3BB1" w:rsidP="00306AC6" w:rsidR="00BD3BB1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>vlaštenoj za zastupanje</w:t>
      </w:r>
      <w:r w:rsidR="00C16491">
        <w:t xml:space="preserve"> </w:t>
      </w:r>
      <w:r w:rsidR="00D93538" w:rsidRPr="00D93538">
        <w:t>Damir Grudenić, Dužica, Dužica 102</w:t>
      </w:r>
      <w:r w:rsidR="001774B7">
        <w:t xml:space="preserve">, OIB </w:t>
      </w:r>
      <w:r w:rsidR="007E6EED">
        <w:t>67047994342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774B7">
        <w:t>8</w:t>
      </w:r>
      <w:r w:rsidR="007E6EED">
        <w:t>6</w:t>
      </w:r>
      <w:r w:rsidR="003E1797">
        <w:t>4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774B7">
        <w:t>8</w:t>
      </w:r>
      <w:r w:rsidR="007E6EED">
        <w:t>6</w:t>
      </w:r>
      <w:r w:rsidR="003E1797">
        <w:t>4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7E6EED" w:rsidRPr="007E6EED">
        <w:t>Damir Grudenić, Dužica, Dužica 102, OIB 67047994342</w:t>
      </w:r>
      <w:r w:rsidR="000170F6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3E3AB4">
        <w:t>8</w:t>
      </w:r>
      <w:r w:rsidR="007E6EED">
        <w:t>6</w:t>
      </w:r>
      <w:r w:rsidR="003E1797">
        <w:t>4</w:t>
      </w:r>
      <w:r w:rsidR="006559AB">
        <w:t>-1</w:t>
      </w:r>
      <w:r w:rsidR="004D67F2">
        <w:t>8</w:t>
      </w:r>
      <w:r>
        <w:t>.</w:t>
      </w:r>
    </w:p>
    <w:p w:rsidRDefault="00B976DE" w:rsidP="00B976DE" w:rsidR="001B3DFB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3E3AB4">
        <w:t>8</w:t>
      </w:r>
      <w:r w:rsidR="007E6EED">
        <w:t>6</w:t>
      </w:r>
      <w:r w:rsidR="003E1797">
        <w:t>4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7E6EED" w:rsidRPr="007E6EED">
        <w:t>Damir Grudenić, Dužica, Dužica 102, OIB 67047994342</w:t>
      </w:r>
      <w:r w:rsidR="007E6EED">
        <w:t xml:space="preserve"> </w:t>
      </w:r>
      <w:r>
        <w:t>te se istoj zabranjuje da tu tražbinu naplati ili inače raspolaže njome.</w:t>
      </w:r>
    </w:p>
    <w:p w:rsidRDefault="007E6EED" w:rsidP="001B3DFB" w:rsidR="007E6EED">
      <w:pPr>
        <w:ind w:hanging="284" w:left="993"/>
        <w:jc w:val="both"/>
      </w:pPr>
    </w:p>
    <w:p w:rsidRDefault="00BD3BB1" w:rsidP="001B3DFB" w:rsidR="00BD3BB1">
      <w:pPr>
        <w:ind w:hanging="284" w:left="993"/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D93538" w:rsidRPr="00D93538">
        <w:t>GRUDENIĆ j.d.o.o. za trgovinu i usluge, Dužica, Dužica 102, MBS 080993346, OIB 56741048648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7464DE">
        <w:rPr>
          <w:bCs/>
        </w:rPr>
        <w:t>4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7464DE">
        <w:rPr>
          <w:bCs/>
        </w:rPr>
        <w:t>6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D93538" w:rsidRPr="00D93538">
        <w:t>GRUDENIĆ j.d.o.o. za trgovinu i usluge, Dužica, Dužica 102, MBS 080993346, OIB 56741048648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3E3AB4">
        <w:t>8</w:t>
      </w:r>
      <w:r w:rsidR="007464DE">
        <w:t>6</w:t>
      </w:r>
      <w:r w:rsidR="000A7D1F">
        <w:t>4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F079AA">
        <w:t>1</w:t>
      </w:r>
      <w:r w:rsidR="000A7D1F">
        <w:t>4</w:t>
      </w:r>
      <w:r w:rsidR="00D15A99">
        <w:t>.</w:t>
      </w:r>
      <w:r w:rsidR="00E20616">
        <w:t>0</w:t>
      </w:r>
      <w:r w:rsidR="005429E1">
        <w:t>1</w:t>
      </w:r>
      <w:r w:rsidR="00D15A99">
        <w:t>.201</w:t>
      </w:r>
      <w:r w:rsidR="00E20616">
        <w:t>9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</w:t>
      </w:r>
      <w:r w:rsidR="000A7D1F">
        <w:t>Vinkovcima</w:t>
      </w:r>
      <w:r w:rsidR="0037445A">
        <w:t xml:space="preserve">, a dužnik ima sjedište u </w:t>
      </w:r>
      <w:r w:rsidR="007464DE">
        <w:t>Dužici</w:t>
      </w:r>
      <w:r w:rsidR="00C1619A">
        <w:t xml:space="preserve">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F94049">
        <w:t>1</w:t>
      </w:r>
      <w:r w:rsidR="005C13AB">
        <w:t>4</w:t>
      </w:r>
      <w:r w:rsidR="00493056" w:rsidRPr="00493056">
        <w:t>. siječnja 2019</w:t>
      </w:r>
      <w:r>
        <w:t xml:space="preserve">. </w:t>
      </w:r>
    </w:p>
    <w:p w:rsidRDefault="006D4610" w:rsidP="006D4610" w:rsidR="006D4610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6D4610">
        <w:tc>
          <w:tcPr>
            <w:tcW w:type="dxa" w:w="3369"/>
          </w:tcPr>
          <w:p w:rsidRDefault="006D4610" w:rsidP="00F8420D" w:rsidR="006D4610">
            <w:pPr>
              <w:spacing w:lineRule="auto" w:line="480"/>
              <w:jc w:val="center"/>
            </w:pPr>
            <w:r>
              <w:t>Zapisničar: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>Elizabeta Đek</w:t>
            </w:r>
            <w:r w:rsidR="00F94049">
              <w:t>e</w:t>
            </w:r>
          </w:p>
        </w:tc>
        <w:tc>
          <w:tcPr>
            <w:tcW w:type="dxa" w:w="2409"/>
          </w:tcPr>
          <w:p w:rsidRDefault="006D4610" w:rsidP="00F8420D" w:rsidR="006D4610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6D4610" w:rsidP="00F8420D" w:rsidR="006D4610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D3BB1" w:rsidP="00B976DE" w:rsidR="00BD3BB1"/>
    <w:p w:rsidRDefault="00BD3BB1" w:rsidP="00B976DE" w:rsidR="00BD3BB1"/>
    <w:p w:rsidRDefault="00F94049" w:rsidP="00B976DE" w:rsidR="00F94049"/>
    <w:p w:rsidRDefault="00F94049" w:rsidP="00B976DE" w:rsidR="00F94049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0262AC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0262AC" w:rsidRPr="000262AC">
        <w:t>Dami</w:t>
      </w:r>
      <w:r w:rsidR="000262AC">
        <w:t>r Grudenić, Dužica, Dužica 102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1F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</w:t>
    </w:r>
    <w:r w:rsidR="005F13BA" w:rsidRPr="005F13BA">
      <w:t>18</w:t>
    </w:r>
    <w:r w:rsidR="00D93538">
      <w:t>6</w:t>
    </w:r>
    <w:r w:rsidR="00511A21">
      <w:t>4</w:t>
    </w:r>
    <w:r w:rsidR="005F13BA" w:rsidRPr="005F13BA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2F8"/>
    <w:rsid w:val="00013872"/>
    <w:rsid w:val="00015D13"/>
    <w:rsid w:val="000170F6"/>
    <w:rsid w:val="00025548"/>
    <w:rsid w:val="000262AC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1F05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A7D1F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2964"/>
    <w:rsid w:val="001774B7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29A1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24A9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04B2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94E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C667B"/>
    <w:rsid w:val="003D1576"/>
    <w:rsid w:val="003D427F"/>
    <w:rsid w:val="003D5BCD"/>
    <w:rsid w:val="003E0274"/>
    <w:rsid w:val="003E07F8"/>
    <w:rsid w:val="003E1797"/>
    <w:rsid w:val="003E26F8"/>
    <w:rsid w:val="003E369B"/>
    <w:rsid w:val="003E3AB4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3056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1A21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3A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13BA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040F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4610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64DE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E6EED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1C5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25C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76119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17D9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3BB1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619A"/>
    <w:rsid w:val="00C1649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538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061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54F1A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079AA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17B3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94049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true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81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F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F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F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F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1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81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F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F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F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F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St-1864/2018</izvorni_sadrzaj>
    <derivirana_varijabla naziv="DomainObject.Predmet.OznakaBroj_1">St-1864/2018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GRUDENIĆ j.d.o.o. za trgovinu i usluge</izvorni_sadrzaj>
    <derivirana_varijabla naziv="DomainObject.Predmet.ProtustrankaFormated_1">  GRUDENIĆ j.d.o.o. za trgovinu i usluge</derivirana_varijabla>
  </DomainObject.Predmet.ProtustrankaFormated>
  <DomainObject.Predmet.ProtustrankaFormatedOIB>
    <izvorni_sadrzaj>  GRUDENIĆ j.d.o.o. za trgovinu i usluge, OIB 56741048648</izvorni_sadrzaj>
    <derivirana_varijabla naziv="DomainObject.Predmet.ProtustrankaFormatedOIB_1">  GRUDENIĆ j.d.o.o. za trgovinu i usluge, OIB 56741048648</derivirana_varijabla>
  </DomainObject.Predmet.ProtustrankaFormatedOIB>
  <DomainObject.Predmet.ProtustrankaFormatedWithAdress>
    <izvorni_sadrzaj> GRUDENIĆ j.d.o.o. za trgovinu i usluge, Dužica 102, 44272 Dužica</izvorni_sadrzaj>
    <derivirana_varijabla naziv="DomainObject.Predmet.ProtustrankaFormatedWithAdress_1"> GRUDENIĆ j.d.o.o. za trgovinu i usluge, Dužica 102, 44272 Dužica</derivirana_varijabla>
  </DomainObject.Predmet.ProtustrankaFormatedWithAdress>
  <DomainObject.Predmet.ProtustrankaFormatedWithAdressOIB>
    <izvorni_sadrzaj> GRUDENIĆ j.d.o.o. za trgovinu i usluge, OIB 56741048648, Dužica 102, 44272 Dužica</izvorni_sadrzaj>
    <derivirana_varijabla naziv="DomainObject.Predmet.ProtustrankaFormatedWithAdressOIB_1"> GRUDENIĆ j.d.o.o. za trgovinu i usluge, OIB 56741048648, Dužica 102, 44272 Dužica</derivirana_varijabla>
  </DomainObject.Predmet.ProtustrankaFormatedWithAdressOIB>
  <DomainObject.Predmet.ProtustrankaWithAdress>
    <izvorni_sadrzaj>GRUDENIĆ j.d.o.o. za trgovinu i usluge Dužica 102, 44272 Dužica</izvorni_sadrzaj>
    <derivirana_varijabla naziv="DomainObject.Predmet.ProtustrankaWithAdress_1">GRUDENIĆ j.d.o.o. za trgovinu i usluge Dužica 102, 44272 Dužica</derivirana_varijabla>
  </DomainObject.Predmet.ProtustrankaWithAdress>
  <DomainObject.Predmet.ProtustrankaWithAdressOIB>
    <izvorni_sadrzaj>GRUDENIĆ j.d.o.o. za trgovinu i usluge, OIB 56741048648, Dužica 102, 44272 Dužica</izvorni_sadrzaj>
    <derivirana_varijabla naziv="DomainObject.Predmet.ProtustrankaWithAdressOIB_1">GRUDENIĆ j.d.o.o. za trgovinu i usluge, OIB 56741048648, Dužica 102, 44272 Dužica</derivirana_varijabla>
  </DomainObject.Predmet.ProtustrankaWithAdressOIB>
  <DomainObject.Predmet.ProtustrankaNazivFormated>
    <izvorni_sadrzaj>GRUDENIĆ j.d.o.o. za trgovinu i usluge</izvorni_sadrzaj>
    <derivirana_varijabla naziv="DomainObject.Predmet.ProtustrankaNazivFormated_1">GRUDENIĆ j.d.o.o. za trgovinu i usluge</derivirana_varijabla>
  </DomainObject.Predmet.ProtustrankaNazivFormated>
  <DomainObject.Predmet.ProtustrankaNazivFormatedOIB>
    <izvorni_sadrzaj>GRUDENIĆ j.d.o.o. za trgovinu i usluge, OIB 56741048648</izvorni_sadrzaj>
    <derivirana_varijabla naziv="DomainObject.Predmet.ProtustrankaNazivFormatedOIB_1">GRUDENIĆ j.d.o.o. za trgovinu i usluge, OIB 56741048648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GRUDENIĆ j.d.o.o. za trgovinu i usluge</item>
    </izvorni_sadrzaj>
    <derivirana_varijabla naziv="DomainObject.Predmet.ProtuStrankaListFormated_1">
      <item>GRUDENIĆ j.d.o.o. za trgovinu i usluge</item>
    </derivirana_varijabla>
  </DomainObject.Predmet.ProtuStrankaListFormated>
  <DomainObject.Predmet.ProtuStrankaListFormatedOIB>
    <izvorni_sadrzaj>
      <item>GRUDENIĆ j.d.o.o. za trgovinu i usluge, OIB 56741048648</item>
    </izvorni_sadrzaj>
    <derivirana_varijabla naziv="DomainObject.Predmet.ProtuStrankaListFormatedOIB_1">
      <item>GRUDENIĆ j.d.o.o. za trgovinu i usluge, OIB 56741048648</item>
    </derivirana_varijabla>
  </DomainObject.Predmet.ProtuStrankaListFormatedOIB>
  <DomainObject.Predmet.ProtuStrankaListFormatedWithAdress>
    <izvorni_sadrzaj>
      <item>GRUDENIĆ j.d.o.o. za trgovinu i usluge, Dužica 102, 44272 Dužica</item>
    </izvorni_sadrzaj>
    <derivirana_varijabla naziv="DomainObject.Predmet.ProtuStrankaListFormatedWithAdress_1">
      <item>GRUDENIĆ j.d.o.o. za trgovinu i usluge, Dužica 102, 44272 Dužica</item>
    </derivirana_varijabla>
  </DomainObject.Predmet.ProtuStrankaListFormatedWithAdress>
  <DomainObject.Predmet.ProtuStrankaListFormatedWithAdressOIB>
    <izvorni_sadrzaj>
      <item>GRUDENIĆ j.d.o.o. za trgovinu i usluge, OIB 56741048648, Dužica 102, 44272 Dužica</item>
    </izvorni_sadrzaj>
    <derivirana_varijabla naziv="DomainObject.Predmet.ProtuStrankaListFormatedWithAdressOIB_1">
      <item>GRUDENIĆ j.d.o.o. za trgovinu i usluge, OIB 56741048648, Dužica 102, 44272 Dužica</item>
    </derivirana_varijabla>
  </DomainObject.Predmet.ProtuStrankaListFormatedWithAdressOIB>
  <DomainObject.Predmet.ProtuStrankaListNazivFormated>
    <izvorni_sadrzaj>
      <item>GRUDENIĆ j.d.o.o. za trgovinu i usluge</item>
    </izvorni_sadrzaj>
    <derivirana_varijabla naziv="DomainObject.Predmet.ProtuStrankaListNazivFormated_1">
      <item>GRUDENIĆ j.d.o.o. za trgovinu i usluge</item>
    </derivirana_varijabla>
  </DomainObject.Predmet.ProtuStrankaListNazivFormated>
  <DomainObject.Predmet.ProtuStrankaListNazivFormatedOIB>
    <izvorni_sadrzaj>
      <item>GRUDENIĆ j.d.o.o. za trgovinu i usluge, OIB 56741048648</item>
    </izvorni_sadrzaj>
    <derivirana_varijabla naziv="DomainObject.Predmet.ProtuStrankaListNazivFormatedOIB_1">
      <item>GRUDENIĆ j.d.o.o. za trgovinu i usluge, OIB 56741048648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GRUDENIĆ j.d.o.o. za trgovinu i usluge</izvorni_sadrzaj>
    <derivirana_varijabla naziv="DomainObject.Predmet.ProtustrankaIDrugi_1">GRUDENIĆ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GRUDENIĆ j.d.o.o. za trgovinu i usluge, OIB 56741048648, Dužica 102, 44272 Dužica</izvorni_sadrzaj>
    <derivirana_varijabla naziv="DomainObject.Predmet.ProtustrankaIDrugiAdressOIB_1">GRUDENIĆ j.d.o.o. za trgovinu i usluge, OIB 56741048648, Dužica 102, 44272 Dužica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GRUDENIĆ j.d.o.o. za trgovinu i usluge</item>
      <item>FINA Regionalni centar Zagreb</item>
    </izvorni_sadrzaj>
    <derivirana_varijabla naziv="DomainObject.Predmet.SudioniciListNaziv_1">
      <item>GRUDENIĆ j.d.o.o. za trgovinu i usluge</item>
      <item>FINA Regionalni centar Zagreb</item>
    </derivirana_varijabla>
  </DomainObject.Predmet.SudioniciListNaziv>
  <DomainObject.Predmet.SudioniciListAdressOIB>
    <izvorni_sadrzaj>
      <item>GRUDENIĆ j.d.o.o. za trgovinu i usluge, OIB 56741048648, Dužica 102,44272 Dužica</item>
      <item>FINA Regionalni centar Zagreb, OIB 85821130368, Trg svibanjskih žrtava 1995. 1,10000 Zagreb</item>
    </izvorni_sadrzaj>
    <derivirana_varijabla naziv="DomainObject.Predmet.SudioniciListAdressOIB_1">
      <item>GRUDENIĆ j.d.o.o. za trgovinu i usluge, OIB 56741048648, Dužica 102,44272 Dužica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56741048648</item>
      <item>, OIB 85821130368</item>
    </izvorni_sadrzaj>
    <derivirana_varijabla naziv="DomainObject.Predmet.SudioniciListNazivOIB_1">
      <item>, OIB 56741048648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St-1864/2018-4</izvorni_sadrzaj>
    <derivirana_varijabla naziv="DomainObject.PredzadnjaOdlukaIzPredmeta.Oznaka_1">St-1864/2018-4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A64EB-703C-40B8-9173-66F2A4FFCD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757</properties:Words>
  <properties:Characters>3948</properties:Characters>
  <properties:Lines>105</properties:Lines>
  <properties:Paragraphs>35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2019-01-11T07:33:00Z</cp:lastPrinted>
  <dcterms:modified xmlns:xsi="http://www.w3.org/2001/XMLSchema-instance" xsi:type="dcterms:W3CDTF">2019-01-14T13:23:00Z</dcterms:modified>
  <cp:revision>51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