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356D61" w:rsidR="007E13E1" w:rsidRPr="005F7BBA">
        <w:trPr>
          <w:trHeight w:val="1435"/>
        </w:trPr>
        <w:tc>
          <w:tcPr>
            <w:tcW w:type="dxa" w:w="2531"/>
          </w:tcPr>
          <w:p w:rsidRDefault="007E13E1" w:rsidP="00514686" w:rsidR="00224568">
            <w:pPr>
              <w:jc w:val="center"/>
            </w:pPr>
            <w:bookmarkStart w:name="_GoBack" w:id="0"/>
            <w:bookmarkEnd w:id="0"/>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7E13E1" w:rsidP="00356D61" w:rsidR="007E13E1" w:rsidRPr="005F7BBA">
            <w:pPr>
              <w:jc w:val="center"/>
            </w:pPr>
            <w:r w:rsidRPr="005F7BBA">
              <w:t>Republika Hrvatska</w:t>
            </w:r>
          </w:p>
          <w:p w:rsidRDefault="007E13E1" w:rsidP="00356D61" w:rsidR="007E13E1" w:rsidRPr="005F7BBA">
            <w:pPr>
              <w:jc w:val="center"/>
            </w:pPr>
            <w:r w:rsidRPr="005F7BBA">
              <w:t>Trgovački sud u Splitu</w:t>
            </w:r>
          </w:p>
          <w:p w:rsidRDefault="007E13E1" w:rsidP="00356D61" w:rsidR="007E13E1" w:rsidRPr="005F7BBA">
            <w:pPr>
              <w:jc w:val="center"/>
            </w:pPr>
            <w:r w:rsidRPr="005F7BBA">
              <w:t>Split, Sukoišanska 6</w:t>
            </w:r>
          </w:p>
        </w:tc>
      </w:tr>
    </w:tbl>
    <w:p w14:textId="45be433" w14:paraId="45be433" w:rsidRDefault="007E13E1" w:rsidP="007E13E1" w:rsidR="007E13E1">
      <w:pPr>
        <w:jc w:val="right"/>
        <w15:collapsed w:val="false"/>
      </w:pPr>
      <w:r>
        <w:br w:clear="all" w:type="textWrapping"/>
      </w:r>
      <w:r w:rsidR="00514686">
        <w:t>Poslovni broj: 4.</w:t>
      </w:r>
      <w:r>
        <w:t>St-</w:t>
      </w:r>
      <w:r w:rsidR="007F3ED9">
        <w:t>618</w:t>
      </w:r>
      <w:r w:rsidR="004F4777">
        <w:t>/2017-</w:t>
      </w:r>
      <w:r w:rsidR="007F3ED9">
        <w:t>18</w:t>
      </w:r>
    </w:p>
    <w:p w:rsidRDefault="00224568" w:rsidP="00514686" w:rsidR="00224568">
      <w:pPr>
        <w:pStyle w:val="Naslov1"/>
        <w:jc w:val="left"/>
        <w:rPr>
          <w:b w:val="false"/>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224568" w:rsidP="00FE2B38" w:rsidR="00224568">
      <w:pPr>
        <w:pStyle w:val="Naslov2"/>
        <w:jc w:val="left"/>
        <w:rPr>
          <w:bCs/>
          <w:szCs w:val="24"/>
        </w:rPr>
      </w:pPr>
    </w:p>
    <w:p w:rsidRDefault="00E14AE2" w:rsidP="00D4027A" w:rsidR="00D4027A" w:rsidRPr="00B25EAD">
      <w:pPr>
        <w:pStyle w:val="Naslov2"/>
        <w:rPr>
          <w:bCs/>
          <w:szCs w:val="24"/>
        </w:rPr>
      </w:pPr>
      <w:r w:rsidRPr="00B25EAD">
        <w:rPr>
          <w:bCs/>
          <w:szCs w:val="24"/>
        </w:rPr>
        <w:t>R J E Š E NJ E</w:t>
      </w:r>
    </w:p>
    <w:p w:rsidRDefault="00224568" w:rsidP="00D4027A" w:rsidR="00224568" w:rsidRPr="00B25EAD">
      <w:pPr>
        <w:rPr>
          <w:lang w:val="hr-HR"/>
        </w:rPr>
      </w:pPr>
    </w:p>
    <w:p w:rsidRDefault="00D4027A" w:rsidP="00634348" w:rsidR="00634348" w:rsidRPr="003148C7">
      <w:pPr>
        <w:pStyle w:val="Tijeloteksta"/>
        <w:rPr>
          <w:sz w:val="16"/>
          <w:szCs w:val="16"/>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u</w:t>
      </w:r>
      <w:r w:rsidR="00634348">
        <w:rPr>
          <w:lang w:val="hr-HR"/>
        </w:rPr>
        <w:t xml:space="preserve"> stečajnom postupku povodom zahtjeva za provedbu stečajnog postupka nad dužnikom </w:t>
      </w:r>
      <w:r w:rsidR="007F3ED9" w:rsidRPr="009F65F3">
        <w:t>SENECIO d.o.o.</w:t>
      </w:r>
      <w:r w:rsidR="007F3ED9">
        <w:t xml:space="preserve">, Kaštelanova 4, Split, OIB: </w:t>
      </w:r>
      <w:r w:rsidR="007F3ED9" w:rsidRPr="009F65F3">
        <w:t>37305933684</w:t>
      </w:r>
      <w:r w:rsidR="00C81C12">
        <w:rPr>
          <w:lang w:val="hr-HR"/>
        </w:rPr>
        <w:t>,</w:t>
      </w:r>
      <w:r w:rsidR="00634348">
        <w:rPr>
          <w:lang w:val="hr-HR"/>
        </w:rPr>
        <w:t xml:space="preserve"> </w:t>
      </w:r>
      <w:r w:rsidR="004F4777">
        <w:rPr>
          <w:lang w:val="hr-HR"/>
        </w:rPr>
        <w:t>22</w:t>
      </w:r>
      <w:r w:rsidR="00195FC7">
        <w:rPr>
          <w:lang w:val="hr-HR"/>
        </w:rPr>
        <w:t>. studenog</w:t>
      </w:r>
      <w:r w:rsidR="00FE2B38">
        <w:rPr>
          <w:lang w:val="hr-HR"/>
        </w:rPr>
        <w:t xml:space="preserve"> </w:t>
      </w:r>
      <w:r w:rsidR="00224568">
        <w:rPr>
          <w:lang w:val="hr-HR"/>
        </w:rPr>
        <w:t>2018.</w:t>
      </w:r>
    </w:p>
    <w:p w:rsidRDefault="00224568" w:rsidP="00514686" w:rsidR="00224568">
      <w:pPr>
        <w:rPr>
          <w:lang w:val="hr-HR"/>
        </w:rPr>
      </w:pPr>
    </w:p>
    <w:p w:rsidRDefault="00E14AE2" w:rsidP="00D4027A" w:rsidR="00224568">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D4027A" w:rsidP="00514686" w:rsidR="00642955" w:rsidRPr="00514686">
      <w:pPr>
        <w:jc w:val="center"/>
        <w:rPr>
          <w:lang w:val="hr-HR"/>
        </w:rPr>
      </w:pPr>
      <w:r w:rsidRPr="00403F01">
        <w:rPr>
          <w:lang w:val="hr-HR"/>
        </w:rPr>
        <w:t xml:space="preserve">                                   </w:t>
      </w: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7F3ED9" w:rsidRPr="009F65F3">
        <w:t>SENECIO d.o.o.</w:t>
      </w:r>
      <w:r w:rsidR="007F3ED9">
        <w:t xml:space="preserve">, Kaštelanova 4, Split, OIB: </w:t>
      </w:r>
      <w:r w:rsidR="007F3ED9" w:rsidRPr="009F65F3">
        <w:t>37305933684</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4F4777">
        <w:rPr>
          <w:szCs w:val="20"/>
          <w:lang w:eastAsia="hr-HR" w:val="en-AU"/>
        </w:rPr>
        <w:t>22</w:t>
      </w:r>
      <w:r w:rsidR="00591148">
        <w:rPr>
          <w:szCs w:val="20"/>
          <w:lang w:eastAsia="hr-HR" w:val="en-AU"/>
        </w:rPr>
        <w:t>. studenog</w:t>
      </w:r>
      <w:r w:rsidR="00224568">
        <w:rPr>
          <w:szCs w:val="20"/>
          <w:lang w:eastAsia="hr-HR" w:val="en-AU"/>
        </w:rPr>
        <w:t xml:space="preserve"> 2018.</w:t>
      </w:r>
      <w:r w:rsidR="002D3D3D" w:rsidRPr="00C81C12">
        <w:rPr>
          <w:szCs w:val="20"/>
          <w:lang w:eastAsia="hr-HR" w:val="en-AU"/>
        </w:rPr>
        <w:t xml:space="preserve"> u </w:t>
      </w:r>
      <w:r w:rsidR="001236BA">
        <w:rPr>
          <w:szCs w:val="20"/>
          <w:lang w:eastAsia="hr-HR" w:val="en-AU"/>
        </w:rPr>
        <w:t xml:space="preserve">10:00 </w:t>
      </w:r>
      <w:r w:rsidRPr="00C81C12">
        <w:rPr>
          <w:szCs w:val="20"/>
          <w:lang w:eastAsia="hr-HR" w:val="en-AU"/>
        </w:rPr>
        <w:t>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634348" w:rsidP="004726A1" w:rsidR="00C81C12" w:rsidRPr="004726A1">
      <w:pPr>
        <w:pStyle w:val="Odlomakpopisa"/>
        <w:numPr>
          <w:ilvl w:val="0"/>
          <w:numId w:val="7"/>
        </w:numPr>
        <w:ind w:hanging="567" w:left="567"/>
        <w:jc w:val="both"/>
        <w:rPr>
          <w:szCs w:val="20"/>
          <w:lang w:eastAsia="hr-HR" w:val="en-AU"/>
        </w:rPr>
      </w:pPr>
      <w:r w:rsidRPr="00C81C12">
        <w:rPr>
          <w:lang w:val="hr-HR"/>
        </w:rPr>
        <w:t xml:space="preserve">Za stečajnog upravitelja imenuje se </w:t>
      </w:r>
      <w:r w:rsidR="007F3ED9">
        <w:t xml:space="preserve">Mateo Puljić, </w:t>
      </w:r>
      <w:r w:rsidR="007F3ED9" w:rsidRPr="00D516B9">
        <w:t>Vesanovićeva 13</w:t>
      </w:r>
      <w:r w:rsidR="007F3ED9">
        <w:t>, Split, OIB:24219684702</w:t>
      </w:r>
      <w:r w:rsidR="00245E94">
        <w:t>.</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7F3ED9" w:rsidRPr="009F65F3">
        <w:t>SENECIO d.o.o.</w:t>
      </w:r>
      <w:r w:rsidR="007F3ED9">
        <w:t xml:space="preserve">, Kaštelanova 4, Split, OIB: </w:t>
      </w:r>
      <w:r w:rsidR="007F3ED9" w:rsidRPr="009F65F3">
        <w:t>37305933684</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634348" w:rsidP="00E14AE2" w:rsidR="00634348" w:rsidRPr="007A51CD">
      <w:pPr>
        <w:rPr>
          <w:sz w:val="16"/>
          <w:szCs w:val="16"/>
          <w:lang w:val="hr-HR"/>
        </w:rPr>
      </w:pPr>
    </w:p>
    <w:p w:rsidRDefault="004F4777" w:rsidP="00514686" w:rsidR="004F4777">
      <w:pPr>
        <w:jc w:val="center"/>
        <w:rPr>
          <w:lang w:val="hr-HR"/>
        </w:rPr>
      </w:pPr>
    </w:p>
    <w:p w:rsidRDefault="006C0489" w:rsidP="00514686" w:rsidR="00224568">
      <w:pPr>
        <w:jc w:val="center"/>
        <w:rPr>
          <w:lang w:val="hr-HR"/>
        </w:rPr>
      </w:pPr>
      <w:r>
        <w:rPr>
          <w:lang w:val="hr-HR"/>
        </w:rPr>
        <w:t>Obrazloženje</w:t>
      </w:r>
    </w:p>
    <w:p w:rsidRDefault="00E14AE2" w:rsidP="00E14AE2" w:rsidR="00E14AE2">
      <w:pPr>
        <w:rPr>
          <w:lang w:val="hr-HR"/>
        </w:rPr>
      </w:pPr>
    </w:p>
    <w:p w:rsidRDefault="007F3ED9" w:rsidP="007F3ED9" w:rsidR="007F3ED9">
      <w:pPr>
        <w:ind w:firstLine="709"/>
        <w:jc w:val="both"/>
        <w:rPr>
          <w:rFonts w:cstheme="minorBidi" w:eastAsiaTheme="minorHAnsi"/>
        </w:rPr>
      </w:pPr>
      <w:r w:rsidRPr="0048697F">
        <w:rPr>
          <w:rFonts w:cstheme="minorBidi" w:eastAsiaTheme="minorHAnsi"/>
        </w:rPr>
        <w:t xml:space="preserve">Financijska agencija, Regionalni centar Split podnijela je ovom sudu </w:t>
      </w:r>
      <w:r>
        <w:rPr>
          <w:rFonts w:cstheme="minorBidi" w:eastAsiaTheme="minorHAnsi"/>
        </w:rPr>
        <w:t>1. lipnja 2017</w:t>
      </w:r>
      <w:r w:rsidRPr="0048697F">
        <w:rPr>
          <w:rFonts w:cstheme="minorBidi" w:eastAsiaTheme="minorHAnsi"/>
        </w:rPr>
        <w:t xml:space="preserve">. </w:t>
      </w:r>
      <w:r>
        <w:rPr>
          <w:rFonts w:cstheme="minorBidi" w:eastAsiaTheme="minorHAnsi"/>
        </w:rPr>
        <w:t>prijedlog za otvaranje</w:t>
      </w:r>
      <w:r w:rsidRPr="0048697F">
        <w:rPr>
          <w:rFonts w:cstheme="minorBidi" w:eastAsiaTheme="minorHAnsi"/>
        </w:rPr>
        <w:t xml:space="preserve"> stečajnog postupka nad </w:t>
      </w:r>
      <w:r>
        <w:rPr>
          <w:rFonts w:cstheme="minorBidi" w:eastAsiaTheme="minorHAnsi"/>
        </w:rPr>
        <w:t xml:space="preserve">dužnikom </w:t>
      </w:r>
      <w:r w:rsidRPr="009F65F3">
        <w:t>SENECIO d.o.o.</w:t>
      </w:r>
      <w:r>
        <w:t xml:space="preserve">, Kaštelanova 4, Split, OIB: </w:t>
      </w:r>
      <w:r w:rsidRPr="009F65F3">
        <w:t>37305933684</w:t>
      </w:r>
      <w:r w:rsidRPr="0048697F">
        <w:rPr>
          <w:rFonts w:cstheme="minorBidi" w:eastAsiaTheme="minorHAnsi"/>
        </w:rPr>
        <w:t>, navodeći d</w:t>
      </w:r>
      <w:r>
        <w:rPr>
          <w:rFonts w:cstheme="minorBidi" w:eastAsiaTheme="minorHAnsi"/>
        </w:rPr>
        <w:t>a dužnik ima 6 zaposlenih</w:t>
      </w:r>
      <w:r w:rsidRPr="0048697F">
        <w:rPr>
          <w:rFonts w:cstheme="minorBidi" w:eastAsiaTheme="minorHAnsi"/>
        </w:rPr>
        <w:t xml:space="preserve">, a da na </w:t>
      </w:r>
      <w:r>
        <w:rPr>
          <w:rFonts w:cstheme="minorBidi" w:eastAsiaTheme="minorHAnsi"/>
        </w:rPr>
        <w:t>24. svibnja 2017</w:t>
      </w:r>
      <w:r w:rsidRPr="0048697F">
        <w:rPr>
          <w:rFonts w:cstheme="minorBidi" w:eastAsiaTheme="minorHAnsi"/>
        </w:rPr>
        <w:t>. u Očevidniku redoslijeda osnova za plaćanje, ima evidentirane neizvršene osnove za plaćanje u neprekinutom razdoblju od 1</w:t>
      </w:r>
      <w:r>
        <w:rPr>
          <w:rFonts w:cstheme="minorBidi" w:eastAsiaTheme="minorHAnsi"/>
        </w:rPr>
        <w:t>20</w:t>
      </w:r>
      <w:r w:rsidRPr="0048697F">
        <w:rPr>
          <w:rFonts w:cstheme="minorBidi" w:eastAsiaTheme="minorHAnsi"/>
        </w:rPr>
        <w:t xml:space="preserve"> dana, u ukupnom iznosu od </w:t>
      </w:r>
      <w:r>
        <w:rPr>
          <w:rFonts w:cstheme="minorBidi" w:eastAsiaTheme="minorHAnsi"/>
        </w:rPr>
        <w:t>29.553,41</w:t>
      </w:r>
      <w:r w:rsidRPr="0048697F">
        <w:rPr>
          <w:rFonts w:cstheme="minorBidi" w:eastAsiaTheme="minorHAnsi"/>
        </w:rPr>
        <w:t xml:space="preserve"> </w:t>
      </w:r>
      <w:r>
        <w:rPr>
          <w:rFonts w:cstheme="minorBidi" w:eastAsiaTheme="minorHAnsi"/>
        </w:rPr>
        <w:t>kuna.</w:t>
      </w:r>
    </w:p>
    <w:p w:rsidRDefault="007F3ED9" w:rsidP="007F3ED9" w:rsidR="007F3ED9">
      <w:pPr>
        <w:ind w:firstLine="708"/>
        <w:jc w:val="both"/>
      </w:pPr>
    </w:p>
    <w:p w:rsidRDefault="007F3ED9" w:rsidP="007F3ED9" w:rsidR="007F3ED9">
      <w:pPr>
        <w:ind w:firstLine="708"/>
        <w:jc w:val="both"/>
      </w:pPr>
      <w:r>
        <w:t>R</w:t>
      </w:r>
      <w:r w:rsidRPr="006A49A6">
        <w:t xml:space="preserve">ješenjem </w:t>
      </w:r>
      <w:r>
        <w:t>ovog suda poslovni broj</w:t>
      </w:r>
      <w:r w:rsidRPr="006A49A6">
        <w:t xml:space="preserve"> </w:t>
      </w:r>
      <w:r>
        <w:t>4</w:t>
      </w:r>
      <w:r w:rsidRPr="006A49A6">
        <w:t>.St-</w:t>
      </w:r>
      <w:r>
        <w:t>618/2017</w:t>
      </w:r>
      <w:r w:rsidRPr="006A49A6">
        <w:t xml:space="preserve"> od </w:t>
      </w:r>
      <w:r>
        <w:t>25. rujna 2018. pokrenut je</w:t>
      </w:r>
      <w:r w:rsidRPr="006A49A6">
        <w:t xml:space="preserve"> prethodni postupak </w:t>
      </w:r>
      <w:r>
        <w:t>radi utvrđivanja uvjeta za otvaranje stečajnog postupka nad dužnikom</w:t>
      </w:r>
      <w:r w:rsidRPr="006A49A6">
        <w:t>.</w:t>
      </w:r>
    </w:p>
    <w:p w:rsidRDefault="007F3ED9" w:rsidP="007F3ED9" w:rsidR="007F3ED9">
      <w:pPr>
        <w:ind w:firstLine="708"/>
        <w:jc w:val="both"/>
      </w:pPr>
    </w:p>
    <w:p w:rsidRDefault="007F3ED9" w:rsidP="007F3ED9" w:rsidR="007F3ED9" w:rsidRPr="009126D3">
      <w:pPr>
        <w:ind w:firstLine="708"/>
        <w:jc w:val="both"/>
      </w:pPr>
      <w:r w:rsidRPr="00B15C97">
        <w:t xml:space="preserve">Na ročištu održanom </w:t>
      </w:r>
      <w:r>
        <w:t>10. listopada 2018.</w:t>
      </w:r>
      <w:r w:rsidRPr="00B15C97">
        <w:t xml:space="preserve"> zz dužnika </w:t>
      </w:r>
      <w:r>
        <w:t>Anita Lozo</w:t>
      </w:r>
      <w:r w:rsidRPr="00B15C97">
        <w:t xml:space="preserve"> se </w:t>
      </w:r>
      <w:r>
        <w:t xml:space="preserve">izjasnila </w:t>
      </w:r>
      <w:r w:rsidRPr="00B15C97">
        <w:t xml:space="preserve">o prijedlogu za otvaranje stečajnog postupka nad </w:t>
      </w:r>
      <w:r>
        <w:t>dužnikom</w:t>
      </w:r>
      <w:r w:rsidRPr="00B15C97">
        <w:t xml:space="preserve">, te je </w:t>
      </w:r>
      <w:r>
        <w:t>izjavila</w:t>
      </w:r>
      <w:r w:rsidRPr="00B15C97">
        <w:t xml:space="preserve"> da </w:t>
      </w:r>
      <w:r>
        <w:t>se</w:t>
      </w:r>
      <w:r w:rsidRPr="00B15C97">
        <w:t xml:space="preserve"> navedeno</w:t>
      </w:r>
      <w:r>
        <w:t xml:space="preserve"> društvo bavilo ugostiteljstvom te je imalo ugostiteljski objekt na adresi Vukovarska bb. Prije godinu i pol dana društvo više ne obavlja svoju djelatnost. Zaposlenika je bilo 5-6. Društvo je aktivno poslovalo 7 do 8 godina. Vezano za iznos blokade naveden u potvrdi istaknula da je istoj naveden iznos od oko 40.000,00 kuna koji se odnosi na dug prema Poreznoj upravi ali je navedeni iznos podmiren te će isti biti brisan iz očevidnika FINE. Isto tako u blokadi su određeni iznosi koji se odnose na jamstva ali ista će jamstva također biti brisana tako da u </w:t>
      </w:r>
      <w:r>
        <w:lastRenderedPageBreak/>
        <w:t xml:space="preserve">blokadi ostaje dug prema Čistoći d.o.o. i ostalima. Društvo nema nikakve imovine. Istaknula je da je suglasna s prijedlogom za otvaranjem stečajnog postupka nad dužnikom. </w:t>
      </w:r>
    </w:p>
    <w:p w:rsidRDefault="007F3ED9" w:rsidP="007F3ED9" w:rsidR="007F3ED9">
      <w:pPr>
        <w:jc w:val="both"/>
      </w:pPr>
    </w:p>
    <w:p w:rsidRDefault="007F3ED9" w:rsidP="007F3ED9" w:rsidR="007F3ED9">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t>20 spisa) kojom se potvrđuje da dužnik na dan 9. listopada 2018., u Očevidniku redoslijeda osnova za plaćanje, ima evidentirane neizvršne osnove za plaćanje u neprekinutom razdoblju od 622 dan.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članka 6. stavak 1., stavak 2. podstavak 1. i stavak 4. SZ.</w:t>
      </w:r>
    </w:p>
    <w:p w:rsidRDefault="007F3ED9" w:rsidP="007F3ED9" w:rsidR="007F3ED9">
      <w:pPr>
        <w:ind w:firstLine="708"/>
        <w:jc w:val="both"/>
      </w:pPr>
    </w:p>
    <w:p w:rsidRDefault="007F3ED9" w:rsidP="007F3ED9" w:rsidR="007F3ED9">
      <w:pPr>
        <w:ind w:firstLine="708"/>
        <w:jc w:val="both"/>
      </w:pPr>
      <w:r>
        <w:t xml:space="preserve">Međutim, osim postojanja stečajnog razloga kod dužnika, iz rezultata prethodnog postupka također proizlazi i da dužnik nema bilo kakve vrjednije imovine koju bi ušla u stečajnu masu. </w:t>
      </w:r>
    </w:p>
    <w:p w:rsidRDefault="001022EA" w:rsidP="001022EA" w:rsidR="001022EA">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B</w:t>
      </w:r>
      <w:r w:rsidRPr="00B9502C">
        <w:rPr>
          <w:rFonts w:cs="Times New Roman" w:hAnsi="Times New Roman" w:ascii="Times New Roman"/>
          <w:sz w:val="24"/>
          <w:szCs w:val="24"/>
        </w:rPr>
        <w:t>udući iz provedenog prethodnog postupka proizlazi da dužnik nema likvidne imovine koja bi ušla u stečajnu masu i iz koje bi se mogli podmiriti barem troškovi stečajnog postupka, ovaj sud je rj</w:t>
      </w:r>
      <w:r>
        <w:rPr>
          <w:rFonts w:cs="Times New Roman" w:hAnsi="Times New Roman" w:ascii="Times New Roman"/>
          <w:sz w:val="24"/>
          <w:szCs w:val="24"/>
        </w:rPr>
        <w:t>ešenjem poslovni broj 4.St-</w:t>
      </w:r>
      <w:r w:rsidR="007F3ED9">
        <w:rPr>
          <w:rFonts w:cs="Times New Roman" w:hAnsi="Times New Roman" w:ascii="Times New Roman"/>
          <w:sz w:val="24"/>
          <w:szCs w:val="24"/>
        </w:rPr>
        <w:t>618</w:t>
      </w:r>
      <w:r w:rsidR="004F4777">
        <w:rPr>
          <w:rFonts w:cs="Times New Roman" w:hAnsi="Times New Roman" w:ascii="Times New Roman"/>
          <w:sz w:val="24"/>
          <w:szCs w:val="24"/>
        </w:rPr>
        <w:t>/2017-</w:t>
      </w:r>
      <w:r w:rsidR="006510A5">
        <w:rPr>
          <w:rFonts w:cs="Times New Roman" w:hAnsi="Times New Roman" w:ascii="Times New Roman"/>
          <w:sz w:val="24"/>
          <w:szCs w:val="24"/>
        </w:rPr>
        <w:t>13</w:t>
      </w:r>
      <w:r w:rsidRPr="00B9502C">
        <w:rPr>
          <w:rFonts w:cs="Times New Roman" w:hAnsi="Times New Roman" w:ascii="Times New Roman"/>
          <w:sz w:val="24"/>
          <w:szCs w:val="24"/>
        </w:rPr>
        <w:t xml:space="preserve"> od </w:t>
      </w:r>
      <w:r w:rsidR="006510A5">
        <w:rPr>
          <w:rFonts w:cs="Times New Roman" w:hAnsi="Times New Roman" w:ascii="Times New Roman"/>
          <w:sz w:val="24"/>
          <w:szCs w:val="24"/>
        </w:rPr>
        <w:t>10</w:t>
      </w:r>
      <w:r w:rsidR="004F4777">
        <w:rPr>
          <w:rFonts w:cs="Times New Roman" w:hAnsi="Times New Roman" w:ascii="Times New Roman"/>
          <w:sz w:val="24"/>
          <w:szCs w:val="24"/>
        </w:rPr>
        <w:t>. listopada</w:t>
      </w:r>
      <w:r>
        <w:rPr>
          <w:rFonts w:cs="Times New Roman" w:hAnsi="Times New Roman" w:ascii="Times New Roman"/>
          <w:sz w:val="24"/>
          <w:szCs w:val="24"/>
        </w:rPr>
        <w:t xml:space="preserve"> 2018</w:t>
      </w:r>
      <w:r w:rsidRPr="00B9502C">
        <w:rPr>
          <w:rFonts w:cs="Times New Roman" w:hAnsi="Times New Roman" w:ascii="Times New Roman"/>
          <w:sz w:val="24"/>
          <w:szCs w:val="24"/>
        </w:rPr>
        <w:t xml:space="preserve">. pozvao vjerovnike i sve druge zainteresirane osobe koje imaju pravni interes za redovnim provođenjem stečajnog postupka nad dužnikom </w:t>
      </w:r>
      <w:r w:rsidR="007F3ED9" w:rsidRPr="007F3ED9">
        <w:rPr>
          <w:rFonts w:cs="Times New Roman" w:hAnsi="Times New Roman" w:ascii="Times New Roman"/>
          <w:sz w:val="24"/>
          <w:szCs w:val="24"/>
        </w:rPr>
        <w:t>SENECIO d.o.o., Kaštelanova 4, Split, OIB: 37305933684</w:t>
      </w:r>
      <w:r w:rsidRPr="00B9502C">
        <w:rPr>
          <w:rFonts w:cs="Times New Roman" w:hAnsi="Times New Roman" w:ascii="Times New Roman"/>
          <w:sz w:val="24"/>
          <w:szCs w:val="24"/>
        </w:rPr>
        <w:t>, da u roku od 15 dana nakon proteka osmog dana od objave poziva na mrežnoj stranici e-Oglasna ploča sudova</w:t>
      </w:r>
      <w:r>
        <w:rPr>
          <w:rFonts w:cs="Times New Roman" w:hAnsi="Times New Roman" w:ascii="Times New Roman"/>
          <w:sz w:val="24"/>
          <w:szCs w:val="24"/>
        </w:rPr>
        <w:t>, solidarno predujme iznos od 20</w:t>
      </w:r>
      <w:r w:rsidRPr="00B9502C">
        <w:rPr>
          <w:rFonts w:cs="Times New Roman" w:hAnsi="Times New Roman" w:ascii="Times New Roman"/>
          <w:sz w:val="24"/>
          <w:szCs w:val="24"/>
        </w:rPr>
        <w:t>.000,00 kuna za pokriće troškova prethodnog i otvorenog stečajnog postupka na depozitni račun Trgovačkog suda u Splitu. Navedeno rješenje je javno objavljeno na mrežnoj stranici e-Oglasna ploča sudova</w:t>
      </w:r>
      <w:r w:rsidR="006510A5">
        <w:rPr>
          <w:rFonts w:cs="Times New Roman" w:hAnsi="Times New Roman" w:ascii="Times New Roman"/>
          <w:sz w:val="24"/>
          <w:szCs w:val="24"/>
        </w:rPr>
        <w:t xml:space="preserve"> 10</w:t>
      </w:r>
      <w:r>
        <w:rPr>
          <w:rFonts w:cs="Times New Roman" w:hAnsi="Times New Roman" w:ascii="Times New Roman"/>
          <w:sz w:val="24"/>
          <w:szCs w:val="24"/>
        </w:rPr>
        <w:t xml:space="preserve">. </w:t>
      </w:r>
      <w:r w:rsidR="004F4777">
        <w:rPr>
          <w:rFonts w:cs="Times New Roman" w:hAnsi="Times New Roman" w:ascii="Times New Roman"/>
          <w:sz w:val="24"/>
          <w:szCs w:val="24"/>
        </w:rPr>
        <w:t>listopada</w:t>
      </w:r>
      <w:r>
        <w:rPr>
          <w:rFonts w:cs="Times New Roman" w:hAnsi="Times New Roman" w:ascii="Times New Roman"/>
          <w:sz w:val="24"/>
          <w:szCs w:val="24"/>
        </w:rPr>
        <w:t xml:space="preserve"> 2018</w:t>
      </w:r>
      <w:r w:rsidRPr="00B9502C">
        <w:rPr>
          <w:rFonts w:cs="Times New Roman" w:hAnsi="Times New Roman" w:ascii="Times New Roman"/>
          <w:sz w:val="24"/>
          <w:szCs w:val="24"/>
        </w:rPr>
        <w:t>., a temeljem odredbe čl</w:t>
      </w:r>
      <w:r>
        <w:rPr>
          <w:rFonts w:cs="Times New Roman" w:hAnsi="Times New Roman" w:ascii="Times New Roman"/>
          <w:sz w:val="24"/>
          <w:szCs w:val="24"/>
        </w:rPr>
        <w:t>anka</w:t>
      </w:r>
      <w:r w:rsidRPr="00B9502C">
        <w:rPr>
          <w:rFonts w:cs="Times New Roman" w:hAnsi="Times New Roman" w:ascii="Times New Roman"/>
          <w:sz w:val="24"/>
          <w:szCs w:val="24"/>
        </w:rPr>
        <w:t xml:space="preserve"> 132. i čl</w:t>
      </w:r>
      <w:r>
        <w:rPr>
          <w:rFonts w:cs="Times New Roman" w:hAnsi="Times New Roman" w:ascii="Times New Roman"/>
          <w:sz w:val="24"/>
          <w:szCs w:val="24"/>
        </w:rPr>
        <w:t>anka</w:t>
      </w:r>
      <w:r w:rsidRPr="00B9502C">
        <w:rPr>
          <w:rFonts w:cs="Times New Roman" w:hAnsi="Times New Roman" w:ascii="Times New Roman"/>
          <w:sz w:val="24"/>
          <w:szCs w:val="24"/>
        </w:rPr>
        <w:t xml:space="preserve"> 12. st</w:t>
      </w:r>
      <w:r>
        <w:rPr>
          <w:rFonts w:cs="Times New Roman" w:hAnsi="Times New Roman" w:ascii="Times New Roman"/>
          <w:sz w:val="24"/>
          <w:szCs w:val="24"/>
        </w:rPr>
        <w:t>avak</w:t>
      </w:r>
      <w:r w:rsidRPr="00B9502C">
        <w:rPr>
          <w:rFonts w:cs="Times New Roman" w:hAnsi="Times New Roman" w:ascii="Times New Roman"/>
          <w:sz w:val="24"/>
          <w:szCs w:val="24"/>
        </w:rPr>
        <w:t xml:space="preserve"> 1.</w:t>
      </w:r>
      <w:r>
        <w:rPr>
          <w:rFonts w:cs="Times New Roman" w:hAnsi="Times New Roman" w:ascii="Times New Roman"/>
          <w:sz w:val="24"/>
          <w:szCs w:val="24"/>
        </w:rPr>
        <w:t xml:space="preserve"> </w:t>
      </w:r>
      <w:r w:rsidR="00591148">
        <w:rPr>
          <w:rFonts w:cs="Times New Roman" w:hAnsi="Times New Roman" w:ascii="Times New Roman"/>
          <w:sz w:val="24"/>
          <w:szCs w:val="24"/>
        </w:rPr>
        <w:t>SZ</w:t>
      </w:r>
      <w:r>
        <w:rPr>
          <w:rFonts w:cs="Times New Roman" w:hAnsi="Times New Roman" w:ascii="Times New Roman"/>
          <w:sz w:val="24"/>
          <w:szCs w:val="24"/>
        </w:rPr>
        <w:t>.</w:t>
      </w:r>
      <w:r w:rsidRPr="00B9502C">
        <w:rPr>
          <w:rFonts w:cs="Times New Roman" w:hAnsi="Times New Roman" w:ascii="Times New Roman"/>
          <w:sz w:val="24"/>
          <w:szCs w:val="24"/>
        </w:rPr>
        <w:t xml:space="preserve"> Nitko od pozvanih vjerovnika i ostalih eventualno zainteresiranih osoba nije postupio po pozivu suda i u ostavljenom roku uplatio zatraženi predujam.</w:t>
      </w:r>
    </w:p>
    <w:p w:rsidRDefault="006510A5" w:rsidP="001022EA" w:rsidR="006510A5">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 xml:space="preserve">Centar za vozila Hrvatske d.d. je 11. listopada 2018. u spis dostavio uvjerenje iz kojeg je razvidno da dužnik nije evidentiran kao vlasnik vozila. </w:t>
      </w:r>
    </w:p>
    <w:p w:rsidRDefault="006510A5" w:rsidP="001022EA" w:rsidR="006510A5">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Općinski sud u Splitu, zemljišnoknjižni odjel</w:t>
      </w:r>
      <w:r w:rsidR="007F3ED9">
        <w:rPr>
          <w:rFonts w:cs="Times New Roman" w:hAnsi="Times New Roman" w:ascii="Times New Roman"/>
          <w:sz w:val="24"/>
          <w:szCs w:val="24"/>
        </w:rPr>
        <w:t xml:space="preserve"> Split</w:t>
      </w:r>
      <w:r>
        <w:rPr>
          <w:rFonts w:cs="Times New Roman" w:hAnsi="Times New Roman" w:ascii="Times New Roman"/>
          <w:sz w:val="24"/>
          <w:szCs w:val="24"/>
        </w:rPr>
        <w:t xml:space="preserve"> je 12. listopada 2018. u spis dostavio potvrdu iz koje je razvidno da dužnik nije upisan kao vlasnik nekretnina na području nadležnosti navedenog zemljišnoknjižnog odjela. </w:t>
      </w:r>
    </w:p>
    <w:p w:rsidRDefault="001022EA" w:rsidP="00591148" w:rsidR="001022EA">
      <w:pPr>
        <w:jc w:val="both"/>
      </w:pPr>
    </w:p>
    <w:p w:rsidRDefault="001022EA" w:rsidP="00FE2B38" w:rsidR="001022EA">
      <w:pPr>
        <w:ind w:firstLine="708"/>
        <w:jc w:val="both"/>
      </w:pPr>
      <w:r>
        <w:t xml:space="preserve">Neposredno prije donošenja ovog rješenja, sud je zatražio od FINE potvrdu da je li naprijed navedeni dužnik u blokadi te je FINA elektronskim putem </w:t>
      </w:r>
      <w:r w:rsidR="004F4777">
        <w:t>21</w:t>
      </w:r>
      <w:r w:rsidR="00591148">
        <w:t>. studenog</w:t>
      </w:r>
      <w:r>
        <w:t xml:space="preserve"> 2018. dostavila potvrdu o neizvršenim osnovama za plaćanje iz koje je razvidno da su kod dužnika na dan </w:t>
      </w:r>
      <w:r w:rsidR="004F4777">
        <w:t>21</w:t>
      </w:r>
      <w:r w:rsidR="00591148">
        <w:t>. studenog</w:t>
      </w:r>
      <w:r>
        <w:t xml:space="preserve"> 2018. evidentirane neizvršene osnove za plaćanje u neprekinutom razdoblju od </w:t>
      </w:r>
      <w:r w:rsidR="007F3ED9">
        <w:t>665</w:t>
      </w:r>
      <w:r>
        <w:t xml:space="preserve"> dana. </w:t>
      </w:r>
    </w:p>
    <w:p w:rsidRDefault="00417F47" w:rsidP="00211C0E" w:rsidR="00417F47">
      <w:pPr>
        <w:jc w:val="both"/>
      </w:pPr>
    </w:p>
    <w:p w:rsidRDefault="00472978" w:rsidP="00417F47" w:rsidR="00417F47">
      <w:pPr>
        <w:ind w:firstLine="708"/>
        <w:jc w:val="both"/>
      </w:pPr>
      <w:r>
        <w:t>Prema odredbi čl</w:t>
      </w:r>
      <w:r w:rsidR="008472DC">
        <w:t xml:space="preserve">anka </w:t>
      </w:r>
      <w:r>
        <w:t>132.</w:t>
      </w:r>
      <w:r w:rsidR="008472DC">
        <w:t xml:space="preserve"> </w:t>
      </w:r>
      <w:r>
        <w:t>st</w:t>
      </w:r>
      <w:r w:rsidR="008472DC">
        <w:t xml:space="preserve">avak </w:t>
      </w:r>
      <w:r>
        <w:t>1. SZ</w:t>
      </w:r>
      <w:r w:rsidR="00417F47">
        <w:t xml:space="preserve">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w:t>
      </w:r>
      <w:r>
        <w:t>niti odredbe č</w:t>
      </w:r>
      <w:r w:rsidR="008472DC">
        <w:t>lanka</w:t>
      </w:r>
      <w:r>
        <w:t xml:space="preserve"> 286. – 292. SZ</w:t>
      </w:r>
      <w:r w:rsidR="00417F47">
        <w:t>.</w:t>
      </w:r>
    </w:p>
    <w:p w:rsidRDefault="00417F47" w:rsidP="00417F47" w:rsidR="00417F47">
      <w:pPr>
        <w:ind w:firstLine="708"/>
        <w:jc w:val="both"/>
      </w:pPr>
    </w:p>
    <w:p w:rsidRDefault="00417F47" w:rsidP="00417F47" w:rsidR="00417F47">
      <w:pPr>
        <w:ind w:firstLine="708"/>
        <w:jc w:val="both"/>
      </w:pPr>
      <w:r>
        <w:t xml:space="preserve">Zatraženi iznos od 20.000,00 kuna na ime pokrića troškova kako prethodnog tako i otvorenog stečajnog postupka odnosi se na troškove privremenog i stečajnog upravitelja, </w:t>
      </w:r>
      <w:r>
        <w:lastRenderedPageBreak/>
        <w:t>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1022EA" w:rsidR="00417F47" w:rsidRPr="0097630A">
      <w:pPr>
        <w:ind w:firstLine="708"/>
        <w:jc w:val="both"/>
      </w:pPr>
      <w:r w:rsidRPr="0097630A">
        <w:t xml:space="preserve">Kako u ostavljenom roku nije bilo uplata, a sud je o posljedicama neuplate upozorio već u rješenju od </w:t>
      </w:r>
      <w:r w:rsidR="006510A5">
        <w:t>10</w:t>
      </w:r>
      <w:r w:rsidR="004F4777">
        <w:t>. listopada</w:t>
      </w:r>
      <w:r w:rsidR="00E919BD">
        <w:t xml:space="preserve"> </w:t>
      </w:r>
      <w:r w:rsidR="00211C0E">
        <w:t>2018</w:t>
      </w:r>
      <w:r w:rsidRPr="0097630A">
        <w:t>., to je temeljem ko</w:t>
      </w:r>
      <w:r w:rsidR="00472978">
        <w:t>gentne odredbe čl</w:t>
      </w:r>
      <w:r w:rsidR="008472DC">
        <w:t xml:space="preserve">anka </w:t>
      </w:r>
      <w:r w:rsidR="00472978">
        <w:t>132.</w:t>
      </w:r>
      <w:r w:rsidR="008472DC">
        <w:t xml:space="preserve"> stavka </w:t>
      </w:r>
      <w:r w:rsidR="00472978">
        <w:t>1. SZ</w:t>
      </w:r>
      <w:r w:rsidRPr="0097630A">
        <w:t xml:space="preserve"> odlučeno kao u izreci ovog rješenja, istovremeno otvoren i zaključen stečajni postupak nad predloženim dužnikom, budući da je tijekom prethodnog postupka utvrđeno da kod dužnika postoji stečajni razlog insolventnost</w:t>
      </w:r>
      <w:r w:rsidR="00591148">
        <w:t>,</w:t>
      </w:r>
      <w:r w:rsidRPr="0097630A">
        <w:t xml:space="preserve"> a da imovina koja bi ušla u stečajnu masu nije dovoljna ni za namirenje troškova ovog postupka, odnosno uopće je nema.</w:t>
      </w:r>
    </w:p>
    <w:p w:rsidRDefault="00AB5179" w:rsidP="00417F47" w:rsidR="00AB5179">
      <w:pPr>
        <w:ind w:firstLine="708"/>
        <w:jc w:val="both"/>
      </w:pPr>
    </w:p>
    <w:p w:rsidRDefault="00472978" w:rsidP="00417F47" w:rsidR="00417F47" w:rsidRPr="0097630A">
      <w:pPr>
        <w:ind w:firstLine="708"/>
        <w:jc w:val="both"/>
      </w:pPr>
      <w:r>
        <w:t>Temeljem čl</w:t>
      </w:r>
      <w:r w:rsidR="008472DC">
        <w:t xml:space="preserve">anka </w:t>
      </w:r>
      <w:r>
        <w:t>132.</w:t>
      </w:r>
      <w:r w:rsidR="008472DC">
        <w:t xml:space="preserve"> stavka </w:t>
      </w:r>
      <w:r>
        <w:t>3. SZ</w:t>
      </w:r>
      <w:r w:rsidR="00417F47" w:rsidRPr="0097630A">
        <w:t xml:space="preserve"> ovo će se rješenje objaviti na e-oglasnoj ploči suda, a dužnik će se po pravomoćnosti istog brisati iz sudskog registra.</w:t>
      </w:r>
    </w:p>
    <w:p w:rsidRDefault="00417F47" w:rsidP="00417F47" w:rsidR="00417F47" w:rsidRPr="0097630A">
      <w:pPr>
        <w:ind w:firstLine="708"/>
        <w:jc w:val="both"/>
      </w:pPr>
    </w:p>
    <w:p w:rsidRDefault="00417F47" w:rsidP="00417F47" w:rsidR="00417F47"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w:t>
      </w:r>
      <w:r w:rsidR="00472978">
        <w:t>g postupka, sukladno čl</w:t>
      </w:r>
      <w:r w:rsidR="008472DC">
        <w:t>ank</w:t>
      </w:r>
      <w:r w:rsidR="004F4777">
        <w:t>u</w:t>
      </w:r>
      <w:r w:rsidR="008472DC">
        <w:t xml:space="preserve"> </w:t>
      </w:r>
      <w:r w:rsidR="00472978">
        <w:t>133. SZ</w:t>
      </w:r>
      <w:r w:rsidRPr="0097630A">
        <w:t>.</w:t>
      </w:r>
    </w:p>
    <w:p w:rsidRDefault="00417F47" w:rsidP="00417F47" w:rsidR="00417F47" w:rsidRPr="0097630A">
      <w:pPr>
        <w:ind w:firstLine="708"/>
        <w:jc w:val="both"/>
      </w:pPr>
    </w:p>
    <w:p w:rsidRDefault="00417F47" w:rsidP="004F4777" w:rsidR="009966BF" w:rsidRPr="004F4777">
      <w:pPr>
        <w:ind w:firstLine="708"/>
        <w:jc w:val="both"/>
      </w:pPr>
      <w:r w:rsidRPr="0097630A">
        <w:t>Ukoliko se is</w:t>
      </w:r>
      <w:r w:rsidR="00472978">
        <w:t>pune uvjeti iz čl</w:t>
      </w:r>
      <w:r w:rsidR="008472DC">
        <w:t xml:space="preserve">anka </w:t>
      </w:r>
      <w:r w:rsidR="00472978">
        <w:t>289.</w:t>
      </w:r>
      <w:r w:rsidR="008472DC">
        <w:t xml:space="preserve"> </w:t>
      </w:r>
      <w:r w:rsidR="00472978">
        <w:t>st</w:t>
      </w:r>
      <w:r w:rsidR="008472DC">
        <w:t xml:space="preserve">avak </w:t>
      </w:r>
      <w:r w:rsidR="00472978">
        <w:t>1. SZ</w:t>
      </w:r>
      <w:r w:rsidRPr="0097630A">
        <w:t xml:space="preserve"> stečajni sudac određuje posebnim rješenjem nastavak postupka radi naknadne diobe, su</w:t>
      </w:r>
      <w:r w:rsidR="00472978">
        <w:t>kladno odredbi čl</w:t>
      </w:r>
      <w:r w:rsidR="008472DC">
        <w:t xml:space="preserve">anka </w:t>
      </w:r>
      <w:r w:rsidR="00472978">
        <w:t>133.</w:t>
      </w:r>
      <w:r w:rsidR="008472DC">
        <w:t xml:space="preserve"> </w:t>
      </w:r>
      <w:r w:rsidR="00472978">
        <w:t>st</w:t>
      </w:r>
      <w:r w:rsidR="008472DC">
        <w:t xml:space="preserve">avak </w:t>
      </w:r>
      <w:r w:rsidR="00472978">
        <w:t>5. SZ</w:t>
      </w:r>
      <w:r w:rsidRPr="0097630A">
        <w:t>.</w:t>
      </w:r>
    </w:p>
    <w:p w:rsidRDefault="00224568" w:rsidP="001022EA" w:rsidR="00224568">
      <w:pPr>
        <w:rPr>
          <w:lang w:val="hr-HR"/>
        </w:rPr>
      </w:pPr>
    </w:p>
    <w:p w:rsidRDefault="007E13E1" w:rsidP="007E13E1" w:rsidR="007E13E1">
      <w:pPr>
        <w:jc w:val="center"/>
      </w:pPr>
      <w:r w:rsidRPr="003734BE">
        <w:rPr>
          <w:lang w:val="hr-HR"/>
        </w:rPr>
        <w:t xml:space="preserve">U </w:t>
      </w:r>
      <w:r w:rsidR="001022EA">
        <w:t xml:space="preserve">Splitu, </w:t>
      </w:r>
      <w:r w:rsidR="004F4777">
        <w:t>22</w:t>
      </w:r>
      <w:r w:rsidR="00591148">
        <w:t>. studenog</w:t>
      </w:r>
      <w:r>
        <w:t xml:space="preserve"> 2018. </w:t>
      </w:r>
    </w:p>
    <w:tbl>
      <w:tblPr>
        <w:tblStyle w:val="Reetkatablice"/>
        <w:tblW w:type="dxa" w:w="4961"/>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961"/>
      </w:tblGrid>
      <w:tr w:rsidTr="00F6688D" w:rsidR="007E13E1">
        <w:trPr>
          <w:trHeight w:val="196"/>
        </w:trPr>
        <w:tc>
          <w:tcPr>
            <w:tcW w:type="dxa" w:w="4961"/>
          </w:tcPr>
          <w:p w:rsidRDefault="007E13E1" w:rsidP="00356D61" w:rsidR="007E13E1" w:rsidRPr="00140E54">
            <w:pPr>
              <w:jc w:val="center"/>
              <w:rPr>
                <w:bCs/>
              </w:rPr>
            </w:pPr>
            <w:r w:rsidRPr="00140E54">
              <w:rPr>
                <w:bCs/>
              </w:rPr>
              <w:t>Sudac</w:t>
            </w:r>
          </w:p>
          <w:p w:rsidRDefault="007E13E1" w:rsidP="00356D61" w:rsidR="007E13E1" w:rsidRPr="00140E54">
            <w:pPr>
              <w:jc w:val="center"/>
              <w:rPr>
                <w:bCs/>
              </w:rPr>
            </w:pPr>
          </w:p>
          <w:p w:rsidRDefault="00224568" w:rsidP="00224568" w:rsidR="00224568">
            <w:pPr>
              <w:rPr>
                <w:bCs/>
              </w:rPr>
            </w:pPr>
          </w:p>
          <w:p w:rsidRDefault="00224568" w:rsidP="00224568" w:rsidR="00224568" w:rsidRPr="00140E54">
            <w:pPr>
              <w:rPr>
                <w:bCs/>
              </w:rPr>
            </w:pPr>
          </w:p>
        </w:tc>
      </w:tr>
      <w:tr w:rsidTr="00356D61" w:rsidR="007E13E1">
        <w:trPr>
          <w:trHeight w:val="94"/>
        </w:trPr>
        <w:tc>
          <w:tcPr>
            <w:tcW w:type="dxa" w:w="4961"/>
          </w:tcPr>
          <w:p w:rsidRDefault="00051FB2" w:rsidP="00356D61" w:rsidR="007E13E1">
            <w:pPr>
              <w:jc w:val="center"/>
              <w:rPr>
                <w:bCs/>
              </w:rPr>
            </w:pPr>
            <w:r>
              <w:rPr>
                <w:bCs/>
              </w:rPr>
              <w:t>Katarina Mikulić,v.r.</w:t>
            </w:r>
          </w:p>
          <w:p w:rsidRDefault="00051FB2" w:rsidP="00356D61" w:rsidR="00051FB2">
            <w:pPr>
              <w:jc w:val="center"/>
              <w:rPr>
                <w:bCs/>
              </w:rPr>
            </w:pPr>
            <w:r>
              <w:rPr>
                <w:bCs/>
              </w:rPr>
              <w:t>za točnost otpravka-ovlašteni službenik</w:t>
            </w:r>
          </w:p>
          <w:p w:rsidRDefault="00051FB2" w:rsidP="00356D61" w:rsidR="00051FB2" w:rsidRPr="00140E54">
            <w:pPr>
              <w:jc w:val="center"/>
              <w:rPr>
                <w:bCs/>
              </w:rPr>
            </w:pPr>
            <w:r>
              <w:rPr>
                <w:bCs/>
              </w:rPr>
              <w:t xml:space="preserve">Ivana Hajder </w:t>
            </w:r>
          </w:p>
        </w:tc>
      </w:tr>
    </w:tbl>
    <w:p w:rsidRDefault="002D3D3D" w:rsidP="00D4027A" w:rsidR="002D3D3D">
      <w:pPr>
        <w:jc w:val="both"/>
        <w:rPr>
          <w:lang w:val="hr-HR"/>
        </w:rPr>
      </w:pPr>
    </w:p>
    <w:p w:rsidRDefault="00F6688D" w:rsidP="00F07705" w:rsidR="00F07705">
      <w:pPr>
        <w:spacing w:before="160"/>
        <w:jc w:val="both"/>
        <w:rPr>
          <w:lang w:val="hr-HR"/>
        </w:rPr>
      </w:pPr>
      <w:r>
        <w:rPr>
          <w:lang w:val="hr-HR"/>
        </w:rPr>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245B" w:rsidP="00403F01" w:rsidR="00E1245B">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F6688D"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5400657"/>
      <w:docPartObj>
        <w:docPartGallery w:val="Page Numbers (Top of Page)"/>
        <w:docPartUnique/>
      </w:docPartObj>
    </w:sdtPr>
    <w:sdtEndPr/>
    <w:sdtContent>
      <w:p w:rsidRDefault="00F6688D" w:rsidP="00F6688D" w:rsidR="00F6688D">
        <w:pPr>
          <w:jc w:val="right"/>
        </w:pPr>
        <w:r>
          <w:fldChar w:fldCharType="begin"/>
        </w:r>
        <w:r>
          <w:instrText>PAGE   \* MERGEFORMAT</w:instrText>
        </w:r>
        <w:r>
          <w:fldChar w:fldCharType="separate"/>
        </w:r>
        <w:r w:rsidR="00051FB2" w:rsidRPr="00051FB2">
          <w:rPr>
            <w:noProof/>
            <w:lang w:val="hr-HR"/>
          </w:rPr>
          <w:t>3</w:t>
        </w:r>
        <w:r>
          <w:fldChar w:fldCharType="end"/>
        </w:r>
        <w:r w:rsidRPr="00F6688D">
          <w:t xml:space="preserve"> </w:t>
        </w:r>
        <w:r w:rsidR="00514686">
          <w:tab/>
        </w:r>
        <w:r w:rsidR="00514686">
          <w:tab/>
          <w:t>Poslovni broj: 4.</w:t>
        </w:r>
        <w:r>
          <w:t>St-</w:t>
        </w:r>
        <w:r w:rsidR="007F3ED9">
          <w:t>618</w:t>
        </w:r>
        <w:r w:rsidR="004F4777">
          <w:t>/2017-</w:t>
        </w:r>
        <w:r w:rsidR="007F3ED9">
          <w:t>18</w:t>
        </w:r>
      </w:p>
      <w:p w:rsidRDefault="00051FB2" w:rsidR="00F6688D">
        <w:pPr>
          <w:pStyle w:val="Zaglavlje"/>
          <w:jc w:val="center"/>
        </w:pPr>
      </w:p>
    </w:sdtContent>
  </w:sdt>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24A5" w:rsidR="000A24A5">
    <w:pPr>
      <w:pStyle w:val="Zaglavlje"/>
      <w:jc w:val="center"/>
    </w:pPr>
  </w:p>
  <w:p w:rsidRDefault="000A24A5" w:rsidR="000A24A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51FB2"/>
    <w:rsid w:val="00062AEB"/>
    <w:rsid w:val="00063C3A"/>
    <w:rsid w:val="000666DB"/>
    <w:rsid w:val="000863C9"/>
    <w:rsid w:val="00094B4F"/>
    <w:rsid w:val="000A24A5"/>
    <w:rsid w:val="000A254F"/>
    <w:rsid w:val="000E2F16"/>
    <w:rsid w:val="000E7D55"/>
    <w:rsid w:val="000F6C0B"/>
    <w:rsid w:val="001022EA"/>
    <w:rsid w:val="0010318C"/>
    <w:rsid w:val="00110325"/>
    <w:rsid w:val="001236BA"/>
    <w:rsid w:val="00133015"/>
    <w:rsid w:val="001428EE"/>
    <w:rsid w:val="001538B5"/>
    <w:rsid w:val="00160774"/>
    <w:rsid w:val="001761EE"/>
    <w:rsid w:val="00193F49"/>
    <w:rsid w:val="00195FC7"/>
    <w:rsid w:val="001B427D"/>
    <w:rsid w:val="001C219C"/>
    <w:rsid w:val="001C5DD3"/>
    <w:rsid w:val="001E0DA6"/>
    <w:rsid w:val="001E4E14"/>
    <w:rsid w:val="001F5654"/>
    <w:rsid w:val="00200E29"/>
    <w:rsid w:val="00206410"/>
    <w:rsid w:val="00211C0E"/>
    <w:rsid w:val="00215B55"/>
    <w:rsid w:val="00217DD3"/>
    <w:rsid w:val="00224568"/>
    <w:rsid w:val="00245E94"/>
    <w:rsid w:val="002702A4"/>
    <w:rsid w:val="00270F73"/>
    <w:rsid w:val="002C3EEF"/>
    <w:rsid w:val="002C465F"/>
    <w:rsid w:val="002D048F"/>
    <w:rsid w:val="002D3D3D"/>
    <w:rsid w:val="002E374A"/>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A6980"/>
    <w:rsid w:val="003C4568"/>
    <w:rsid w:val="00403F01"/>
    <w:rsid w:val="004133AD"/>
    <w:rsid w:val="004171BE"/>
    <w:rsid w:val="00417F47"/>
    <w:rsid w:val="0042086E"/>
    <w:rsid w:val="00440C3D"/>
    <w:rsid w:val="00471F9B"/>
    <w:rsid w:val="004726A1"/>
    <w:rsid w:val="00472978"/>
    <w:rsid w:val="00473132"/>
    <w:rsid w:val="004777B1"/>
    <w:rsid w:val="00484C49"/>
    <w:rsid w:val="004851EE"/>
    <w:rsid w:val="004A37EF"/>
    <w:rsid w:val="004A6CA0"/>
    <w:rsid w:val="004D23AF"/>
    <w:rsid w:val="004F4777"/>
    <w:rsid w:val="00514686"/>
    <w:rsid w:val="00520023"/>
    <w:rsid w:val="00520266"/>
    <w:rsid w:val="00520582"/>
    <w:rsid w:val="00536E4F"/>
    <w:rsid w:val="005678EE"/>
    <w:rsid w:val="00591148"/>
    <w:rsid w:val="005B0246"/>
    <w:rsid w:val="005B3620"/>
    <w:rsid w:val="005B6A56"/>
    <w:rsid w:val="005D78D5"/>
    <w:rsid w:val="005E013C"/>
    <w:rsid w:val="005F7162"/>
    <w:rsid w:val="00634348"/>
    <w:rsid w:val="00641FD6"/>
    <w:rsid w:val="00642955"/>
    <w:rsid w:val="00644E42"/>
    <w:rsid w:val="006510A5"/>
    <w:rsid w:val="00655ECC"/>
    <w:rsid w:val="00664952"/>
    <w:rsid w:val="0066735D"/>
    <w:rsid w:val="006767AE"/>
    <w:rsid w:val="006A1A9F"/>
    <w:rsid w:val="006C0489"/>
    <w:rsid w:val="006E3551"/>
    <w:rsid w:val="00721116"/>
    <w:rsid w:val="00736EF6"/>
    <w:rsid w:val="00743750"/>
    <w:rsid w:val="007457E4"/>
    <w:rsid w:val="00753802"/>
    <w:rsid w:val="00762E17"/>
    <w:rsid w:val="007725FF"/>
    <w:rsid w:val="007A51CD"/>
    <w:rsid w:val="007A74B6"/>
    <w:rsid w:val="007D524C"/>
    <w:rsid w:val="007D6B3B"/>
    <w:rsid w:val="007E13E1"/>
    <w:rsid w:val="007E6EBD"/>
    <w:rsid w:val="007F3ED9"/>
    <w:rsid w:val="00805481"/>
    <w:rsid w:val="00832F97"/>
    <w:rsid w:val="0084487A"/>
    <w:rsid w:val="008472DC"/>
    <w:rsid w:val="00850B9F"/>
    <w:rsid w:val="00870E42"/>
    <w:rsid w:val="00876209"/>
    <w:rsid w:val="00881CAD"/>
    <w:rsid w:val="00892B6F"/>
    <w:rsid w:val="008D3F54"/>
    <w:rsid w:val="008D5308"/>
    <w:rsid w:val="009133B9"/>
    <w:rsid w:val="009374AD"/>
    <w:rsid w:val="00956DFE"/>
    <w:rsid w:val="00984E8A"/>
    <w:rsid w:val="009966BF"/>
    <w:rsid w:val="009A23E9"/>
    <w:rsid w:val="009C108C"/>
    <w:rsid w:val="009D46D2"/>
    <w:rsid w:val="009E722C"/>
    <w:rsid w:val="009F79BB"/>
    <w:rsid w:val="009F7B0D"/>
    <w:rsid w:val="00A31ADC"/>
    <w:rsid w:val="00A33BEC"/>
    <w:rsid w:val="00A479A0"/>
    <w:rsid w:val="00A83CF1"/>
    <w:rsid w:val="00A90D05"/>
    <w:rsid w:val="00A97762"/>
    <w:rsid w:val="00AA1815"/>
    <w:rsid w:val="00AB5179"/>
    <w:rsid w:val="00AC31CB"/>
    <w:rsid w:val="00AC4892"/>
    <w:rsid w:val="00B22527"/>
    <w:rsid w:val="00B25EAD"/>
    <w:rsid w:val="00B32A5D"/>
    <w:rsid w:val="00B347F0"/>
    <w:rsid w:val="00B42426"/>
    <w:rsid w:val="00B4382F"/>
    <w:rsid w:val="00B54D39"/>
    <w:rsid w:val="00B6615F"/>
    <w:rsid w:val="00BD03FF"/>
    <w:rsid w:val="00BF6161"/>
    <w:rsid w:val="00C30FC8"/>
    <w:rsid w:val="00C435B4"/>
    <w:rsid w:val="00C5093E"/>
    <w:rsid w:val="00C70F0B"/>
    <w:rsid w:val="00C724C7"/>
    <w:rsid w:val="00C81C12"/>
    <w:rsid w:val="00C85A91"/>
    <w:rsid w:val="00C90F08"/>
    <w:rsid w:val="00C9284F"/>
    <w:rsid w:val="00CC1B3F"/>
    <w:rsid w:val="00CE1BBC"/>
    <w:rsid w:val="00D07C4C"/>
    <w:rsid w:val="00D1689F"/>
    <w:rsid w:val="00D2049B"/>
    <w:rsid w:val="00D230DD"/>
    <w:rsid w:val="00D4027A"/>
    <w:rsid w:val="00D4418F"/>
    <w:rsid w:val="00D47B51"/>
    <w:rsid w:val="00D6076B"/>
    <w:rsid w:val="00D61756"/>
    <w:rsid w:val="00D74C99"/>
    <w:rsid w:val="00D830C1"/>
    <w:rsid w:val="00D96D00"/>
    <w:rsid w:val="00DB3D4E"/>
    <w:rsid w:val="00DD2916"/>
    <w:rsid w:val="00DD51E1"/>
    <w:rsid w:val="00E00484"/>
    <w:rsid w:val="00E0346D"/>
    <w:rsid w:val="00E10CCE"/>
    <w:rsid w:val="00E1245B"/>
    <w:rsid w:val="00E13011"/>
    <w:rsid w:val="00E14AE2"/>
    <w:rsid w:val="00E17251"/>
    <w:rsid w:val="00E35E83"/>
    <w:rsid w:val="00E42E73"/>
    <w:rsid w:val="00E6013F"/>
    <w:rsid w:val="00E70F10"/>
    <w:rsid w:val="00E812B6"/>
    <w:rsid w:val="00E919BD"/>
    <w:rsid w:val="00EA0345"/>
    <w:rsid w:val="00EA12B2"/>
    <w:rsid w:val="00EB167D"/>
    <w:rsid w:val="00EB78C8"/>
    <w:rsid w:val="00EC0B4A"/>
    <w:rsid w:val="00ED5613"/>
    <w:rsid w:val="00ED6C48"/>
    <w:rsid w:val="00EE403D"/>
    <w:rsid w:val="00F03BAA"/>
    <w:rsid w:val="00F07705"/>
    <w:rsid w:val="00F2237E"/>
    <w:rsid w:val="00F27E79"/>
    <w:rsid w:val="00F30C9A"/>
    <w:rsid w:val="00F5507B"/>
    <w:rsid w:val="00F6688D"/>
    <w:rsid w:val="00F824F0"/>
    <w:rsid w:val="00F85A66"/>
    <w:rsid w:val="00FA1FE0"/>
    <w:rsid w:val="00FB2199"/>
    <w:rsid w:val="00FB77D9"/>
    <w:rsid w:val="00FC2EF9"/>
    <w:rsid w:val="00FD3619"/>
    <w:rsid w:val="00FE2B38"/>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7E13E1"/>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8472DC"/>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7E13E1"/>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8472DC"/>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studenog 2018.</izvorni_sadrzaj>
    <derivirana_varijabla naziv="DomainObject.DatumDonosenjaOdluke_1">22.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izvorni_sadrzaj>
    <derivirana_varijabla naziv="DomainObject.Predmet.Broj_1">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lipnja 2017.</izvorni_sadrzaj>
    <derivirana_varijabla naziv="DomainObject.Predmet.DatumOsnivanja_1">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St-618/2017</izvorni_sadrzaj>
    <derivirana_varijabla naziv="DomainObject.Predmet.OznakaBroj_1">St-618/2017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6 ZAPOSLENIH</izvorni_sadrzaj>
    <derivirana_varijabla naziv="DomainObject.Predmet.PrimjedbaSuca_1">6 ZAPOSLENIH</derivirana_varijabla>
  </DomainObject.Predmet.PrimjedbaSuca>
  <DomainObject.Predmet.PrimjedbaUpisnicara>
    <izvorni_sadrzaj/>
    <derivirana_varijabla naziv="DomainObject.Predmet.PrimjedbaUpisnicara_1"/>
  </DomainObject.Predmet.PrimjedbaUpisnicara>
  <DomainObject.Predmet.ProtustrankaFormated>
    <izvorni_sadrzaj>  SENECIO d.o.o. za usluge</izvorni_sadrzaj>
    <derivirana_varijabla naziv="DomainObject.Predmet.ProtustrankaFormated_1">  SENECIO d.o.o. za usluge</derivirana_varijabla>
  </DomainObject.Predmet.ProtustrankaFormated>
  <DomainObject.Predmet.ProtustrankaFormatedOIB>
    <izvorni_sadrzaj>  SENECIO d.o.o. za usluge, OIB 37305933684</izvorni_sadrzaj>
    <derivirana_varijabla naziv="DomainObject.Predmet.ProtustrankaFormatedOIB_1">  SENECIO d.o.o. za usluge, OIB 37305933684</derivirana_varijabla>
  </DomainObject.Predmet.ProtustrankaFormatedOIB>
  <DomainObject.Predmet.ProtustrankaFormatedWithAdress>
    <izvorni_sadrzaj> SENECIO d.o.o. za usluge, Kaštelanova 4, 21000 Split</izvorni_sadrzaj>
    <derivirana_varijabla naziv="DomainObject.Predmet.ProtustrankaFormatedWithAdress_1"> SENECIO d.o.o. za usluge, Kaštelanova 4, 21000 Split</derivirana_varijabla>
  </DomainObject.Predmet.ProtustrankaFormatedWithAdress>
  <DomainObject.Predmet.ProtustrankaFormatedWithAdressOIB>
    <izvorni_sadrzaj> SENECIO d.o.o. za usluge, OIB 37305933684, Kaštelanova 4, 21000 Split</izvorni_sadrzaj>
    <derivirana_varijabla naziv="DomainObject.Predmet.ProtustrankaFormatedWithAdressOIB_1"> SENECIO d.o.o. za usluge, OIB 37305933684, Kaštelanova 4, 21000 Split</derivirana_varijabla>
  </DomainObject.Predmet.ProtustrankaFormatedWithAdressOIB>
  <DomainObject.Predmet.ProtustrankaWithAdress>
    <izvorni_sadrzaj>SENECIO d.o.o. za usluge Kaštelanova 4, 21000 Split</izvorni_sadrzaj>
    <derivirana_varijabla naziv="DomainObject.Predmet.ProtustrankaWithAdress_1">SENECIO d.o.o. za usluge Kaštelanova 4, 21000 Split</derivirana_varijabla>
  </DomainObject.Predmet.ProtustrankaWithAdress>
  <DomainObject.Predmet.ProtustrankaWithAdressOIB>
    <izvorni_sadrzaj>SENECIO d.o.o. za usluge, OIB 37305933684, Kaštelanova 4, 21000 Split</izvorni_sadrzaj>
    <derivirana_varijabla naziv="DomainObject.Predmet.ProtustrankaWithAdressOIB_1">SENECIO d.o.o. za usluge, OIB 37305933684, Kaštelanova 4, 21000 Split</derivirana_varijabla>
  </DomainObject.Predmet.ProtustrankaWithAdressOIB>
  <DomainObject.Predmet.ProtustrankaNazivFormated>
    <izvorni_sadrzaj>SENECIO d.o.o. za usluge</izvorni_sadrzaj>
    <derivirana_varijabla naziv="DomainObject.Predmet.ProtustrankaNazivFormated_1">SENECIO d.o.o. za usluge</derivirana_varijabla>
  </DomainObject.Predmet.ProtustrankaNazivFormated>
  <DomainObject.Predmet.ProtustrankaNazivFormatedOIB>
    <izvorni_sadrzaj>SENECIO d.o.o. za usluge, OIB 37305933684</izvorni_sadrzaj>
    <derivirana_varijabla naziv="DomainObject.Predmet.ProtustrankaNazivFormatedOIB_1">SENECIO d.o.o. za usluge, OIB 37305933684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29553.41</izvorni_sadrzaj>
    <derivirana_varijabla naziv="DomainObject.Predmet.TrenutnaVrijednost_1">29553.41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SENECIO d.o.o. za usluge</item>
    </izvorni_sadrzaj>
    <derivirana_varijabla naziv="DomainObject.Predmet.ProtuStrankaListFormated_1">
      <item>SENECIO d.o.o. za usluge</item>
    </derivirana_varijabla>
  </DomainObject.Predmet.ProtuStrankaListFormated>
  <DomainObject.Predmet.ProtuStrankaListFormatedOIB>
    <izvorni_sadrzaj>
      <item>SENECIO d.o.o. za usluge, OIB 37305933684</item>
    </izvorni_sadrzaj>
    <derivirana_varijabla naziv="DomainObject.Predmet.ProtuStrankaListFormatedOIB_1">
      <item>SENECIO d.o.o. za usluge, OIB 37305933684</item>
    </derivirana_varijabla>
  </DomainObject.Predmet.ProtuStrankaListFormatedOIB>
  <DomainObject.Predmet.ProtuStrankaListFormatedWithAdress>
    <izvorni_sadrzaj>
      <item>SENECIO d.o.o. za usluge, Kaštelanova 4, 21000 Split</item>
    </izvorni_sadrzaj>
    <derivirana_varijabla naziv="DomainObject.Predmet.ProtuStrankaListFormatedWithAdress_1">
      <item>SENECIO d.o.o. za usluge, Kaštelanova 4, 21000 Split</item>
    </derivirana_varijabla>
  </DomainObject.Predmet.ProtuStrankaListFormatedWithAdress>
  <DomainObject.Predmet.ProtuStrankaListFormatedWithAdressOIB>
    <izvorni_sadrzaj>
      <item>SENECIO d.o.o. za usluge, OIB 37305933684, Kaštelanova 4, 21000 Split</item>
    </izvorni_sadrzaj>
    <derivirana_varijabla naziv="DomainObject.Predmet.ProtuStrankaListFormatedWithAdressOIB_1">
      <item>SENECIO d.o.o. za usluge, OIB 37305933684, Kaštelanova 4, 21000 Split</item>
    </derivirana_varijabla>
  </DomainObject.Predmet.ProtuStrankaListFormatedWithAdressOIB>
  <DomainObject.Predmet.ProtuStrankaListNazivFormated>
    <izvorni_sadrzaj>
      <item>SENECIO d.o.o. za usluge</item>
    </izvorni_sadrzaj>
    <derivirana_varijabla naziv="DomainObject.Predmet.ProtuStrankaListNazivFormated_1">
      <item>SENECIO d.o.o. za usluge</item>
    </derivirana_varijabla>
  </DomainObject.Predmet.ProtuStrankaListNazivFormated>
  <DomainObject.Predmet.ProtuStrankaListNazivFormatedOIB>
    <izvorni_sadrzaj>
      <item>SENECIO d.o.o. za usluge, OIB 37305933684</item>
    </izvorni_sadrzaj>
    <derivirana_varijabla naziv="DomainObject.Predmet.ProtuStrankaListNazivFormatedOIB_1">
      <item>SENECIO d.o.o. za usluge, OIB 37305933684</item>
    </derivirana_varijabla>
  </DomainObject.Predmet.ProtuStrankaListNazivFormatedOIB>
  <DomainObject.Predmet.OstaliListFormated>
    <izvorni_sadrzaj>
      <item>Anita Lozo</item>
    </izvorni_sadrzaj>
    <derivirana_varijabla naziv="DomainObject.Predmet.OstaliListFormated_1">
      <item>Anita Lozo</item>
    </derivirana_varijabla>
  </DomainObject.Predmet.OstaliListFormated>
  <DomainObject.Predmet.OstaliListFormatedOIB>
    <izvorni_sadrzaj>
      <item>Anita Lozo, OIB 85802127084</item>
    </izvorni_sadrzaj>
    <derivirana_varijabla naziv="DomainObject.Predmet.OstaliListFormatedOIB_1">
      <item>Anita Lozo, OIB 85802127084</item>
    </derivirana_varijabla>
  </DomainObject.Predmet.OstaliListFormatedOIB>
  <DomainObject.Predmet.OstaliListFormatedWithAdress>
    <izvorni_sadrzaj>
      <item>Anita Lozo, Kaštelanova 4, 21000 Split</item>
    </izvorni_sadrzaj>
    <derivirana_varijabla naziv="DomainObject.Predmet.OstaliListFormatedWithAdress_1">
      <item>Anita Lozo, Kaštelanova 4, 21000 Split</item>
    </derivirana_varijabla>
  </DomainObject.Predmet.OstaliListFormatedWithAdress>
  <DomainObject.Predmet.OstaliListFormatedWithAdressOIB>
    <izvorni_sadrzaj>
      <item>Anita Lozo, OIB 85802127084, Kaštelanova 4, 21000 Split</item>
    </izvorni_sadrzaj>
    <derivirana_varijabla naziv="DomainObject.Predmet.OstaliListFormatedWithAdressOIB_1">
      <item>Anita Lozo, OIB 85802127084, Kaštelanova 4, 21000 Split</item>
    </derivirana_varijabla>
  </DomainObject.Predmet.OstaliListFormatedWithAdressOIB>
  <DomainObject.Predmet.OstaliListNazivFormated>
    <izvorni_sadrzaj>
      <item>Anita Lozo</item>
    </izvorni_sadrzaj>
    <derivirana_varijabla naziv="DomainObject.Predmet.OstaliListNazivFormated_1">
      <item>Anita Lozo</item>
    </derivirana_varijabla>
  </DomainObject.Predmet.OstaliListNazivFormated>
  <DomainObject.Predmet.OstaliListNazivFormatedOIB>
    <izvorni_sadrzaj>
      <item>Anita Lozo, OIB 85802127084</item>
    </izvorni_sadrzaj>
    <derivirana_varijabla naziv="DomainObject.Predmet.OstaliListNazivFormatedOIB_1">
      <item>Anita Lozo, OIB 85802127084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2018.</izvorni_sadrzaj>
    <derivirana_varijabla naziv="DomainObject.Datum_1">22. studenog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SENECIO d.o.o. za usluge</izvorni_sadrzaj>
    <derivirana_varijabla naziv="DomainObject.Predmet.ProtustrankaIDrugi_1">SENECIO 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SENECIO d.o.o. za usluge, OIB 37305933684, Kaštelanova 4, 21000 Split</izvorni_sadrzaj>
    <derivirana_varijabla naziv="DomainObject.Predmet.ProtustrankaIDrugiAdressOIB_1">SENECIO d.o.o. za usluge, OIB 37305933684, Kaštelanova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SENECIO d.o.o. za usluge</item>
      <item>FINANCIJSKA AGENCIJA, RC SPLIT</item>
      <item>Anita Lozo</item>
    </izvorni_sadrzaj>
    <derivirana_varijabla naziv="DomainObject.Predmet.SudioniciListNaziv_1">
      <item>SENECIO d.o.o. za usluge</item>
      <item>FINANCIJSKA AGENCIJA, RC SPLIT</item>
      <item>Anita Lozo</item>
    </derivirana_varijabla>
  </DomainObject.Predmet.SudioniciListNaziv>
  <DomainObject.Predmet.SudioniciListAdressOIB>
    <izvorni_sadrzaj>
      <item>SENECIO d.o.o. za usluge, OIB 37305933684, Kaštelanova 4,21000 Split</item>
      <item>FINANCIJSKA AGENCIJA, RC SPLIT, OIB 85821130368, Mažuranićevo šetalište 24 b,21000 Split</item>
      <item>Anita Lozo, OIB 85802127084, Kaštelanova 4,21000 Split</item>
    </izvorni_sadrzaj>
    <derivirana_varijabla naziv="DomainObject.Predmet.SudioniciListAdressOIB_1">
      <item>SENECIO d.o.o. za usluge, OIB 37305933684, Kaštelanova 4,21000 Split</item>
      <item>FINANCIJSKA AGENCIJA, RC SPLIT, OIB 85821130368, Mažuranićevo šetalište 24 b,21000 Split</item>
      <item>Anita Lozo, OIB 85802127084, Kaštelanova 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37305933684</item>
      <item>, OIB 85821130368</item>
      <item>, OIB 85802127084</item>
    </izvorni_sadrzaj>
    <derivirana_varijabla naziv="DomainObject.Predmet.SudioniciListNazivOIB_1">
      <item>, OIB 37305933684</item>
      <item>, OIB 85821130368</item>
      <item>, OIB 85802127084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Puljić, OIB 24219684702, Vesanovićeva 13, 21000 Split</item>
    </izvorni_sadrzaj>
    <derivirana_varijabla naziv="DomainObject.Predmet.StecajniUpraviteljiListAddressOIB_1">
      <item>Mateo Puljić, OIB 24219684702, Vesanovićeva 13,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4FB1F8-471B-4F86-B0F0-42B35EEB78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1152</properties:Words>
  <properties:Characters>6299</properties:Characters>
  <properties:Lines>135</properties:Lines>
  <properties:Paragraphs>34</properties:Paragraphs>
  <properties:TotalTime>190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2018-11-22T08:45:00Z</cp:lastPrinted>
  <dcterms:modified xmlns:xsi="http://www.w3.org/2001/XMLSchema-instance" xsi:type="dcterms:W3CDTF">2018-11-22T08:45:00Z</dcterms:modified>
  <cp:revision>129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ZAKLJUČENJU STEČAJNOG POSTUPKA.docx)</vt:lpwstr>
  </prop:property>
  <prop:property name="CC_coloring" pid="4" fmtid="{D5CDD505-2E9C-101B-9397-08002B2CF9AE}">
    <vt:bool>false</vt:bool>
  </prop:property>
  <prop:property name="BrojStranica" pid="5" fmtid="{D5CDD505-2E9C-101B-9397-08002B2CF9AE}">
    <vt:i4>3</vt:i4>
  </prop:property>
</prop:Properties>
</file>