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ee03b" w14:paraId="1eee03b" w:rsidRDefault="001C0748"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1884045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1C0748" w:rsidP="001C0748" w:rsidR="00AE649C">
      <w:pPr>
        <w:pStyle w:val="NormaleSPIS"/>
        <w:spacing w:after="0"/>
      </w:pPr>
      <w:r>
        <w:t xml:space="preserve">          Republika Hrvatska</w:t>
      </w:r>
    </w:p>
    <w:p w:rsidRDefault="001C0748" w:rsidP="001C0748" w:rsidR="001C0748">
      <w:pPr>
        <w:pStyle w:val="NormaleSPIS"/>
        <w:spacing w:after="0"/>
      </w:pPr>
      <w:r>
        <w:t xml:space="preserve">      Trgovački sud u Bjelovaru</w:t>
      </w:r>
    </w:p>
    <w:p w:rsidRDefault="001C0748" w:rsidP="001C0748" w:rsidR="001C0748">
      <w:pPr>
        <w:pStyle w:val="NormaleSPIS"/>
        <w:spacing w:after="0"/>
      </w:pPr>
      <w:r>
        <w:t>Bjelovar, Šetalište dr.I.Lebovića 42.</w:t>
      </w:r>
    </w:p>
    <w:p w:rsidRDefault="001C0748" w:rsidP="001C0748" w:rsidR="001C0748">
      <w:pPr>
        <w:pStyle w:val="NormaleSPIS"/>
        <w:jc w:val="right"/>
      </w:pPr>
      <w:r>
        <w:t>Poslovni broj:7 St-15/2019-13</w:t>
      </w:r>
    </w:p>
    <w:p w:rsidRDefault="001C0748" w:rsidP="001C0748" w:rsidR="001C0748">
      <w:pPr>
        <w:pStyle w:val="NormaleSPIS"/>
        <w:jc w:val="right"/>
      </w:pPr>
    </w:p>
    <w:p w:rsidRDefault="001C0748" w:rsidP="001C0748" w:rsidR="001C0748">
      <w:pPr>
        <w:pStyle w:val="NormaleSPIS"/>
        <w:spacing w:after="0"/>
        <w:jc w:val="right"/>
      </w:pPr>
    </w:p>
    <w:p w:rsidRDefault="001C0748" w:rsidP="001C0748" w:rsidR="001C0748">
      <w:pPr>
        <w:jc w:val="center"/>
      </w:pPr>
      <w:r>
        <w:t>U   I M E   R E P U B L I K E   H R V A T S K E</w:t>
      </w:r>
    </w:p>
    <w:p w:rsidRDefault="001C0748" w:rsidP="001C0748" w:rsidR="001C0748">
      <w:pPr>
        <w:jc w:val="center"/>
      </w:pPr>
    </w:p>
    <w:p w:rsidRDefault="001C0748" w:rsidP="001C0748" w:rsidR="001C0748">
      <w:pPr>
        <w:jc w:val="center"/>
      </w:pPr>
      <w:r>
        <w:t>R J E Š E N J E</w:t>
      </w:r>
    </w:p>
    <w:p w:rsidRDefault="001C0748" w:rsidP="001C0748" w:rsidR="001C0748">
      <w:pPr>
        <w:jc w:val="center"/>
      </w:pPr>
    </w:p>
    <w:p w:rsidRDefault="001C0748" w:rsidP="001C0748" w:rsidR="001C0748">
      <w:pPr>
        <w:ind w:firstLine="720"/>
        <w:jc w:val="both"/>
      </w:pPr>
      <w:r>
        <w:t xml:space="preserve">Trgovački sud u Bjelovaru, po sucu Tomislavu </w:t>
      </w:r>
      <w:proofErr w:type="spellStart"/>
      <w:r>
        <w:t>Mrazoviću</w:t>
      </w:r>
      <w:proofErr w:type="spellEnd"/>
      <w:r>
        <w:t>, povodom prijedloga predlagatelja FINA, OIB 85821130368, RC ZAGREB, Podružnica Bjelovar, za pokretanje stečajnog postupka nad dužnikom STROJ-INOX d.o.o. za proizvodnju, trgovinu i zastupanje iz Daruvara, Tina Ujevića 1/a, MBS 010063660, OIB 68428935013, 8. travnja 2019.</w:t>
      </w:r>
    </w:p>
    <w:p w:rsidRDefault="001C0748" w:rsidP="001C0748" w:rsidR="001C0748">
      <w:pPr>
        <w:spacing w:after="0"/>
        <w:jc w:val="center"/>
      </w:pPr>
    </w:p>
    <w:p w:rsidRDefault="001C0748" w:rsidP="001C0748" w:rsidR="001C0748">
      <w:pPr>
        <w:spacing w:after="0"/>
        <w:jc w:val="center"/>
      </w:pPr>
      <w:r>
        <w:t>r i j e š i o   j e</w:t>
      </w:r>
    </w:p>
    <w:p w:rsidRDefault="001C0748" w:rsidP="001C0748" w:rsidR="001C0748">
      <w:pPr>
        <w:spacing w:after="0"/>
        <w:jc w:val="center"/>
      </w:pPr>
    </w:p>
    <w:p w:rsidRDefault="001C0748" w:rsidP="001C0748" w:rsidR="001C0748">
      <w:pPr>
        <w:pStyle w:val="Uvuenotijeloteksta"/>
        <w:spacing w:after="0"/>
        <w:ind w:firstLine="720" w:left="0"/>
        <w:jc w:val="both"/>
      </w:pPr>
      <w:r>
        <w:t>Prethodni postupak radi utvrđivanja uvjeta za otvaranje stečajnog postupka nad dužnikom STROJ-INOX d.o.o. za proizvodnju, trgovinu i zastupanje iz Daruvara, Tina Ujevića 1/a, MBS 010063660, OIB 68428935013, se obustavlja.</w:t>
      </w:r>
    </w:p>
    <w:p w:rsidRDefault="001C0748" w:rsidP="001C0748" w:rsidR="001C0748">
      <w:pPr>
        <w:pStyle w:val="Uvuenotijeloteksta"/>
        <w:spacing w:after="0"/>
        <w:ind w:firstLine="720" w:left="0"/>
        <w:jc w:val="center"/>
      </w:pPr>
    </w:p>
    <w:p w:rsidRDefault="001C0748" w:rsidP="001C0748" w:rsidR="001C0748">
      <w:pPr>
        <w:pStyle w:val="Uvuenotijeloteksta"/>
        <w:spacing w:after="0"/>
        <w:ind w:firstLine="720" w:left="0"/>
        <w:jc w:val="center"/>
      </w:pPr>
    </w:p>
    <w:p w:rsidRDefault="001C0748" w:rsidP="001C0748" w:rsidR="001C0748">
      <w:pPr>
        <w:pStyle w:val="Uvuenotijeloteksta"/>
        <w:spacing w:after="0"/>
        <w:ind w:firstLine="720" w:left="0"/>
      </w:pPr>
      <w:r>
        <w:t xml:space="preserve">                                                    </w:t>
      </w:r>
      <w:r w:rsidRPr="001C0748">
        <w:t>Obrazloženje</w:t>
      </w:r>
    </w:p>
    <w:p w:rsidRDefault="001C0748" w:rsidP="001C0748" w:rsidR="001C0748" w:rsidRPr="001C0748">
      <w:pPr>
        <w:pStyle w:val="Uvuenotijeloteksta"/>
        <w:spacing w:after="0"/>
        <w:ind w:firstLine="720" w:left="0"/>
        <w:jc w:val="center"/>
      </w:pPr>
    </w:p>
    <w:p w:rsidRDefault="001C0748" w:rsidP="001C0748" w:rsidR="001C0748">
      <w:pPr>
        <w:spacing w:after="0"/>
        <w:ind w:firstLine="720"/>
        <w:jc w:val="both"/>
      </w:pPr>
      <w:r>
        <w:t>Predlagatelj  FINA, OIB 85821130368, RC ZAGREB, Podružnica Bjelovar, podnijela je sudu dana 15. siječnja 2019. godine prijedlog za pokretanje stečajnog postupka nad dužnikom, te u svom prijedlogu ističe da dužnik tvrtka STROJ-INOX d.o.o. za proizvodnju, trgovinu i zastupanje iz Daruvara, Tina Ujevića 1/a, MBS 010063660, OIB 68428935013 na dan 14. siječnja 2019. godine u Očevidniku redoslijeda osnova za plaćanje ima evidentirane neizvršene osnove za plaćanje u neprekinutom razdoblju od 120 dana u ukupnom iznosu od 42.646,84 kuna. Povodom tog prijedloga ovaj sud je donio rješenje kojim je pokrenuo prethodni postupak radi utvrđivanja uvjeta za otvaranje stečajnog postupka nad istim dužnikom, te zakazao ročište radi utvrđivanja uvjeta za otvaranje stečajnog postupka.</w:t>
      </w:r>
    </w:p>
    <w:p w:rsidRDefault="001C0748" w:rsidP="001C0748" w:rsidR="001C0748">
      <w:pPr>
        <w:ind w:firstLine="720"/>
        <w:jc w:val="both"/>
      </w:pPr>
    </w:p>
    <w:p w:rsidRDefault="001C0748" w:rsidP="001C0748" w:rsidR="001C0748">
      <w:pPr>
        <w:ind w:firstLine="720"/>
        <w:jc w:val="both"/>
      </w:pPr>
      <w:r>
        <w:t xml:space="preserve">Dužnik STROJ-INOX d.o.o. za proizvodnju, trgovinu i zastupanje iz Daruvara, Tina Ujevića 1/a, MBS 010063660, OIB 68428935013, u tijeku prethodnog postupka dostavio je sudu Potvrde FINE Sektor poslovne mreže RC Zagreb, Podružnica Bjelovar iz koje proizlazi da dužnik na dan 3. travnja 2019. godine više nije u blokadi računa putem kojeg posluje, što znači da je sada sposoban za plaćanje, pa je sud temeljem članka 128.st.9. Stečajnog zakona </w:t>
      </w:r>
    </w:p>
    <w:p w:rsidRDefault="001C0748" w:rsidP="001C0748" w:rsidR="001C0748">
      <w:pPr>
        <w:spacing w:after="0"/>
        <w:ind w:firstLine="720"/>
        <w:jc w:val="center"/>
      </w:pPr>
      <w:r>
        <w:lastRenderedPageBreak/>
        <w:t>2</w:t>
      </w:r>
    </w:p>
    <w:p w:rsidRDefault="001C0748" w:rsidP="001C0748" w:rsidR="001C0748">
      <w:pPr>
        <w:ind w:firstLine="720"/>
        <w:jc w:val="right"/>
      </w:pPr>
      <w:r>
        <w:t>Poslovni broj:7 St-15/2019-13</w:t>
      </w:r>
    </w:p>
    <w:p w:rsidRDefault="001C0748" w:rsidP="001C0748" w:rsidR="001C0748">
      <w:pPr>
        <w:jc w:val="both"/>
      </w:pPr>
      <w:r>
        <w:t xml:space="preserve">(NN broj 71/15 i 104/17, dalje SZ-a) obustavio prethodni postupak radi utvrđivanja uvjeta za otvaranje stečajnog postupka nad navedenim dužnikom i riješio kao u izreci ovog rješenja. </w:t>
      </w:r>
    </w:p>
    <w:p w:rsidRDefault="001C0748" w:rsidP="001C0748" w:rsidR="001C0748">
      <w:pPr>
        <w:ind w:firstLine="720"/>
        <w:jc w:val="center"/>
      </w:pPr>
      <w:r>
        <w:t>Bjelovar 8. travnja 2019.</w:t>
      </w:r>
    </w:p>
    <w:p w:rsidRDefault="001C0748" w:rsidP="001C0748" w:rsidR="001C0748">
      <w:pPr>
        <w:spacing w:after="0"/>
        <w:ind w:firstLine="720"/>
        <w:jc w:val="both"/>
      </w:pPr>
      <w:r>
        <w:tab/>
      </w:r>
      <w:r>
        <w:tab/>
      </w:r>
      <w:r>
        <w:tab/>
      </w:r>
      <w:r>
        <w:tab/>
      </w:r>
      <w:r>
        <w:tab/>
      </w:r>
      <w:r>
        <w:tab/>
      </w:r>
      <w:r>
        <w:tab/>
        <w:t xml:space="preserve">                Sudac</w:t>
      </w:r>
    </w:p>
    <w:p w:rsidRDefault="001C0748" w:rsidP="001C0748" w:rsidR="001C0748">
      <w:pPr>
        <w:spacing w:after="0"/>
        <w:ind w:firstLine="720"/>
        <w:jc w:val="both"/>
      </w:pPr>
      <w:r>
        <w:tab/>
      </w:r>
      <w:r>
        <w:tab/>
      </w:r>
      <w:r>
        <w:tab/>
      </w:r>
      <w:r>
        <w:tab/>
      </w:r>
      <w:r>
        <w:tab/>
      </w:r>
      <w:r>
        <w:tab/>
      </w:r>
      <w:r>
        <w:tab/>
        <w:t xml:space="preserve">        Tomislav Mrazović</w:t>
      </w:r>
      <w:r>
        <w:t>,v.r.</w:t>
      </w:r>
    </w:p>
    <w:p w:rsidRDefault="001C0748" w:rsidP="001C0748" w:rsidR="001C0748">
      <w:pPr>
        <w:spacing w:after="0"/>
        <w:ind w:firstLine="720"/>
        <w:jc w:val="both"/>
      </w:pPr>
    </w:p>
    <w:p w:rsidRDefault="001C0748" w:rsidP="001C0748" w:rsidR="001C0748">
      <w:pPr>
        <w:spacing w:after="0"/>
        <w:ind w:firstLine="720"/>
        <w:jc w:val="both"/>
      </w:pPr>
      <w:r>
        <w:t xml:space="preserve">                                                                         Za točnost </w:t>
      </w:r>
      <w:proofErr w:type="spellStart"/>
      <w:r>
        <w:t>otpravka</w:t>
      </w:r>
      <w:proofErr w:type="spellEnd"/>
      <w:r>
        <w:t>-ovlašteni službenik</w:t>
      </w:r>
    </w:p>
    <w:p w:rsidRDefault="001C0748" w:rsidP="001C0748" w:rsidR="001C0748">
      <w:pPr>
        <w:ind w:firstLine="720"/>
        <w:jc w:val="both"/>
      </w:pPr>
      <w:r>
        <w:t xml:space="preserve">                                                                                             Jasmina </w:t>
      </w:r>
      <w:proofErr w:type="spellStart"/>
      <w:r>
        <w:t>Tubić</w:t>
      </w:r>
      <w:proofErr w:type="spellEnd"/>
    </w:p>
    <w:p w:rsidRDefault="001C0748" w:rsidP="001C0748" w:rsidR="001C0748">
      <w:pPr>
        <w:spacing w:after="0"/>
        <w:ind w:firstLine="720"/>
        <w:jc w:val="both"/>
      </w:pPr>
      <w:bookmarkStart w:name="_GoBack" w:id="0"/>
      <w:bookmarkEnd w:id="0"/>
      <w:r>
        <w:t xml:space="preserve"> </w:t>
      </w:r>
    </w:p>
    <w:p w:rsidRDefault="001C0748" w:rsidP="001C0748" w:rsidR="001C0748">
      <w:pPr>
        <w:jc w:val="both"/>
      </w:pPr>
      <w:r>
        <w:t>PRAVNA POUKA: Protiv ovog rješenja dopuštena je žalba u roku od 8 dana, od dana objave ovog rješenja na e-oglasnoj ploči Trgovačkog suda u Bjelovaru. Dostava se smatra obavljenom istekom osmog dana od dana objave ovog rješenja na mrežnoj stranici e-oglasna ploča Trgovačkog suda u Bjelovaru. (čl.12.Stečanog zakona). Žalba se podnosi Visokom trgovačkom sudu Republike Hrvatske, a putem ovog suda u 3 primjerka.</w:t>
      </w:r>
    </w:p>
    <w:sectPr w:rsidSect="0032366B" w:rsidR="001C0748">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0748"/>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Inde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true" w:styleId="UvuenotijelotekstaChar" w:type="character">
    <w:name w:val="Uvučeno tijelo teksta Char"/>
    <w:basedOn w:val="Zadanifontodlomka"/>
    <w:link w:val="Uvuenotijeloteksta"/>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Inden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1" w:styleId="UvuenotijelotekstaChar" w:type="character">
    <w:name w:val="Uvučeno tijelo teksta Char"/>
    <w:basedOn w:val="Zadanifontodlomka"/>
    <w:link w:val="Uvuenotijeloteksta"/>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4838872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travnja 2019.</izvorni_sadrzaj>
    <derivirana_varijabla naziv="DomainObject.DatumDonosenjaOdluke_1">8.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St-15/2019-13</izvorni_sadrzaj>
    <derivirana_varijabla naziv="DomainObject.Oznaka_1">St-15/2019-13</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izvorni_sadrzaj>
    <derivirana_varijabla naziv="DomainObject.Predmet.Broj_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2019.</izvorni_sadrzaj>
    <derivirana_varijabla naziv="DomainObject.Predmet.DatumOsnivanja_1">16.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St-15/2019</izvorni_sadrzaj>
    <derivirana_varijabla naziv="DomainObject.Predmet.OznakaBroj_1">St-15/2019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STROJ-INOX d.o.o. za proizvodnju, trgovinu i zastupanje zastupanog po punomoćniku Zdravko Šargač</izvorni_sadrzaj>
    <derivirana_varijabla naziv="DomainObject.Predmet.ProtustrankaFormated_1">  STROJ-INOX d.o.o. za proizvodnju, trgovinu i zastupanje zastupanog po punomoćniku Zdravko Šargač</derivirana_varijabla>
  </DomainObject.Predmet.ProtustrankaFormated>
  <DomainObject.Predmet.ProtustrankaFormatedOIB>
    <izvorni_sadrzaj>  STROJ-INOX d.o.o. za proizvodnju, trgovinu i zastupanje, OIB 68428935013 zastupanog po punomoćniku Zdravko Šargač</izvorni_sadrzaj>
    <derivirana_varijabla naziv="DomainObject.Predmet.ProtustrankaFormatedOIB_1">  STROJ-INOX d.o.o. za proizvodnju, trgovinu i zastupanje, OIB 68428935013 zastupanog po punomoćniku Zdravko Šargač</derivirana_varijabla>
  </DomainObject.Predmet.ProtustrankaFormatedOIB>
  <DomainObject.Predmet.ProtustrankaFormatedWithAdress>
    <izvorni_sadrzaj> STROJ-INOX d.o.o. za proizvodnju, trgovinu i zastupanje, Tina Ujevića 1/a, 43500 Daruvar zastupanog po punomoćniku Zdravko Šargač</izvorni_sadrzaj>
    <derivirana_varijabla naziv="DomainObject.Predmet.ProtustrankaFormatedWithAdress_1"> STROJ-INOX d.o.o. za proizvodnju, trgovinu i zastupanje, Tina Ujevića 1/a, 43500 Daruvar zastupanog po punomoćniku Zdravko Šargač</derivirana_varijabla>
  </DomainObject.Predmet.ProtustrankaFormatedWithAdress>
  <DomainObject.Predmet.ProtustrankaFormatedWithAdressOIB>
    <izvorni_sadrzaj> STROJ-INOX d.o.o. za proizvodnju, trgovinu i zastupanje, OIB 68428935013, Tina Ujevića 1/a, 43500 Daruvar zastupanog po punomoćniku Zdravko Šargač</izvorni_sadrzaj>
    <derivirana_varijabla naziv="DomainObject.Predmet.ProtustrankaFormatedWithAdressOIB_1"> STROJ-INOX d.o.o. za proizvodnju, trgovinu i zastupanje, OIB 68428935013, Tina Ujevića 1/a, 43500 Daruvar zastupanog po punomoćniku Zdravko Šargač</derivirana_varijabla>
  </DomainObject.Predmet.ProtustrankaFormatedWithAdressOIB>
  <DomainObject.Predmet.ProtustrankaWithAdress>
    <izvorni_sadrzaj>STROJ-INOX d.o.o. za proizvodnju, trgovinu i zastupanje Tina Ujevića 1/a, 43500 Daruvar</izvorni_sadrzaj>
    <derivirana_varijabla naziv="DomainObject.Predmet.ProtustrankaWithAdress_1">STROJ-INOX d.o.o. za proizvodnju, trgovinu i zastupanje Tina Ujevića 1/a, 43500 Daruvar</derivirana_varijabla>
  </DomainObject.Predmet.ProtustrankaWithAdress>
  <DomainObject.Predmet.ProtustrankaWithAdressOIB>
    <izvorni_sadrzaj>STROJ-INOX d.o.o. za proizvodnju, trgovinu i zastupanje, OIB 68428935013, Tina Ujevića 1/a, 43500 Daruvar</izvorni_sadrzaj>
    <derivirana_varijabla naziv="DomainObject.Predmet.ProtustrankaWithAdressOIB_1">STROJ-INOX d.o.o. za proizvodnju, trgovinu i zastupanje, OIB 68428935013, Tina Ujevića 1/a, 43500 Daruvar</derivirana_varijabla>
  </DomainObject.Predmet.ProtustrankaWithAdressOIB>
  <DomainObject.Predmet.ProtustrankaNazivFormated>
    <izvorni_sadrzaj>STROJ-INOX d.o.o. za proizvodnju, trgovinu i zastupanje</izvorni_sadrzaj>
    <derivirana_varijabla naziv="DomainObject.Predmet.ProtustrankaNazivFormated_1">STROJ-INOX d.o.o. za proizvodnju, trgovinu i zastupanje</derivirana_varijabla>
  </DomainObject.Predmet.ProtustrankaNazivFormated>
  <DomainObject.Predmet.ProtustrankaNazivFormatedOIB>
    <izvorni_sadrzaj>STROJ-INOX d.o.o. za proizvodnju, trgovinu i zastupanje, OIB 68428935013</izvorni_sadrzaj>
    <derivirana_varijabla naziv="DomainObject.Predmet.ProtustrankaNazivFormatedOIB_1">STROJ-INOX d.o.o. za proizvodnju, trgovinu i zastupanje, OIB 68428935013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STROJ-INOX d.o.o. za proizvodnju, trgovinu i zastupanje zastupanog po punomoćniku Zdravko Šargač</item>
    </izvorni_sadrzaj>
    <derivirana_varijabla naziv="DomainObject.Predmet.ProtuStrankaListFormated_1">
      <item>STROJ-INOX d.o.o. za proizvodnju, trgovinu i zastupanje zastupanog po punomoćniku Zdravko Šargač</item>
    </derivirana_varijabla>
  </DomainObject.Predmet.ProtuStrankaListFormated>
  <DomainObject.Predmet.ProtuStrankaListFormatedOIB>
    <izvorni_sadrzaj>
      <item>STROJ-INOX d.o.o. za proizvodnju, trgovinu i zastupanje, OIB 68428935013 zastupanog po punomoćniku Zdravko Šargač</item>
    </izvorni_sadrzaj>
    <derivirana_varijabla naziv="DomainObject.Predmet.ProtuStrankaListFormatedOIB_1">
      <item>STROJ-INOX d.o.o. za proizvodnju, trgovinu i zastupanje, OIB 68428935013 zastupanog po punomoćniku Zdravko Šargač</item>
    </derivirana_varijabla>
  </DomainObject.Predmet.ProtuStrankaListFormatedOIB>
  <DomainObject.Predmet.ProtuStrankaListFormatedWithAdress>
    <izvorni_sadrzaj>
      <item>STROJ-INOX d.o.o. za proizvodnju, trgovinu i zastupanje, Tina Ujevića 1/a, 43500 Daruvar zastupanog po punomoćniku Zdravko Šargač</item>
    </izvorni_sadrzaj>
    <derivirana_varijabla naziv="DomainObject.Predmet.ProtuStrankaListFormatedWithAdress_1">
      <item>STROJ-INOX d.o.o. za proizvodnju, trgovinu i zastupanje, Tina Ujevića 1/a, 43500 Daruvar zastupanog po punomoćniku Zdravko Šargač</item>
    </derivirana_varijabla>
  </DomainObject.Predmet.ProtuStrankaListFormatedWithAdress>
  <DomainObject.Predmet.ProtuStrankaListFormatedWithAdressOIB>
    <izvorni_sadrzaj>
      <item>STROJ-INOX d.o.o. za proizvodnju, trgovinu i zastupanje, OIB 68428935013, Tina Ujevića 1/a, 43500 Daruvar zastupanog po punomoćniku Zdravko Šargač</item>
    </izvorni_sadrzaj>
    <derivirana_varijabla naziv="DomainObject.Predmet.ProtuStrankaListFormatedWithAdressOIB_1">
      <item>STROJ-INOX d.o.o. za proizvodnju, trgovinu i zastupanje, OIB 68428935013, Tina Ujevića 1/a, 43500 Daruvar zastupanog po punomoćniku Zdravko Šargač</item>
    </derivirana_varijabla>
  </DomainObject.Predmet.ProtuStrankaListFormatedWithAdressOIB>
  <DomainObject.Predmet.ProtuStrankaListNazivFormated>
    <izvorni_sadrzaj>
      <item>STROJ-INOX d.o.o. za proizvodnju, trgovinu i zastupanje</item>
    </izvorni_sadrzaj>
    <derivirana_varijabla naziv="DomainObject.Predmet.ProtuStrankaListNazivFormated_1">
      <item>STROJ-INOX d.o.o. za proizvodnju, trgovinu i zastupanje</item>
    </derivirana_varijabla>
  </DomainObject.Predmet.ProtuStrankaListNazivFormated>
  <DomainObject.Predmet.ProtuStrankaListNazivFormatedOIB>
    <izvorni_sadrzaj>
      <item>STROJ-INOX d.o.o. za proizvodnju, trgovinu i zastupanje, OIB 68428935013</item>
    </izvorni_sadrzaj>
    <derivirana_varijabla naziv="DomainObject.Predmet.ProtuStrankaListNazivFormatedOIB_1">
      <item>STROJ-INOX d.o.o. za proizvodnju, trgovinu i zastupanje, OIB 68428935013</item>
    </derivirana_varijabla>
  </DomainObject.Predmet.ProtuStrankaListNazivFormatedOIB>
  <DomainObject.Predmet.OstaliListFormated>
    <izvorni_sadrzaj>
      <item>Zdravko Šargač punomoćnik sudionika u postupku STROJ-INOX d.o.o. za proizvodnju, trgovinu i zastupanje</item>
    </izvorni_sadrzaj>
    <derivirana_varijabla naziv="DomainObject.Predmet.OstaliListFormated_1">
      <item>Zdravko Šargač punomoćnik sudionika u postupku STROJ-INOX d.o.o. za proizvodnju, trgovinu i zastupanje</item>
    </derivirana_varijabla>
  </DomainObject.Predmet.OstaliListFormated>
  <DomainObject.Predmet.OstaliListFormatedOIB>
    <izvorni_sadrzaj>
      <item>Zdravko Šargač, OIB 71156999059 punomoćnik sudionika u postupku STROJ-INOX d.o.o. za proizvodnju, trgovinu i zastupanje</item>
    </izvorni_sadrzaj>
    <derivirana_varijabla naziv="DomainObject.Predmet.OstaliListFormatedOIB_1">
      <item>Zdravko Šargač, OIB 71156999059 punomoćnik sudionika u postupku STROJ-INOX d.o.o. za proizvodnju, trgovinu i zastupanje</item>
    </derivirana_varijabla>
  </DomainObject.Predmet.OstaliListFormatedOIB>
  <DomainObject.Predmet.OstaliListFormatedWithAdress>
    <izvorni_sadrzaj>
      <item>Zdravko Šargač, Tina Ujevića 1/a, 43500 Daruvar punomoćnik sudionika u postupku STROJ-INOX d.o.o. za proizvodnju, trgovinu i zastupanje</item>
    </izvorni_sadrzaj>
    <derivirana_varijabla naziv="DomainObject.Predmet.OstaliListFormatedWithAdress_1">
      <item>Zdravko Šargač, Tina Ujevića 1/a, 43500 Daruvar punomoćnik sudionika u postupku STROJ-INOX d.o.o. za proizvodnju, trgovinu i zastupanje</item>
    </derivirana_varijabla>
  </DomainObject.Predmet.OstaliListFormatedWithAdress>
  <DomainObject.Predmet.OstaliListFormatedWithAdressOIB>
    <izvorni_sadrzaj>
      <item>Zdravko Šargač, OIB 71156999059, Tina Ujevića 1/a, 43500 Daruvar punomoćnik sudionika u postupku STROJ-INOX d.o.o. za proizvodnju, trgovinu i zastupanje</item>
    </izvorni_sadrzaj>
    <derivirana_varijabla naziv="DomainObject.Predmet.OstaliListFormatedWithAdressOIB_1">
      <item>Zdravko Šargač, OIB 71156999059, Tina Ujevića 1/a, 43500 Daruvar punomoćnik sudionika u postupku STROJ-INOX d.o.o. za proizvodnju, trgovinu i zastupanje</item>
    </derivirana_varijabla>
  </DomainObject.Predmet.OstaliListFormatedWithAdressOIB>
  <DomainObject.Predmet.OstaliListNazivFormated>
    <izvorni_sadrzaj>
      <item>Zdravko Šargač</item>
    </izvorni_sadrzaj>
    <derivirana_varijabla naziv="DomainObject.Predmet.OstaliListNazivFormated_1">
      <item>Zdravko Šargač</item>
    </derivirana_varijabla>
  </DomainObject.Predmet.OstaliListNazivFormated>
  <DomainObject.Predmet.OstaliListNazivFormatedOIB>
    <izvorni_sadrzaj>
      <item>Zdravko Šargač, OIB 71156999059</item>
    </izvorni_sadrzaj>
    <derivirana_varijabla naziv="DomainObject.Predmet.OstaliListNazivFormatedOIB_1">
      <item>Zdravko Šargač, OIB 71156999059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travnja 2019.</izvorni_sadrzaj>
    <derivirana_varijabla naziv="DomainObject.Datum_1">8. travnja 2019.</derivirana_varijabla>
  </DomainObject.Datum>
  <DomainObject.PoslovniBrojDokumenta>
    <izvorni_sadrzaj>St-15/2019-13</izvorni_sadrzaj>
    <derivirana_varijabla naziv="DomainObject.PoslovniBrojDokumenta_1">St-15/2019-13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STROJ-INOX d.o.o. za proizvodnju, trgovinu i zastupanje</izvorni_sadrzaj>
    <derivirana_varijabla naziv="DomainObject.Predmet.ProtustrankaIDrugi_1">STROJ-INOX d.o.o. za proizvodnju, trgovinu i zastupanje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STROJ-INOX d.o.o. za proizvodnju, trgovinu i zastupanje, OIB 68428935013, Tina Ujevića 1/a, 43500 Daruvar</izvorni_sadrzaj>
    <derivirana_varijabla naziv="DomainObject.Predmet.ProtustrankaIDrugiAdressOIB_1">STROJ-INOX d.o.o. za proizvodnju, trgovinu i zastupanje, OIB 68428935013, Tina Ujevića 1/a, 43500 Daruvar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STROJ-INOX d.o.o. za proizvodnju, trgovinu i zastupanje</item>
      <item>Zdravko Šargač</item>
    </izvorni_sadrzaj>
    <derivirana_varijabla naziv="DomainObject.Predmet.SudioniciListNaziv_1">
      <item>FINA, RC ZAGREB, Podružnica BJELOVAR</item>
      <item>STROJ-INOX d.o.o. za proizvodnju, trgovinu i zastupanje</item>
      <item>Zdravko Šargač</item>
    </derivirana_varijabla>
  </DomainObject.Predmet.SudioniciListNaziv>
  <DomainObject.Predmet.SudioniciListAdressOIB>
    <izvorni_sadrzaj>
      <item>FINA, RC ZAGREB, Podružnica BJELOVAR, OIB 85821130368, F. Supila 4,43000 Bjelovar</item>
      <item>STROJ-INOX d.o.o. za proizvodnju, trgovinu i zastupanje, OIB 68428935013, Tina Ujevića 1/a,43500 Daruvar</item>
      <item>Zdravko Šargač, OIB 71156999059, Tina Ujevića 1/a,43500 Daruvar</item>
    </izvorni_sadrzaj>
    <derivirana_varijabla naziv="DomainObject.Predmet.SudioniciListAdressOIB_1">
      <item>FINA, RC ZAGREB, Podružnica BJELOVAR, OIB 85821130368, F. Supila 4,43000 Bjelovar</item>
      <item>STROJ-INOX d.o.o. za proizvodnju, trgovinu i zastupanje, OIB 68428935013, Tina Ujevića 1/a,43500 Daruvar</item>
      <item>Zdravko Šargač, OIB 71156999059, Tina Ujevića 1/a,43500 Daruvar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D8F166-9DFE-4E3E-90AD-ED20FCFF7D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409</properties:Words>
  <properties:Characters>2290</properties:Characters>
  <properties:Lines>56</properties:Lines>
  <properties:Paragraphs>21</properties:Paragraphs>
  <properties:TotalTime>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2962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2019-04-08T10:40:00Z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St-15/2019-13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