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78b8" w14:paraId="bb578b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C191B">
        <w:rPr>
          <w:rFonts w:cs="Times New Roman" w:eastAsia="Times New Roman"/>
          <w:noProof/>
          <w:szCs w:val="20"/>
          <w:lang w:eastAsia="hr-HR"/>
        </w:rPr>
        <w:t xml:space="preserve">               5 St-30/2017-5</w:t>
      </w: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C191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C191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C191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C191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NB FARMA d.o.o. za poljoprivrednu proizvodnju, stočarstvo, trgovinu i usluge, </w:t>
      </w:r>
      <w:proofErr w:type="spellStart"/>
      <w:r w:rsidRPr="008C191B">
        <w:rPr>
          <w:rFonts w:cs="Times New Roman" w:eastAsia="Times New Roman"/>
          <w:szCs w:val="20"/>
          <w:lang w:eastAsia="hr-HR"/>
        </w:rPr>
        <w:t>Zrinj</w:t>
      </w:r>
      <w:proofErr w:type="spellEnd"/>
      <w:r w:rsidRPr="008C191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C191B">
        <w:rPr>
          <w:rFonts w:cs="Times New Roman" w:eastAsia="Times New Roman"/>
          <w:szCs w:val="20"/>
          <w:lang w:eastAsia="hr-HR"/>
        </w:rPr>
        <w:t>Lukački</w:t>
      </w:r>
      <w:proofErr w:type="spellEnd"/>
      <w:r w:rsidRPr="008C191B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C191B">
        <w:rPr>
          <w:rFonts w:cs="Times New Roman" w:eastAsia="Times New Roman"/>
          <w:szCs w:val="20"/>
          <w:lang w:eastAsia="hr-HR"/>
        </w:rPr>
        <w:t>Zrinj</w:t>
      </w:r>
      <w:proofErr w:type="spellEnd"/>
      <w:r w:rsidRPr="008C191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C191B">
        <w:rPr>
          <w:rFonts w:cs="Times New Roman" w:eastAsia="Times New Roman"/>
          <w:szCs w:val="20"/>
          <w:lang w:eastAsia="hr-HR"/>
        </w:rPr>
        <w:t>Lukački</w:t>
      </w:r>
      <w:proofErr w:type="spellEnd"/>
      <w:r w:rsidRPr="008C191B">
        <w:rPr>
          <w:rFonts w:cs="Times New Roman" w:eastAsia="Times New Roman"/>
          <w:szCs w:val="20"/>
          <w:lang w:eastAsia="hr-HR"/>
        </w:rPr>
        <w:t xml:space="preserve"> 32, MBS: 010080389, OIB: 40748269214, 4. srpnja </w:t>
      </w:r>
      <w:r w:rsidRPr="008C191B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C191B">
        <w:rPr>
          <w:rFonts w:cs="Times New Roman" w:eastAsia="Times New Roman"/>
          <w:szCs w:val="20"/>
          <w:lang w:eastAsia="hr-HR"/>
        </w:rPr>
        <w:t>r i j e š i o   j e</w:t>
      </w: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C191B">
        <w:rPr>
          <w:rFonts w:cs="Times New Roman" w:eastAsia="Times New Roman"/>
          <w:szCs w:val="20"/>
          <w:lang w:eastAsia="hr-HR"/>
        </w:rPr>
        <w:t xml:space="preserve">Saziva se </w:t>
      </w:r>
      <w:r w:rsidRPr="008C191B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8C191B">
        <w:rPr>
          <w:rFonts w:cs="Times New Roman" w:eastAsia="Times New Roman"/>
          <w:szCs w:val="20"/>
          <w:lang w:eastAsia="hr-HR"/>
        </w:rPr>
        <w:t xml:space="preserve">radi rasprave o uvjetima za otvaranje stečajnog postupka za dan </w:t>
      </w:r>
      <w:r w:rsidRPr="008C191B">
        <w:rPr>
          <w:rFonts w:cs="Times New Roman" w:eastAsia="Times New Roman"/>
          <w:b/>
          <w:szCs w:val="20"/>
          <w:lang w:eastAsia="hr-HR"/>
        </w:rPr>
        <w:t>1. rujna 2017. u 9,00 sati</w:t>
      </w:r>
      <w:r w:rsidRPr="008C191B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8C191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C191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C191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C191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C191B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C191B">
        <w:rPr>
          <w:rFonts w:cs="Times New Roman" w:eastAsia="Times New Roman"/>
          <w:szCs w:val="20"/>
          <w:lang w:eastAsia="hr-HR"/>
        </w:rPr>
        <w:t xml:space="preserve">- zakonski zastupnik dužnika Novica </w:t>
      </w:r>
      <w:proofErr w:type="spellStart"/>
      <w:r w:rsidRPr="008C191B">
        <w:rPr>
          <w:rFonts w:cs="Times New Roman" w:eastAsia="Times New Roman"/>
          <w:szCs w:val="20"/>
          <w:lang w:eastAsia="hr-HR"/>
        </w:rPr>
        <w:t>Bota</w:t>
      </w:r>
      <w:proofErr w:type="spellEnd"/>
      <w:r w:rsidRPr="008C191B">
        <w:rPr>
          <w:rFonts w:cs="Times New Roman" w:eastAsia="Times New Roman"/>
          <w:szCs w:val="20"/>
          <w:lang w:eastAsia="hr-HR"/>
        </w:rPr>
        <w:t>.</w:t>
      </w: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C191B">
        <w:rPr>
          <w:rFonts w:cs="Times New Roman" w:eastAsia="Times New Roman"/>
          <w:szCs w:val="20"/>
          <w:lang w:eastAsia="hr-HR"/>
        </w:rPr>
        <w:t>U Bjelovaru, 4. srpnja</w:t>
      </w:r>
      <w:r w:rsidRPr="008C191B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C191B">
        <w:rPr>
          <w:rFonts w:cs="Times New Roman" w:eastAsia="Times New Roman"/>
          <w:szCs w:val="20"/>
          <w:lang w:eastAsia="hr-HR"/>
        </w:rPr>
        <w:t>STEČAJNI SUDAC</w:t>
      </w: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C191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191B" w:rsidP="008C191B" w:rsidR="008C191B" w:rsidRPr="008C19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C191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C191B" w:rsidP="008C191B" w:rsidR="008C191B" w:rsidRPr="008C19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C191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C191B" w:rsidP="008C191B" w:rsidR="008C191B" w:rsidRPr="008C191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C191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191B" w:rsidP="008C191B" w:rsidR="008C191B" w:rsidRPr="008C191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191B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8C191B" w:rsidR="00AE649C" w:rsidRPr="00B76F3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1B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8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092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St-30/2017-5</izvorni_sadrzaj>
    <derivirana_varijabla naziv="DomainObject.Oznaka_1">St-30/2017-5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NB FARMA d.o.o. za poljoprivrednu proizvodnju, stočarstvo, trgovinu i usluge zastupanog po punomoćniku Novica Bota</izvorni_sadrzaj>
    <derivirana_varijabla naziv="DomainObject.Predmet.ProtustrankaFormated_1">  NB FARMA d.o.o. za poljoprivrednu proizvodnju, stočarstvo, trgovinu i usluge zastupanog po punomoćniku Novica Bota</derivirana_varijabla>
  </DomainObject.Predmet.ProtustrankaFormated>
  <DomainObject.Predmet.ProtustrankaFormatedOIB>
    <izvorni_sadrzaj>  NB FARMA d.o.o. za poljoprivrednu proizvodnju, stočarstvo, trgovinu i usluge, OIB 40748269214 zastupanog po punomoćniku Novica Bota</izvorni_sadrzaj>
    <derivirana_varijabla naziv="DomainObject.Predmet.ProtustrankaFormatedOIB_1">  NB FARMA d.o.o. za poljoprivrednu proizvodnju, stočarstvo, trgovinu i usluge, OIB 40748269214 zastupanog po punomoćniku Novica Bota</derivirana_varijabla>
  </DomainObject.Predmet.ProtustrankaFormatedOIB>
  <DomainObject.Predmet.ProtustrankaFormatedWithAdress>
    <izvorni_sadrzaj> NB FARMA d.o.o. za poljoprivrednu proizvodnju, stočarstvo, trgovinu i usluge, Zrinj Lukački 32, 33406 Zrinj Lukački zastupanog po punomoćniku Novica Bota</izvorni_sadrzaj>
    <derivirana_varijabla naziv="DomainObject.Predmet.ProtustrankaFormatedWithAdress_1"> NB FARMA d.o.o. za poljoprivrednu proizvodnju, stočarstvo, trgovinu i usluge, Zrinj Lukački 32, 33406 Zrinj Lukački zastupanog po punomoćniku Novica Bota</derivirana_varijabla>
  </DomainObject.Predmet.ProtustrankaFormatedWithAdress>
  <DomainObject.Predmet.ProtustrankaFormatedWithAdressOIB>
    <izvorni_sadrzaj> NB FARMA d.o.o. za poljoprivrednu proizvodnju, stočarstvo, trgovinu i usluge, OIB 40748269214, Zrinj Lukački 32, 33406 Zrinj Lukački zastupanog po punomoćniku Novica Bota</izvorni_sadrzaj>
    <derivirana_varijabla naziv="DomainObject.Predmet.ProtustrankaFormatedWithAdressOIB_1"> NB FARMA d.o.o. za poljoprivrednu proizvodnju, stočarstvo, trgovinu i usluge, OIB 40748269214, Zrinj Lukački 32, 33406 Zrinj Lukački zastupanog po punomoćniku Novica Bota</derivirana_varijabla>
  </DomainObject.Predmet.ProtustrankaFormatedWithAdressOIB>
  <DomainObject.Predmet.ProtustrankaWithAdress>
    <izvorni_sadrzaj>NB FARMA d.o.o. za poljoprivrednu proizvodnju, stočarstvo, trgovinu i usluge Zrinj Lukački 32, 33406 Zrinj Lukački</izvorni_sadrzaj>
    <derivirana_varijabla naziv="DomainObject.Predmet.ProtustrankaWithAdress_1">NB FARMA d.o.o. za poljoprivrednu proizvodnju, stočarstvo, trgovinu i usluge Zrinj Lukački 32, 33406 Zrinj Lukački</derivirana_varijabla>
  </DomainObject.Predmet.ProtustrankaWithAdress>
  <DomainObject.Predmet.ProtustrankaWithAdressOIB>
    <izvorni_sadrzaj>NB FARMA d.o.o. za poljoprivrednu proizvodnju, stočarstvo, trgovinu i usluge, OIB 40748269214, Zrinj Lukački 32, 33406 Zrinj Lukački</izvorni_sadrzaj>
    <derivirana_varijabla naziv="DomainObject.Predmet.ProtustrankaWithAdressOIB_1">NB FARMA d.o.o. za poljoprivrednu proizvodnju, stočarstvo, trgovinu i usluge, OIB 40748269214, Zrinj Lukački 32, 33406 Zrinj Lukački</derivirana_varijabla>
  </DomainObject.Predmet.ProtustrankaWithAdressOIB>
  <DomainObject.Predmet.ProtustrankaNazivFormated>
    <izvorni_sadrzaj>NB FARMA d.o.o. za poljoprivrednu proizvodnju, stočarstvo, trgovinu i usluge</izvorni_sadrzaj>
    <derivirana_varijabla naziv="DomainObject.Predmet.ProtustrankaNazivFormated_1">NB FARMA d.o.o. za poljoprivrednu proizvodnju, stočarstvo, trgovinu i usluge</derivirana_varijabla>
  </DomainObject.Predmet.ProtustrankaNazivFormated>
  <DomainObject.Predmet.ProtustrankaNazivFormatedOIB>
    <izvorni_sadrzaj>NB FARMA d.o.o. za poljoprivrednu proizvodnju, stočarstvo, trgovinu i usluge, OIB 40748269214</izvorni_sadrzaj>
    <derivirana_varijabla naziv="DomainObject.Predmet.ProtustrankaNazivFormatedOIB_1">NB FARMA d.o.o. za poljoprivrednu proizvodnju, stočarstvo, trgovinu i usluge, OIB 40748269214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NB FARMA d.o.o. za poljoprivrednu proizvodnju, stočarstvo, trgovinu i usluge zastupanog po punomoćniku Novica Bota</item>
    </izvorni_sadrzaj>
    <derivirana_varijabla naziv="DomainObject.Predmet.ProtuStrankaListFormated_1">
      <item>NB FARMA d.o.o. za poljoprivrednu proizvodnju, stočarstvo, trgovinu i usluge zastupanog po punomoćniku Novica Bota</item>
    </derivirana_varijabla>
  </DomainObject.Predmet.ProtuStrankaListFormated>
  <DomainObject.Predmet.ProtuStrankaListFormatedOIB>
    <izvorni_sadrzaj>
      <item>NB FARMA d.o.o. za poljoprivrednu proizvodnju, stočarstvo, trgovinu i usluge, OIB 40748269214 zastupanog po punomoćniku Novica Bota</item>
    </izvorni_sadrzaj>
    <derivirana_varijabla naziv="DomainObject.Predmet.ProtuStrankaListFormatedOIB_1">
      <item>NB FARMA d.o.o. za poljoprivrednu proizvodnju, stočarstvo, trgovinu i usluge, OIB 40748269214 zastupanog po punomoćniku Novica Bota</item>
    </derivirana_varijabla>
  </DomainObject.Predmet.ProtuStrankaListFormatedOIB>
  <DomainObject.Predmet.ProtuStrankaListFormatedWithAdress>
    <izvorni_sadrzaj>
      <item>NB FARMA d.o.o. za poljoprivrednu proizvodnju, stočarstvo, trgovinu i usluge, Zrinj Lukački 32, 33406 Zrinj Lukački zastupanog po punomoćniku Novica Bota</item>
    </izvorni_sadrzaj>
    <derivirana_varijabla naziv="DomainObject.Predmet.ProtuStrankaListFormatedWithAdress_1">
      <item>NB FARMA d.o.o. za poljoprivrednu proizvodnju, stočarstvo, trgovinu i usluge, Zrinj Lukački 32, 33406 Zrinj Lukački zastupanog po punomoćniku Novica Bota</item>
    </derivirana_varijabla>
  </DomainObject.Predmet.ProtuStrankaListFormatedWithAdress>
  <DomainObject.Predmet.ProtuStrankaListFormatedWithAdressOIB>
    <izvorni_sadrzaj>
      <item>NB FARMA d.o.o. za poljoprivrednu proizvodnju, stočarstvo, trgovinu i usluge, OIB 40748269214, Zrinj Lukački 32, 33406 Zrinj Lukački zastupanog po punomoćniku Novica Bota</item>
    </izvorni_sadrzaj>
    <derivirana_varijabla naziv="DomainObject.Predmet.ProtuStrankaListFormatedWithAdressOIB_1">
      <item>NB FARMA d.o.o. za poljoprivrednu proizvodnju, stočarstvo, trgovinu i usluge, OIB 40748269214, Zrinj Lukački 32, 33406 Zrinj Lukački zastupanog po punomoćniku Novica Bota</item>
    </derivirana_varijabla>
  </DomainObject.Predmet.ProtuStrankaListFormatedWithAdressOIB>
  <DomainObject.Predmet.ProtuStrankaListNazivFormated>
    <izvorni_sadrzaj>
      <item>NB FARMA d.o.o. za poljoprivrednu proizvodnju, stočarstvo, trgovinu i usluge</item>
    </izvorni_sadrzaj>
    <derivirana_varijabla naziv="DomainObject.Predmet.ProtuStrankaListNazivFormated_1">
      <item>NB FARMA d.o.o. za poljoprivrednu proizvodnju, stočarstvo, trgovinu i usluge</item>
    </derivirana_varijabla>
  </DomainObject.Predmet.ProtuStrankaListNazivFormated>
  <DomainObject.Predmet.ProtuStrankaListNazivFormatedOIB>
    <izvorni_sadrzaj>
      <item>NB FARMA d.o.o. za poljoprivrednu proizvodnju, stočarstvo, trgovinu i usluge, OIB 40748269214</item>
    </izvorni_sadrzaj>
    <derivirana_varijabla naziv="DomainObject.Predmet.ProtuStrankaListNazivFormatedOIB_1">
      <item>NB FARMA d.o.o. za poljoprivrednu proizvodnju, stočarstvo, trgovinu i usluge, OIB 40748269214</item>
    </derivirana_varijabla>
  </DomainObject.Predmet.ProtuStrankaListNazivFormatedOIB>
  <DomainObject.Predmet.OstaliListFormated>
    <izvorni_sadrzaj>
      <item>Novica Bota punomoćnik sudionika u postupku NB FARMA d.o.o. za poljoprivrednu proizvodnju, stočarstvo, trgovinu i usluge</item>
    </izvorni_sadrzaj>
    <derivirana_varijabla naziv="DomainObject.Predmet.OstaliListFormated_1">
      <item>Novica Bota punomoćnik sudionika u postupku NB FARMA d.o.o. za poljoprivrednu proizvodnju, stočarstvo, trgovinu i usluge</item>
    </derivirana_varijabla>
  </DomainObject.Predmet.OstaliListFormated>
  <DomainObject.Predmet.OstaliListFormatedOIB>
    <izvorni_sadrzaj>
      <item>Novica Bota, OIB 50037670659 punomoćnik sudionika u postupku NB FARMA d.o.o. za poljoprivrednu proizvodnju, stočarstvo, trgovinu i usluge</item>
    </izvorni_sadrzaj>
    <derivirana_varijabla naziv="DomainObject.Predmet.OstaliListFormatedOIB_1">
      <item>Novica Bota, OIB 50037670659 punomoćnik sudionika u postupku NB FARMA d.o.o. za poljoprivrednu proizvodnju, stočarstvo, trgovinu i usluge</item>
    </derivirana_varijabla>
  </DomainObject.Predmet.OstaliListFormatedOIB>
  <DomainObject.Predmet.OstaliListFormatedWithAdress>
    <izvorni_sadrzaj>
      <item>Novica Bota, Zrinj Lukački 32, 33406 Zrinj Lukački punomoćnik sudionika u postupku NB FARMA d.o.o. za poljoprivrednu proizvodnju, stočarstvo, trgovinu i usluge</item>
    </izvorni_sadrzaj>
    <derivirana_varijabla naziv="DomainObject.Predmet.OstaliListFormatedWithAdress_1">
      <item>Novica Bota, Zrinj Lukački 32, 33406 Zrinj Lukački punomoćnik sudionika u postupku NB FARMA d.o.o. za poljoprivrednu proizvodnju, stočarstvo, trgovinu i usluge</item>
    </derivirana_varijabla>
  </DomainObject.Predmet.OstaliListFormatedWithAdress>
  <DomainObject.Predmet.OstaliListFormatedWithAdressOIB>
    <izvorni_sadrzaj>
      <item>Novica Bota, OIB 50037670659, Zrinj Lukački 32, 33406 Zrinj Lukački punomoćnik sudionika u postupku NB FARMA d.o.o. za poljoprivrednu proizvodnju, stočarstvo, trgovinu i usluge</item>
    </izvorni_sadrzaj>
    <derivirana_varijabla naziv="DomainObject.Predmet.OstaliListFormatedWithAdressOIB_1">
      <item>Novica Bota, OIB 50037670659, Zrinj Lukački 32, 33406 Zrinj Lukački punomoćnik sudionika u postupku NB FARMA d.o.o. za poljoprivrednu proizvodnju, stočarstvo, trgovinu i usluge</item>
    </derivirana_varijabla>
  </DomainObject.Predmet.OstaliListFormatedWithAdressOIB>
  <DomainObject.Predmet.OstaliListNazivFormated>
    <izvorni_sadrzaj>
      <item>Novica Bota</item>
    </izvorni_sadrzaj>
    <derivirana_varijabla naziv="DomainObject.Predmet.OstaliListNazivFormated_1">
      <item>Novica Bota</item>
    </derivirana_varijabla>
  </DomainObject.Predmet.OstaliListNazivFormated>
  <DomainObject.Predmet.OstaliListNazivFormatedOIB>
    <izvorni_sadrzaj>
      <item>Novica Bota, OIB 50037670659</item>
    </izvorni_sadrzaj>
    <derivirana_varijabla naziv="DomainObject.Predmet.OstaliListNazivFormatedOIB_1">
      <item>Novica Bota, OIB 50037670659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St-30/2017-5</izvorni_sadrzaj>
    <derivirana_varijabla naziv="DomainObject.PoslovniBrojDokumenta_1">St-30/2017-5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NB FARMA d.o.o. za poljoprivrednu proizvodnju, stočarstvo, trgovinu i usluge</izvorni_sadrzaj>
    <derivirana_varijabla naziv="DomainObject.Predmet.ProtustrankaIDrugi_1">NB FARMA d.o.o. za poljoprivrednu proizvodnju, stočarstvo,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NB FARMA d.o.o. za poljoprivrednu proizvodnju, stočarstvo, trgovinu i usluge, OIB 40748269214, Zrinj Lukački 32, 33406 Zrinj Lukački</izvorni_sadrzaj>
    <derivirana_varijabla naziv="DomainObject.Predmet.ProtustrankaIDrugiAdressOIB_1">NB FARMA d.o.o. za poljoprivrednu proizvodnju, stočarstvo, trgovinu i usluge, OIB 40748269214, Zrinj Lukački 32, 33406 Zrinj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NB FARMA d.o.o. za poljoprivrednu proizvodnju, stočarstvo, trgovinu i usluge</item>
      <item>Novica Bota</item>
    </izvorni_sadrzaj>
    <derivirana_varijabla naziv="DomainObject.Predmet.SudioniciListNaziv_1">
      <item>FINANCIJSKA AGENCIJA, RC ZAGREB, Podružnica Bjelovar</item>
      <item>NB FARMA d.o.o. za poljoprivrednu proizvodnju, stočarstvo, trgovinu i usluge</item>
      <item>Novica Bota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NB FARMA d.o.o. za poljoprivrednu proizvodnju, stočarstvo, trgovinu i usluge, OIB 40748269214, Zrinj Lukački 32,33406 Zrinj Lukački</item>
      <item>Novica Bota, OIB 50037670659, Zrinj Lukački 32,33406 Zrinj Lukački</item>
    </izvorni_sadrzaj>
    <derivirana_varijabla naziv="DomainObject.Predmet.SudioniciListAdressOIB_1">
      <item>FINANCIJSKA AGENCIJA, RC ZAGREB, Podružnica Bjelovar, OIB 85821130368, F. Supila 4,43000 Bjelovar</item>
      <item>NB FARMA d.o.o. za poljoprivrednu proizvodnju, stočarstvo, trgovinu i usluge, OIB 40748269214, Zrinj Lukački 32,33406 Zrinj Lukački</item>
      <item>Novica Bota, OIB 50037670659, Zrinj Lukački 32,33406 Zrinj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71ADDD-DEDD-430A-B02A-378DD3917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814</properties:Characters>
  <properties:Lines>46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2017-07-04T12:38:00Z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