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602FB" w:rsidR="006602FB">
        <w:tc>
          <w:tcPr>
            <w:tcW w:type="dxa" w:w="2985"/>
            <w:hideMark/>
          </w:tcPr>
          <w:p w:rsidRDefault="006602FB" w:rsidR="006602F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02FB" w:rsidR="006602F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6602FB" w:rsidR="006602F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6602FB" w:rsidR="006602F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bbf9d2b" w14:paraId="bbf9d2b" w:rsidRDefault="006602FB" w:rsidP="006602FB" w:rsidR="006602F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602FB" w:rsidR="006602FB">
        <w:trPr>
          <w:jc w:val="right"/>
        </w:trPr>
        <w:tc>
          <w:tcPr>
            <w:tcW w:type="dxa" w:w="4320"/>
            <w:hideMark/>
          </w:tcPr>
          <w:p w:rsidRDefault="006602FB" w:rsidP="006602FB" w:rsidR="006602FB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</w:t>
            </w:r>
            <w:r>
              <w:rPr>
                <w:lang w:eastAsia="en-US" w:val="en-US"/>
              </w:rPr>
              <w:t xml:space="preserve">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St-132/2019-3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6602FB" w:rsidP="006602FB" w:rsidR="006602FB">
      <w:pPr>
        <w:spacing w:after="0"/>
        <w:jc w:val="both"/>
      </w:pPr>
    </w:p>
    <w:p w:rsidRDefault="006602FB" w:rsidP="006602FB" w:rsidR="006602FB">
      <w:pPr>
        <w:pStyle w:val="NormaleSPIS"/>
        <w:ind w:firstLine="0"/>
      </w:pPr>
    </w:p>
    <w:p w:rsidRDefault="006602FB" w:rsidP="006602FB" w:rsidR="006602FB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 w:rsidR="00FA089C">
        <w:t>HRVATSKA UDRUGA ZDRAVI DOMAĆI PROIZVODI</w:t>
      </w:r>
      <w:r>
        <w:t xml:space="preserve">, OIB: </w:t>
      </w:r>
      <w:r w:rsidR="00FA089C">
        <w:t>69390856145</w:t>
      </w:r>
      <w:r>
        <w:t xml:space="preserve">, sa sjedištem u </w:t>
      </w:r>
      <w:r w:rsidR="00FA089C">
        <w:t xml:space="preserve">Vatroslava Lisinskog br. 36, 42230 Ludbreg, izvan ročišta 13. lipnja </w:t>
      </w:r>
      <w:r>
        <w:t>2019. temeljem odredbe čl. 430. Stečajnog zakona (Narodne novine br. 71/15. i 104/17., dalje : SZ-a) objavljuje slijedeći</w:t>
      </w:r>
    </w:p>
    <w:p w:rsidRDefault="006602FB" w:rsidP="006602FB" w:rsidR="006602FB">
      <w:pPr>
        <w:spacing w:after="0"/>
        <w:jc w:val="both"/>
      </w:pPr>
    </w:p>
    <w:p w:rsidRDefault="006602FB" w:rsidP="006602FB" w:rsidR="006602F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602FB" w:rsidP="006602FB" w:rsidR="006602FB">
      <w:pPr>
        <w:spacing w:after="0"/>
        <w:rPr>
          <w:sz w:val="28"/>
          <w:szCs w:val="28"/>
        </w:rPr>
      </w:pPr>
    </w:p>
    <w:p w:rsidRDefault="006602FB" w:rsidP="006602FB" w:rsidR="006602FB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E52B8F">
        <w:t>HRVATSKA UDRUGA ZDRAVI DOMAĆI PROIZVODI, OIB: 69390856145, sa sjedištem u Vatroslava Lisinskog br. 36, 422</w:t>
      </w:r>
      <w:r w:rsidR="00E52B8F">
        <w:t>30 Ludbreg iznosi 5.018,14</w:t>
      </w:r>
      <w:r>
        <w:t xml:space="preserve"> kuna.</w:t>
      </w:r>
    </w:p>
    <w:p w:rsidRDefault="006602FB" w:rsidP="006602FB" w:rsidR="006602FB">
      <w:pPr>
        <w:spacing w:after="0"/>
        <w:jc w:val="both"/>
      </w:pPr>
    </w:p>
    <w:p w:rsidRDefault="00E52B8F" w:rsidP="006602FB" w:rsidR="006602FB">
      <w:pPr>
        <w:spacing w:after="0"/>
        <w:jc w:val="both"/>
      </w:pPr>
      <w:r>
        <w:tab/>
        <w:t xml:space="preserve"> 2) Poziva se osoba ovlaštena za zastupanje dužnika Dragan Barbarić,</w:t>
      </w:r>
      <w:r w:rsidR="006602FB">
        <w:t xml:space="preserve"> da u roku od 15 dana od dana objave ovog oglasa na e-Oglasnoj ploči suda podnese ovome sudu, pozivom na gornji poslovni broj spisa, javnobilježnički ovjerovljeni </w:t>
      </w:r>
      <w:proofErr w:type="spellStart"/>
      <w:r w:rsidR="006602FB">
        <w:t>prokazni</w:t>
      </w:r>
      <w:proofErr w:type="spellEnd"/>
      <w:r w:rsidR="006602FB">
        <w:t xml:space="preserve"> popis imovine i obveza dužnika na propisanom obrascu.</w:t>
      </w:r>
    </w:p>
    <w:p w:rsidRDefault="006602FB" w:rsidP="006602FB" w:rsidR="006602FB">
      <w:pPr>
        <w:spacing w:after="0"/>
        <w:jc w:val="both"/>
      </w:pPr>
    </w:p>
    <w:p w:rsidRDefault="00E52B8F" w:rsidP="006602FB" w:rsidR="006602FB">
      <w:pPr>
        <w:spacing w:after="0"/>
        <w:jc w:val="both"/>
      </w:pPr>
      <w:r>
        <w:tab/>
        <w:t xml:space="preserve">  3) Upozorava se osoba ovlaštena za zastupanje</w:t>
      </w:r>
      <w:r w:rsidR="006602FB">
        <w:t xml:space="preserve">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 w:rsidR="006602FB">
        <w:t>prokazni</w:t>
      </w:r>
      <w:proofErr w:type="spellEnd"/>
      <w:r w:rsidR="006602FB">
        <w:t xml:space="preserve"> popis imovine i obveza dužnika ili ako iz toga popisa proizlazi da dužnik ima imovinu koja ne bi bila dostatna ni za pokriće predvidivih troškova stečajnog postupka.</w:t>
      </w:r>
    </w:p>
    <w:p w:rsidRDefault="006602FB" w:rsidP="006602FB" w:rsidR="006602FB">
      <w:pPr>
        <w:spacing w:after="0"/>
        <w:jc w:val="both"/>
      </w:pPr>
    </w:p>
    <w:p w:rsidRDefault="006602FB" w:rsidP="006602FB" w:rsidR="006602FB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</w:t>
      </w:r>
      <w:r w:rsidR="00E52B8F">
        <w:t>d.d., pozivom na broj spisa St-132-19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6602FB" w:rsidP="006602FB" w:rsidR="006602FB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</w:t>
      </w:r>
      <w:r>
        <w:lastRenderedPageBreak/>
        <w:t>otvaranje stečajnog postupka, te ne plate predujam iz točke 4)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6602FB" w:rsidP="006602FB" w:rsidR="006602FB">
      <w:pPr>
        <w:spacing w:after="0"/>
        <w:ind w:firstLine="720"/>
        <w:jc w:val="both"/>
      </w:pPr>
    </w:p>
    <w:p w:rsidRDefault="006602FB" w:rsidP="006602FB" w:rsidR="006602FB">
      <w:pPr>
        <w:spacing w:after="0"/>
        <w:ind w:firstLine="720"/>
        <w:jc w:val="both"/>
      </w:pPr>
    </w:p>
    <w:p w:rsidRDefault="006602FB" w:rsidP="006602FB" w:rsidR="006602FB">
      <w:pPr>
        <w:spacing w:after="0"/>
        <w:jc w:val="center"/>
        <w:outlineLvl w:val="0"/>
      </w:pPr>
      <w:r>
        <w:t>Obrazloženje</w:t>
      </w:r>
    </w:p>
    <w:p w:rsidRDefault="006602FB" w:rsidP="006602FB" w:rsidR="006602FB">
      <w:pPr>
        <w:spacing w:after="0"/>
        <w:jc w:val="center"/>
        <w:outlineLvl w:val="0"/>
      </w:pPr>
    </w:p>
    <w:p w:rsidRDefault="006602FB" w:rsidP="006602FB" w:rsidR="006602FB">
      <w:pPr>
        <w:spacing w:after="0"/>
        <w:jc w:val="center"/>
        <w:outlineLvl w:val="0"/>
      </w:pPr>
    </w:p>
    <w:p w:rsidRDefault="006602FB" w:rsidP="006602FB" w:rsidR="006602FB">
      <w:pPr>
        <w:spacing w:after="0"/>
        <w:outlineLvl w:val="0"/>
      </w:pPr>
    </w:p>
    <w:p w:rsidRDefault="00E52B8F" w:rsidP="006602FB" w:rsidR="006602FB">
      <w:pPr>
        <w:spacing w:after="0"/>
        <w:jc w:val="both"/>
        <w:outlineLvl w:val="0"/>
      </w:pPr>
      <w:r>
        <w:tab/>
        <w:t>5. svibnja</w:t>
      </w:r>
      <w:r w:rsidR="006602FB">
        <w:t xml:space="preserve"> 2018., predlagatelj Financijska agencija, Regionalni centar Zagreb, Podružnica Varaždin podnio je zahtjev za provedbu skraćenoga stečajnog postupka nad dužnikom</w:t>
      </w:r>
      <w:r>
        <w:t xml:space="preserve"> </w:t>
      </w:r>
      <w:r>
        <w:t>HRVATSKA UDRUGA ZDRAVI DOMAĆI PROIZVODI, OIB: 69390856145, sa sjedištem u Vatroslava Lisinskog br. 36, 422</w:t>
      </w:r>
      <w:r>
        <w:t>30 Ludbreg</w:t>
      </w:r>
      <w:r w:rsidR="006602FB">
        <w:t>, navodeći da duž</w:t>
      </w:r>
      <w:r>
        <w:t>nik na dan 29. travnja</w:t>
      </w:r>
      <w:r w:rsidR="006602FB">
        <w:t xml:space="preserve"> 201</w:t>
      </w:r>
      <w:r>
        <w:t>9</w:t>
      </w:r>
      <w:r w:rsidR="006602FB">
        <w:t>. u Očevidniku redoslijeda osnova za plaćanje ima evidentirane neizvršene osnove za plaćan</w:t>
      </w:r>
      <w:r>
        <w:t>je u ukupnom iznosu od 5.018,14</w:t>
      </w:r>
      <w:r w:rsidR="006602FB">
        <w:t xml:space="preserve"> kuna, te da dužnik nema zaposlenih.</w:t>
      </w:r>
    </w:p>
    <w:p w:rsidRDefault="006602FB" w:rsidP="006602FB" w:rsidR="006602FB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6602FB" w:rsidP="006602FB" w:rsidR="006602FB">
      <w:pPr>
        <w:spacing w:after="0"/>
        <w:jc w:val="both"/>
        <w:outlineLvl w:val="0"/>
      </w:pPr>
    </w:p>
    <w:p w:rsidRDefault="006602FB" w:rsidP="006602FB" w:rsidR="006602FB">
      <w:pPr>
        <w:spacing w:after="0"/>
        <w:jc w:val="center"/>
        <w:outlineLvl w:val="0"/>
      </w:pPr>
    </w:p>
    <w:p w:rsidRDefault="00E52B8F" w:rsidP="006602FB" w:rsidR="006602FB">
      <w:pPr>
        <w:spacing w:after="0"/>
        <w:jc w:val="center"/>
        <w:outlineLvl w:val="0"/>
      </w:pPr>
      <w:r>
        <w:t>U Varaždinu 13. lipnja</w:t>
      </w:r>
      <w:bookmarkStart w:name="_GoBack" w:id="0"/>
      <w:bookmarkEnd w:id="0"/>
      <w:r w:rsidR="006602FB">
        <w:t xml:space="preserve"> 2019. </w:t>
      </w:r>
    </w:p>
    <w:p w:rsidRDefault="006602FB" w:rsidP="006602FB" w:rsidR="006602FB">
      <w:pPr>
        <w:spacing w:after="0"/>
        <w:jc w:val="center"/>
        <w:outlineLvl w:val="0"/>
      </w:pPr>
    </w:p>
    <w:p w:rsidRDefault="006602FB" w:rsidP="006602FB" w:rsidR="006602F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602FB" w:rsidP="006602FB" w:rsidR="006602FB">
      <w:pPr>
        <w:spacing w:after="0"/>
        <w:jc w:val="center"/>
        <w:outlineLvl w:val="0"/>
      </w:pPr>
    </w:p>
    <w:p w:rsidRDefault="006602FB" w:rsidP="006602FB" w:rsidR="006602FB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Default="006602FB" w:rsidP="006602FB" w:rsidR="006602FB">
      <w:pPr>
        <w:spacing w:after="0"/>
        <w:ind w:firstLine="720" w:left="3600"/>
        <w:outlineLvl w:val="0"/>
      </w:pPr>
    </w:p>
    <w:p w:rsidRDefault="006602FB" w:rsidP="006602FB" w:rsidR="006602FB">
      <w:pPr>
        <w:spacing w:after="0"/>
        <w:ind w:firstLine="720" w:left="3600"/>
        <w:jc w:val="center"/>
        <w:outlineLvl w:val="0"/>
      </w:pPr>
      <w:r>
        <w:t xml:space="preserve">                                Hugo Wedemeyer</w:t>
      </w:r>
    </w:p>
    <w:p w:rsidRDefault="006602FB" w:rsidP="006602FB" w:rsidR="006602FB">
      <w:pPr>
        <w:spacing w:after="0"/>
        <w:outlineLvl w:val="0"/>
      </w:pPr>
    </w:p>
    <w:p w:rsidRDefault="006602FB" w:rsidP="006602FB" w:rsidR="006602FB">
      <w:pPr>
        <w:spacing w:after="0"/>
        <w:outlineLvl w:val="0"/>
      </w:pPr>
    </w:p>
    <w:p w:rsidRDefault="006602FB" w:rsidP="006602FB" w:rsidR="006602FB">
      <w:pPr>
        <w:spacing w:after="0"/>
        <w:outlineLvl w:val="0"/>
      </w:pPr>
    </w:p>
    <w:p w:rsidRDefault="006602FB" w:rsidP="006602FB" w:rsidR="006602FB">
      <w:pPr>
        <w:spacing w:after="0"/>
        <w:outlineLvl w:val="0"/>
      </w:pPr>
      <w:r>
        <w:t>DNA:</w:t>
      </w:r>
    </w:p>
    <w:p w:rsidRDefault="006602FB" w:rsidP="006602FB" w:rsidR="006602FB">
      <w:pPr>
        <w:spacing w:after="0"/>
        <w:outlineLvl w:val="0"/>
      </w:pPr>
    </w:p>
    <w:p w:rsidRDefault="006602FB" w:rsidP="006602FB" w:rsidR="006602FB">
      <w:pPr>
        <w:spacing w:after="0"/>
        <w:outlineLvl w:val="0"/>
      </w:pPr>
      <w:r>
        <w:t xml:space="preserve"> e-Oglasna ploča ovoga suda.</w:t>
      </w:r>
    </w:p>
    <w:p w:rsidRDefault="006602FB" w:rsidP="006602FB" w:rsidR="006602FB">
      <w:pPr>
        <w:spacing w:after="0"/>
        <w:rPr>
          <w:lang w:val="en-US"/>
        </w:rPr>
      </w:pPr>
    </w:p>
    <w:p w:rsidRDefault="006602FB" w:rsidP="006602FB" w:rsidR="006602FB">
      <w:pPr>
        <w:spacing w:after="0"/>
      </w:pPr>
    </w:p>
    <w:p w:rsidRDefault="006602FB" w:rsidP="006602FB" w:rsidR="006602FB">
      <w:pPr>
        <w:spacing w:after="0"/>
      </w:pPr>
    </w:p>
    <w:p w:rsidRDefault="006602FB" w:rsidP="006602FB" w:rsidR="006602FB">
      <w:pPr>
        <w:pStyle w:val="ZapisniarPotpis"/>
      </w:pPr>
    </w:p>
    <w:p w:rsidRDefault="006602FB" w:rsidP="006602FB" w:rsidR="006602FB">
      <w:pPr>
        <w:pStyle w:val="NormaleSPIS"/>
      </w:pPr>
    </w:p>
    <w:p w:rsidRDefault="006602FB" w:rsidP="006602FB" w:rsidR="006602FB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602FB" w:rsidP="006602FB" w:rsidR="006602FB">
      <w:pPr>
        <w:pStyle w:val="NormaleSPIS"/>
      </w:pPr>
    </w:p>
    <w:p w:rsidRDefault="006602FB" w:rsidP="006602FB" w:rsidR="006602FB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6602F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076" w:rsidP="00537B78" w:rsidR="002F2076">
      <w:r>
        <w:separator/>
      </w:r>
    </w:p>
  </w:endnote>
  <w:endnote w:id="0" w:type="continuationSeparator">
    <w:p w:rsidRDefault="002F2076" w:rsidP="00537B78" w:rsidR="002F2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6763014"/>
      <w:docPartObj>
        <w:docPartGallery w:val="Page Numbers (Bottom of Page)"/>
        <w:docPartUnique/>
      </w:docPartObj>
    </w:sdtPr>
    <w:sdtContent>
      <w:p w:rsidRDefault="006602FB" w:rsidR="006602F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DCF">
          <w:t>2</w:t>
        </w:r>
        <w:r>
          <w:fldChar w:fldCharType="end"/>
        </w:r>
      </w:p>
    </w:sdtContent>
  </w:sdt>
  <w:p w:rsidRDefault="006602FB" w:rsidR="006602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076" w:rsidP="00537B78" w:rsidR="002F2076">
      <w:r>
        <w:separator/>
      </w:r>
    </w:p>
  </w:footnote>
  <w:footnote w:id="0" w:type="continuationSeparator">
    <w:p w:rsidRDefault="002F2076" w:rsidP="00537B78" w:rsidR="002F20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2FB" w:rsidR="008333A9">
    <w:pPr>
      <w:pStyle w:val="Zaglavlje"/>
    </w:pPr>
    <w:r>
      <w:rPr>
        <w:rStyle w:val="PozadinaSvijetloCrvena"/>
        <w:shd w:fill="auto" w:color="auto" w:val="clear"/>
      </w:rPr>
      <w:t>Poslovni broj : 6 St-132/2019-3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07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2FB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B8F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DCF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89C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602F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602F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602F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602F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8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St-132/2019-3</izvorni_sadrzaj>
    <derivirana_varijabla naziv="DomainObject.Oznaka_1">St-132/2019-3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St-132/2019</izvorni_sadrzaj>
    <derivirana_varijabla naziv="DomainObject.Predmet.OznakaBroj_1">St-132/2019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zdravi domaći proizvodi zastupanog po punomoćniku Dragan Barbarić</izvorni_sadrzaj>
    <derivirana_varijabla naziv="DomainObject.Predmet.ProtustrankaFormated_1">  Hrvatska udruga zdravi domaći proizvodi zastupanog po punomoćniku Dragan Barbarić</derivirana_varijabla>
  </DomainObject.Predmet.ProtustrankaFormated>
  <DomainObject.Predmet.ProtustrankaFormatedOIB>
    <izvorni_sadrzaj>  Hrvatska udruga zdravi domaći proizvodi, OIB 69390856145 zastupanog po punomoćniku Dragan Barbarić</izvorni_sadrzaj>
    <derivirana_varijabla naziv="DomainObject.Predmet.ProtustrankaFormatedOIB_1">  Hrvatska udruga zdravi domaći proizvodi, OIB 69390856145 zastupanog po punomoćniku Dragan Barbarić</derivirana_varijabla>
  </DomainObject.Predmet.ProtustrankaFormatedOIB>
  <DomainObject.Predmet.ProtustrankaFormatedWithAdress>
    <izvorni_sadrzaj> Hrvatska udruga zdravi domaći proizvodi, Vatroslava Lisinskog 36, 42230 Ludbreg zastupanog po punomoćniku Dragan Barbarić</izvorni_sadrzaj>
    <derivirana_varijabla naziv="DomainObject.Predmet.ProtustrankaFormatedWithAdress_1"> Hrvatska udruga zdravi domaći proizvodi, Vatroslava Lisinskog 36, 42230 Ludbreg zastupanog po punomoćniku Dragan Barbarić</derivirana_varijabla>
  </DomainObject.Predmet.ProtustrankaFormatedWithAdress>
  <DomainObject.Predmet.ProtustrankaFormatedWithAdressOIB>
    <izvorni_sadrzaj> Hrvatska udruga zdravi domaći proizvodi, OIB 69390856145, Vatroslava Lisinskog 36, 42230 Ludbreg zastupanog po punomoćniku Dragan Barbarić</izvorni_sadrzaj>
    <derivirana_varijabla naziv="DomainObject.Predmet.ProtustrankaFormatedWithAdressOIB_1"> Hrvatska udruga zdravi domaći proizvodi, OIB 69390856145, Vatroslava Lisinskog 36, 42230 Ludbreg zastupanog po punomoćniku Dragan Barbarić</derivirana_varijabla>
  </DomainObject.Predmet.ProtustrankaFormatedWithAdressOIB>
  <DomainObject.Predmet.ProtustrankaWithAdress>
    <izvorni_sadrzaj>Hrvatska udruga zdravi domaći proizvodi Vatroslava Lisinskog 36, 42230 Ludbreg</izvorni_sadrzaj>
    <derivirana_varijabla naziv="DomainObject.Predmet.ProtustrankaWithAdress_1">Hrvatska udruga zdravi domaći proizvodi Vatroslava Lisinskog 36, 42230 Ludbreg</derivirana_varijabla>
  </DomainObject.Predmet.ProtustrankaWithAdress>
  <DomainObject.Predmet.ProtustrankaWithAdressOIB>
    <izvorni_sadrzaj>Hrvatska udruga zdravi domaći proizvodi, OIB 69390856145, Vatroslava Lisinskog 36, 42230 Ludbreg</izvorni_sadrzaj>
    <derivirana_varijabla naziv="DomainObject.Predmet.ProtustrankaWithAdressOIB_1">Hrvatska udruga zdravi domaći proizvodi, OIB 69390856145, Vatroslava Lisinskog 36, 42230 Ludbreg</derivirana_varijabla>
  </DomainObject.Predmet.ProtustrankaWithAdressOIB>
  <DomainObject.Predmet.ProtustrankaNazivFormated>
    <izvorni_sadrzaj>Hrvatska udruga zdravi domaći proizvodi</izvorni_sadrzaj>
    <derivirana_varijabla naziv="DomainObject.Predmet.ProtustrankaNazivFormated_1">Hrvatska udruga zdravi domaći proizvodi</derivirana_varijabla>
  </DomainObject.Predmet.ProtustrankaNazivFormated>
  <DomainObject.Predmet.ProtustrankaNazivFormatedOIB>
    <izvorni_sadrzaj>Hrvatska udruga zdravi domaći proizvodi, OIB 69390856145</izvorni_sadrzaj>
    <derivirana_varijabla naziv="DomainObject.Predmet.ProtustrankaNazivFormatedOIB_1">Hrvatska udruga zdravi domaći proizvodi, OIB 69390856145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5018.14</izvorni_sadrzaj>
    <derivirana_varijabla naziv="DomainObject.Predmet.TrenutnaVrijednost_1">5018.14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Hrvatska udruga zdravi domaći proizvodi zastupanog po punomoćniku Dragan Barbarić</item>
    </izvorni_sadrzaj>
    <derivirana_varijabla naziv="DomainObject.Predmet.ProtuStrankaListFormated_1">
      <item>Hrvatska udruga zdravi domaći proizvodi zastupanog po punomoćniku Dragan Barbarić</item>
    </derivirana_varijabla>
  </DomainObject.Predmet.ProtuStrankaListFormated>
  <DomainObject.Predmet.ProtuStrankaListFormatedOIB>
    <izvorni_sadrzaj>
      <item>Hrvatska udruga zdravi domaći proizvodi, OIB 69390856145 zastupanog po punomoćniku Dragan Barbarić</item>
    </izvorni_sadrzaj>
    <derivirana_varijabla naziv="DomainObject.Predmet.ProtuStrankaListFormatedOIB_1">
      <item>Hrvatska udruga zdravi domaći proizvodi, OIB 69390856145 zastupanog po punomoćniku Dragan Barbarić</item>
    </derivirana_varijabla>
  </DomainObject.Predmet.ProtuStrankaListFormatedOIB>
  <DomainObject.Predmet.ProtuStrankaListFormatedWithAdress>
    <izvorni_sadrzaj>
      <item>Hrvatska udruga zdravi domaći proizvodi, Vatroslava Lisinskog 36, 42230 Ludbreg zastupanog po punomoćniku Dragan Barbarić</item>
    </izvorni_sadrzaj>
    <derivirana_varijabla naziv="DomainObject.Predmet.ProtuStrankaListFormatedWithAdress_1">
      <item>Hrvatska udruga zdravi domaći proizvodi, Vatroslava Lisinskog 36, 42230 Ludbreg zastupanog po punomoćniku Dragan Barbarić</item>
    </derivirana_varijabla>
  </DomainObject.Predmet.ProtuStrankaListFormatedWithAdress>
  <DomainObject.Predmet.ProtuStrankaListFormatedWithAdressOIB>
    <izvorni_sadrzaj>
      <item>Hrvatska udruga zdravi domaći proizvodi, OIB 69390856145, Vatroslava Lisinskog 36, 42230 Ludbreg zastupanog po punomoćniku Dragan Barbarić</item>
    </izvorni_sadrzaj>
    <derivirana_varijabla naziv="DomainObject.Predmet.ProtuStrankaListFormatedWithAdressOIB_1">
      <item>Hrvatska udruga zdravi domaći proizvodi, OIB 69390856145, Vatroslava Lisinskog 36, 42230 Ludbreg zastupanog po punomoćniku Dragan Barbarić</item>
    </derivirana_varijabla>
  </DomainObject.Predmet.ProtuStrankaListFormatedWithAdressOIB>
  <DomainObject.Predmet.ProtuStrankaListNazivFormated>
    <izvorni_sadrzaj>
      <item>Hrvatska udruga zdravi domaći proizvodi</item>
    </izvorni_sadrzaj>
    <derivirana_varijabla naziv="DomainObject.Predmet.ProtuStrankaListNazivFormated_1">
      <item>Hrvatska udruga zdravi domaći proizvodi</item>
    </derivirana_varijabla>
  </DomainObject.Predmet.ProtuStrankaListNazivFormated>
  <DomainObject.Predmet.ProtuStrankaListNazivFormatedOIB>
    <izvorni_sadrzaj>
      <item>Hrvatska udruga zdravi domaći proizvodi, OIB 69390856145</item>
    </izvorni_sadrzaj>
    <derivirana_varijabla naziv="DomainObject.Predmet.ProtuStrankaListNazivFormatedOIB_1">
      <item>Hrvatska udruga zdravi domaći proizvodi, OIB 69390856145</item>
    </derivirana_varijabla>
  </DomainObject.Predmet.ProtuStrankaListNazivFormatedOIB>
  <DomainObject.Predmet.OstaliListFormated>
    <izvorni_sadrzaj>
      <item>Ured državne uprave u Varaždinskoj županiji, Registar udruga</item>
      <item>Dragan Barbarić punomoćnik sudionika u postupku Hrvatska udruga zdravi domaći proizvodi</item>
    </izvorni_sadrzaj>
    <derivirana_varijabla naziv="DomainObject.Predmet.OstaliListFormated_1">
      <item>Ured državne uprave u Varaždinskoj županiji, Registar udruga</item>
      <item>Dragan Barbarić punomoćnik sudionika u postupku Hrvatska udruga zdravi domaći proizvodi</item>
    </derivirana_varijabla>
  </DomainObject.Predmet.OstaliListFormated>
  <DomainObject.Predmet.OstaliListFormatedOIB>
    <izvorni_sadrzaj>
      <item>Ured državne uprave u Varaždinskoj županiji, Registar udruga</item>
      <item>Dragan Barbarić, OIB 27000522786 punomoćnik sudionika u postupku Hrvatska udruga zdravi domaći proizvodi</item>
    </izvorni_sadrzaj>
    <derivirana_varijabla naziv="DomainObject.Predmet.OstaliListFormatedOIB_1">
      <item>Ured državne uprave u Varaždinskoj županiji, Registar udruga</item>
      <item>Dragan Barbarić, OIB 27000522786 punomoćnik sudionika u postupku Hrvatska udruga zdravi domaći proizvodi</item>
    </derivirana_varijabla>
  </DomainObject.Predmet.OstaliListFormatedOIB>
  <DomainObject.Predmet.OstaliListFormatedWithAdress>
    <izvorni_sadrzaj>
      <item>Ured državne uprave u Varaždinskoj županiji, Registar udruga</item>
      <item>Dragan Barbarić, Ulica Vatroslava Lisinskog 36, 42230 Ludbreg punomoćnik sudionika u postupku Hrvatska udruga zdravi domaći proizvodi</item>
    </izvorni_sadrzaj>
    <derivirana_varijabla naziv="DomainObject.Predmet.OstaliListFormatedWithAdress_1">
      <item>Ured državne uprave u Varaždinskoj županiji, Registar udruga</item>
      <item>Dragan Barbarić, Ulica Vatroslava Lisinskog 36, 42230 Ludbreg punomoćnik sudionika u postupku Hrvatska udruga zdravi domaći proizvodi</item>
    </derivirana_varijabla>
  </DomainObject.Predmet.OstaliListFormatedWithAdress>
  <DomainObject.Predmet.OstaliListFormatedWithAdressOIB>
    <izvorni_sadrzaj>
      <item>Ured državne uprave u Varaždinskoj županiji, Registar udruga</item>
      <item>Dragan Barbarić, OIB 27000522786, Ulica Vatroslava Lisinskog 36, 42230 Ludbreg punomoćnik sudionika u postupku Hrvatska udruga zdravi domaći proizvodi</item>
    </izvorni_sadrzaj>
    <derivirana_varijabla naziv="DomainObject.Predmet.OstaliListFormatedWithAdressOIB_1">
      <item>Ured državne uprave u Varaždinskoj županiji, Registar udruga</item>
      <item>Dragan Barbarić, OIB 27000522786, Ulica Vatroslava Lisinskog 36, 42230 Ludbreg punomoćnik sudionika u postupku Hrvatska udruga zdravi domaći proizvodi</item>
    </derivirana_varijabla>
  </DomainObject.Predmet.OstaliListFormatedWithAdressOIB>
  <DomainObject.Predmet.OstaliListNazivFormated>
    <izvorni_sadrzaj>
      <item>Ured državne uprave u Varaždinskoj županiji, Registar udruga</item>
      <item>Dragan Barbarić</item>
    </izvorni_sadrzaj>
    <derivirana_varijabla naziv="DomainObject.Predmet.OstaliListNazivFormated_1">
      <item>Ured državne uprave u Varaždinskoj županiji, Registar udruga</item>
      <item>Dragan Barbarić</item>
    </derivirana_varijabla>
  </DomainObject.Predmet.OstaliListNazivFormated>
  <DomainObject.Predmet.OstaliListNazivFormatedOIB>
    <izvorni_sadrzaj>
      <item>Ured državne uprave u Varaždinskoj županiji, Registar udruga</item>
      <item>Dragan Barbarić, OIB 27000522786</item>
    </izvorni_sadrzaj>
    <derivirana_varijabla naziv="DomainObject.Predmet.OstaliListNazivFormatedOIB_1">
      <item>Ured državne uprave u Varaždinskoj županiji, Registar udruga</item>
      <item>Dragan Barbarić, OIB 27000522786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St-132/2019-3</izvorni_sadrzaj>
    <derivirana_varijabla naziv="DomainObject.PoslovniBrojDokumenta_1">St-132/2019-3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Hrvatska udruga zdravi domaći proizvodi</izvorni_sadrzaj>
    <derivirana_varijabla naziv="DomainObject.Predmet.ProtustrankaIDrugi_1">Hrvatska udruga zdravi domaći proizvodi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Hrvatska udruga zdravi domaći proizvodi, OIB 69390856145, Vatroslava Lisinskog 36, 42230 Ludbreg</izvorni_sadrzaj>
    <derivirana_varijabla naziv="DomainObject.Predmet.ProtustrankaIDrugiAdressOIB_1">Hrvatska udruga zdravi domaći proizvodi, OIB 69390856145, Vatroslava Lisinskog 36,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Hrvatska udruga zdravi domaći proizvodi</item>
      <item>Ured državne uprave u Varaždinskoj županiji, Registar udruga</item>
      <item>Dragan Barbarić</item>
    </izvorni_sadrzaj>
    <derivirana_varijabla naziv="DomainObject.Predmet.SudioniciListNaziv_1">
      <item>Financijska agencija</item>
      <item>Hrvatska udruga zdravi domaći proizvodi</item>
      <item>Ured državne uprave u Varaždinskoj županiji, Registar udruga</item>
      <item>Dragan Barbarić</item>
    </derivirana_varijabla>
  </DomainObject.Predmet.SudioniciListNaziv>
  <DomainObject.Predmet.SudioniciListAdressOIB>
    <izvorni_sadrzaj>
      <item>Financijska agencija, OIB 85821130368, A. Cesarca 2,42000 Varaždin</item>
      <item>Hrvatska udruga zdravi domaći proizvodi, OIB 69390856145, Vatroslava Lisinskog 36,42230 Ludbreg</item>
      <item>Ured državne uprave u Varaždinskoj županiji, Registar udruga</item>
      <item>Dragan Barbarić, OIB 27000522786, Ulica Vatroslava Lisinskog 36,42230 Ludbreg</item>
    </izvorni_sadrzaj>
    <derivirana_varijabla naziv="DomainObject.Predmet.SudioniciListAdressOIB_1">
      <item>Financijska agencija, OIB 85821130368, A. Cesarca 2,42000 Varaždin</item>
      <item>Hrvatska udruga zdravi domaći proizvodi, OIB 69390856145, Vatroslava Lisinskog 36,42230 Ludbreg</item>
      <item>Ured državne uprave u Varaždinskoj županiji, Registar udruga</item>
      <item>Dragan Barbarić, OIB 27000522786, Ulica Vatroslava Lisinskog 36,42230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A90CF-B4AA-41BE-B61C-0EEA6D220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2792</properties:Characters>
  <properties:Lines>84</properties:Lines>
  <properties:Paragraphs>19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2019-06-13T12:54:00Z</cp:lastPrinted>
  <dcterms:modified xmlns:xsi="http://www.w3.org/2001/XMLSchema-instance" xsi:type="dcterms:W3CDTF">2019-06-13T13:01:00Z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St-132/2019-3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