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b185" w14:paraId="9c2b185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36015D">
        <w:t>12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36015D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171E">
        <w:t>2</w:t>
      </w:r>
      <w:r w:rsidR="00900C0C">
        <w:t>9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36015D">
        <w:t xml:space="preserve">VENALIS </w:t>
      </w:r>
      <w:r w:rsidR="0036015D" w:rsidRPr="005D3532">
        <w:t>d.o.o.</w:t>
      </w:r>
      <w:r w:rsidR="0036015D">
        <w:t xml:space="preserve"> Zadar</w:t>
      </w:r>
      <w:r w:rsidR="0036015D" w:rsidRPr="005D3532">
        <w:t xml:space="preserve">, </w:t>
      </w:r>
      <w:r w:rsidR="0036015D">
        <w:t>Varoška ulica 4, OIB: 37550133237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8D6250">
        <w:t>8</w:t>
      </w:r>
      <w:r w:rsidR="00076762">
        <w:t>,</w:t>
      </w:r>
      <w:r w:rsidR="0036015D">
        <w:t>25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063FE1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063FE1">
        <w:t>Lidija Vitaljić, zamjenica ŽDO-a u Zadru</w:t>
      </w:r>
    </w:p>
    <w:p w:rsidRDefault="00063FE1" w:rsidP="00A25693" w:rsidR="00063FE1">
      <w:pPr>
        <w:jc w:val="both"/>
      </w:pPr>
    </w:p>
    <w:p w:rsidRDefault="00063FE1" w:rsidP="00A25693" w:rsidR="00063FE1">
      <w:pPr>
        <w:jc w:val="both"/>
      </w:pPr>
      <w:r>
        <w:t>Sutkinja utvrđuje da je u 8,20 djelatnik PU Zadarske telefonskim putem izvijestio sud da nije u mogućnosti postupiti po zaključku kojim je određeno dovođenje zastupnika po zakonu Lea Begovića jer da isti nije zatečen na adresi.</w:t>
      </w:r>
    </w:p>
    <w:p w:rsidRDefault="00063FE1" w:rsidP="00A25693" w:rsidR="00063FE1">
      <w:pPr>
        <w:jc w:val="both"/>
      </w:pPr>
    </w:p>
    <w:p w:rsidRDefault="00E84861" w:rsidP="00A25693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063FE1" w:rsidP="00E84861" w:rsidR="00063FE1">
      <w:pPr>
        <w:jc w:val="both"/>
      </w:pPr>
      <w:r>
        <w:t>Obzirom da nema uvjeta za održavanje ročišta isto će biti zakazano pisanim putem uz ponovljeni nalog za dovođenje zastupnika po zakonu stečajnog dužnika.</w:t>
      </w:r>
    </w:p>
    <w:p w:rsidRDefault="00063FE1" w:rsidP="00E84861" w:rsidR="00063FE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28171E">
        <w:t>8</w:t>
      </w:r>
      <w:r w:rsidR="000E039A">
        <w:t>,</w:t>
      </w:r>
      <w:r w:rsidR="00063FE1">
        <w:t>31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3F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6015D">
      <w:t>12</w:t>
    </w:r>
    <w:r w:rsidR="00B80BDA">
      <w:t>/</w:t>
    </w:r>
    <w:r w:rsidR="00E84861">
      <w:t>20</w:t>
    </w:r>
    <w:r w:rsidR="009312EF">
      <w:t>18</w:t>
    </w:r>
    <w:r w:rsidR="0074759D">
      <w:t>-</w:t>
    </w:r>
    <w:r w:rsidR="0036015D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3FE1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3B6C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015D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12EE6"/>
    <w:rsid w:val="00520F31"/>
    <w:rsid w:val="0053278A"/>
    <w:rsid w:val="00534A25"/>
    <w:rsid w:val="00541C89"/>
    <w:rsid w:val="00557333"/>
    <w:rsid w:val="00573626"/>
    <w:rsid w:val="005829D8"/>
    <w:rsid w:val="00587274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5FB6"/>
    <w:rsid w:val="006E38FD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0754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D6250"/>
    <w:rsid w:val="008E45C0"/>
    <w:rsid w:val="008E6447"/>
    <w:rsid w:val="008E7E21"/>
    <w:rsid w:val="008F0D3A"/>
    <w:rsid w:val="00900C0C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B080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351CF"/>
    <w:rsid w:val="00E60681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5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F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F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F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F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5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F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F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F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F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08:25</izvorni_sadrzaj>
    <derivirana_varijabla naziv="DomainObject.StvarniPocetakVrijeme_1">08:25</derivirana_varijabla>
  </DomainObject.StvarniPocetakVrijeme>
  <DomainObject.StvarniZavrsetakVrijeme>
    <izvorni_sadrzaj>08:31</izvorni_sadrzaj>
    <derivirana_varijabla naziv="DomainObject.StvarniZavrsetakVrijeme_1">08:31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svibnja 2018.</izvorni_sadrzaj>
    <derivirana_varijabla naziv="DomainObject.Zapisnik.DatumKreiranja_1">30.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St-12/2018-10</izvorni_sadrzaj>
    <derivirana_varijabla naziv="DomainObject.Zapisnik.Oznaka_1">St-12/2018-10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VENALIS d.o.o. za poslovne usluge</izvorni_sadrzaj>
    <derivirana_varijabla naziv="DomainObject.Predmet.ProtustrankaFormated_1">  VENALIS d.o.o. za poslovne usluge</derivirana_varijabla>
  </DomainObject.Predmet.ProtustrankaFormated>
  <DomainObject.Predmet.ProtustrankaFormatedOIB>
    <izvorni_sadrzaj>  VENALIS d.o.o. za poslovne usluge, OIB 37550133237</izvorni_sadrzaj>
    <derivirana_varijabla naziv="DomainObject.Predmet.ProtustrankaFormatedOIB_1">  VENALIS d.o.o. za poslovne usluge, OIB 37550133237</derivirana_varijabla>
  </DomainObject.Predmet.ProtustrankaFormatedOIB>
  <DomainObject.Predmet.ProtustrankaFormatedWithAdress>
    <izvorni_sadrzaj> VENALIS d.o.o. za poslovne usluge, Varoška ulica 4, 23000 Zadar</izvorni_sadrzaj>
    <derivirana_varijabla naziv="DomainObject.Predmet.ProtustrankaFormatedWithAdress_1"> VENALIS d.o.o. za poslovne usluge, Varoška ulica 4, 23000 Zadar</derivirana_varijabla>
  </DomainObject.Predmet.ProtustrankaFormatedWithAdress>
  <DomainObject.Predmet.ProtustrankaFormatedWithAdressOIB>
    <izvorni_sadrzaj> VENALIS d.o.o. za poslovne usluge, OIB 37550133237, Varoška ulica 4, 23000 Zadar</izvorni_sadrzaj>
    <derivirana_varijabla naziv="DomainObject.Predmet.ProtustrankaFormatedWithAdressOIB_1"> VENALIS d.o.o. za poslovne usluge, OIB 37550133237, Varoška ulica 4, 23000 Zadar</derivirana_varijabla>
  </DomainObject.Predmet.ProtustrankaFormatedWithAdressOIB>
  <DomainObject.Predmet.ProtustrankaWithAdress>
    <izvorni_sadrzaj>VENALIS d.o.o. za poslovne usluge Varoška ulica 4, 23000 Zadar</izvorni_sadrzaj>
    <derivirana_varijabla naziv="DomainObject.Predmet.ProtustrankaWithAdress_1">VENALIS d.o.o. za poslovne usluge Varoška ulica 4, 23000 Zadar</derivirana_varijabla>
  </DomainObject.Predmet.ProtustrankaWithAdress>
  <DomainObject.Predmet.ProtustrankaWithAdressOIB>
    <izvorni_sadrzaj>VENALIS d.o.o. za poslovne usluge, OIB 37550133237, Varoška ulica 4, 23000 Zadar</izvorni_sadrzaj>
    <derivirana_varijabla naziv="DomainObject.Predmet.ProtustrankaWithAdressOIB_1">VENALIS d.o.o. za poslovne usluge, OIB 37550133237, Varoška ulica 4, 23000 Zadar</derivirana_varijabla>
  </DomainObject.Predmet.ProtustrankaWithAdressOIB>
  <DomainObject.Predmet.ProtustrankaNazivFormated>
    <izvorni_sadrzaj>VENALIS d.o.o. za poslovne usluge</izvorni_sadrzaj>
    <derivirana_varijabla naziv="DomainObject.Predmet.ProtustrankaNazivFormated_1">VENALIS d.o.o. za poslovne usluge</derivirana_varijabla>
  </DomainObject.Predmet.ProtustrankaNazivFormated>
  <DomainObject.Predmet.ProtustrankaNazivFormatedOIB>
    <izvorni_sadrzaj>VENALIS d.o.o. za poslovne usluge, OIB 37550133237</izvorni_sadrzaj>
    <derivirana_varijabla naziv="DomainObject.Predmet.ProtustrankaNazivFormatedOIB_1">VENALIS d.o.o. za poslovne usluge, OIB 37550133237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VENALIS d.o.o. za poslovne usluge</item>
    </izvorni_sadrzaj>
    <derivirana_varijabla naziv="DomainObject.Predmet.ProtuStrankaListFormated_1">
      <item>VENALIS d.o.o. za poslovne usluge</item>
    </derivirana_varijabla>
  </DomainObject.Predmet.ProtuStrankaListFormated>
  <DomainObject.Predmet.ProtuStrankaListFormatedOIB>
    <izvorni_sadrzaj>
      <item>VENALIS d.o.o. za poslovne usluge, OIB 37550133237</item>
    </izvorni_sadrzaj>
    <derivirana_varijabla naziv="DomainObject.Predmet.ProtuStrankaListFormatedOIB_1">
      <item>VENALIS d.o.o. za poslovne usluge, OIB 37550133237</item>
    </derivirana_varijabla>
  </DomainObject.Predmet.ProtuStrankaListFormatedOIB>
  <DomainObject.Predmet.ProtuStrankaListFormatedWithAdress>
    <izvorni_sadrzaj>
      <item>VENALIS d.o.o. za poslovne usluge, Varoška ulica 4, 23000 Zadar</item>
    </izvorni_sadrzaj>
    <derivirana_varijabla naziv="DomainObject.Predmet.ProtuStrankaListFormatedWithAdress_1">
      <item>VENALIS d.o.o. za poslovne usluge, Varoška ulica 4, 23000 Zadar</item>
    </derivirana_varijabla>
  </DomainObject.Predmet.ProtuStrankaListFormatedWithAdress>
  <DomainObject.Predmet.ProtuStrankaListFormatedWithAdressOIB>
    <izvorni_sadrzaj>
      <item>VENALIS d.o.o. za poslovne usluge, OIB 37550133237, Varoška ulica 4, 23000 Zadar</item>
    </izvorni_sadrzaj>
    <derivirana_varijabla naziv="DomainObject.Predmet.ProtuStrankaListFormatedWithAdressOIB_1">
      <item>VENALIS d.o.o. za poslovne usluge, OIB 37550133237, Varoška ulica 4, 23000 Zadar</item>
    </derivirana_varijabla>
  </DomainObject.Predmet.ProtuStrankaListFormatedWithAdressOIB>
  <DomainObject.Predmet.ProtuStrankaListNazivFormated>
    <izvorni_sadrzaj>
      <item>VENALIS d.o.o. za poslovne usluge</item>
    </izvorni_sadrzaj>
    <derivirana_varijabla naziv="DomainObject.Predmet.ProtuStrankaListNazivFormated_1">
      <item>VENALIS d.o.o. za poslovne usluge</item>
    </derivirana_varijabla>
  </DomainObject.Predmet.ProtuStrankaListNazivFormated>
  <DomainObject.Predmet.ProtuStrankaListNazivFormatedOIB>
    <izvorni_sadrzaj>
      <item>VENALIS d.o.o. za poslovne usluge, OIB 37550133237</item>
    </izvorni_sadrzaj>
    <derivirana_varijabla naziv="DomainObject.Predmet.ProtuStrankaListNazivFormatedOIB_1">
      <item>VENALIS d.o.o. za poslovne usluge, OIB 37550133237</item>
    </derivirana_varijabla>
  </DomainObject.Predmet.ProtuStrankaListNazivFormatedOIB>
  <DomainObject.Predmet.OstaliListFormated>
    <izvorni_sadrzaj>
      <item>Leo Begović</item>
    </izvorni_sadrzaj>
    <derivirana_varijabla naziv="DomainObject.Predmet.OstaliListFormated_1">
      <item>Leo Begović</item>
    </derivirana_varijabla>
  </DomainObject.Predmet.OstaliListFormated>
  <DomainObject.Predmet.OstaliListFormatedOIB>
    <izvorni_sadrzaj>
      <item>Leo Begović, OIB 83620036284</item>
    </izvorni_sadrzaj>
    <derivirana_varijabla naziv="DomainObject.Predmet.OstaliListFormatedOIB_1">
      <item>Leo Begović, OIB 83620036284</item>
    </derivirana_varijabla>
  </DomainObject.Predmet.OstaliListFormatedOIB>
  <DomainObject.Predmet.OstaliListFormatedWithAdress>
    <izvorni_sadrzaj>
      <item>Leo Begović, Varoška Ulica 4, 23000 Zadar</item>
    </izvorni_sadrzaj>
    <derivirana_varijabla naziv="DomainObject.Predmet.OstaliListFormatedWithAdress_1">
      <item>Leo Begović, Varoška Ulica 4, 23000 Zadar</item>
    </derivirana_varijabla>
  </DomainObject.Predmet.OstaliListFormatedWithAdress>
  <DomainObject.Predmet.OstaliListFormatedWithAdressOIB>
    <izvorni_sadrzaj>
      <item>Leo Begović, OIB 83620036284, Varoška Ulica 4, 23000 Zadar</item>
    </izvorni_sadrzaj>
    <derivirana_varijabla naziv="DomainObject.Predmet.OstaliListFormatedWithAdressOIB_1">
      <item>Leo Begović, OIB 83620036284, Varoška Ulica 4, 23000 Zadar</item>
    </derivirana_varijabla>
  </DomainObject.Predmet.OstaliListFormatedWithAdressOIB>
  <DomainObject.Predmet.OstaliListNazivFormated>
    <izvorni_sadrzaj>
      <item>Leo Begović</item>
    </izvorni_sadrzaj>
    <derivirana_varijabla naziv="DomainObject.Predmet.OstaliListNazivFormated_1">
      <item>Leo Begović</item>
    </derivirana_varijabla>
  </DomainObject.Predmet.OstaliListNazivFormated>
  <DomainObject.Predmet.OstaliListNazivFormatedOIB>
    <izvorni_sadrzaj>
      <item>Leo Begović, OIB 83620036284</item>
    </izvorni_sadrzaj>
    <derivirana_varijabla naziv="DomainObject.Predmet.OstaliListNazivFormatedOIB_1">
      <item>Leo Begović, OIB 83620036284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St-12/2018-10</izvorni_sadrzaj>
    <derivirana_varijabla naziv="DomainObject.PoslovniBrojDokumenta_1">St-12/2018-10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VENALIS d.o.o. za poslovne usluge</izvorni_sadrzaj>
    <derivirana_varijabla naziv="DomainObject.Predmet.ProtustrankaIDrugi_1">VENALIS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VENALIS d.o.o. za poslovne usluge, OIB 37550133237, Varoška ulica 4, 23000 Zadar</izvorni_sadrzaj>
    <derivirana_varijabla naziv="DomainObject.Predmet.ProtustrankaIDrugiAdressOIB_1">VENALIS d.o.o. za poslovne usluge, OIB 37550133237, Varoška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VENALIS d.o.o. za poslovne usluge</item>
      <item>Leo Begović</item>
    </izvorni_sadrzaj>
    <derivirana_varijabla naziv="DomainObject.Predmet.SudioniciListNaziv_1">
      <item>FINA</item>
      <item>VENALIS d.o.o. za poslovne usluge</item>
      <item>Leo Begović</item>
    </derivirana_varijabla>
  </DomainObject.Predmet.SudioniciListNaziv>
  <DomainObject.Predmet.SudioniciListAdressOIB>
    <izvorni_sadrzaj>
      <item>FINA, OIB 85821130368</item>
      <item>VENALIS d.o.o. za poslovne usluge, OIB 37550133237, Varoška ulica 4,23000 Zadar</item>
      <item>Leo Begović, OIB 83620036284, Varoška Ulica 4,23000 Zadar</item>
    </izvorni_sadrzaj>
    <derivirana_varijabla naziv="DomainObject.Predmet.SudioniciListAdressOIB_1">
      <item>FINA, OIB 85821130368</item>
      <item>VENALIS d.o.o. za poslovne usluge, OIB 37550133237, Varoška ulica 4,23000 Zadar</item>
      <item>Leo Begović, OIB 83620036284, Varoška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37550133237</item>
      <item>, OIB 83620036284</item>
    </izvorni_sadrzaj>
    <derivirana_varijabla naziv="DomainObject.Predmet.SudioniciListNazivOIB_1">
      <item>, OIB 85821130368</item>
      <item>, OIB 37550133237</item>
      <item>, OIB 83620036284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911</properties:Characters>
  <properties:Lines>47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2018-05-28T12:56:00Z</dcterms:created>
  <dc:creator>Ardena Bajlo</dc:creator>
  <cp:lastModifiedBy>Ante Rubelj</cp:lastModifiedBy>
  <cp:lastPrinted>2017-04-04T07:22:00Z</cp:lastPrinted>
  <dcterms:modified xmlns:xsi="http://www.w3.org/2001/XMLSchema-instance" xsi:type="dcterms:W3CDTF">2018-05-30T06:27:00Z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St-12/2018-10 / Zapisnik - Ročište radi izjašnjenja o prijedlogu za otvaranje steč.post (1 St-12-2018-povodom prijedloga za otvaranje stečaja-29.5.18.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