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e611" w14:paraId="6e1e611" w:rsidRDefault="00AF6EC0" w:rsidP="00AF6EC0" w:rsidR="00AF6EC0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EC0" w:rsidP="00AF6EC0" w:rsidR="00AF6EC0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AF6EC0" w:rsidP="00AF6EC0" w:rsidR="00AF6EC0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F6EC0" w:rsidP="00AF6EC0" w:rsidR="00AF6EC0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AF6EC0" w:rsidP="00AF6EC0" w:rsidR="00AF6EC0" w:rsidRPr="00814D55"/>
    <w:p w:rsidRDefault="00AF6EC0" w:rsidP="00240B30" w:rsidR="00AF6EC0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L. D. OPTIMUS d. o. o. </w:t>
      </w:r>
      <w:proofErr w:type="spellStart"/>
      <w:r>
        <w:rPr>
          <w:rFonts w:cs="Times New Roman" w:eastAsia="Times New Roman"/>
          <w:szCs w:val="24"/>
          <w:lang w:eastAsia="hr-HR"/>
        </w:rPr>
        <w:t>Ližnjan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Muntić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Muntić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1, O</w:t>
      </w:r>
      <w:r w:rsidR="00240B30">
        <w:rPr>
          <w:rFonts w:cs="Times New Roman" w:eastAsia="Times New Roman"/>
          <w:szCs w:val="24"/>
          <w:lang w:eastAsia="hr-HR"/>
        </w:rPr>
        <w:t xml:space="preserve">IB 66351572137, MBS 040269172,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AF6EC0" w:rsidP="00AF6EC0" w:rsidR="00AF6EC0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F6EC0" w:rsidP="00AF6EC0" w:rsidR="00AF6EC0" w:rsidRPr="00814D55">
      <w:pPr>
        <w:jc w:val="center"/>
      </w:pPr>
      <w:r w:rsidRPr="00814D55">
        <w:t>O G L A S</w:t>
      </w:r>
    </w:p>
    <w:p w:rsidRDefault="00AF6EC0" w:rsidP="00AF6EC0" w:rsidR="00AF6EC0" w:rsidRPr="00814D55">
      <w:pPr>
        <w:ind w:firstLine="708"/>
      </w:pPr>
    </w:p>
    <w:p w:rsidRDefault="00AF6EC0" w:rsidP="00AF6EC0" w:rsidR="00AF6EC0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 w:rsidR="00240B30">
        <w:rPr>
          <w:rFonts w:cs="Times New Roman" w:eastAsia="Times New Roman"/>
          <w:szCs w:val="24"/>
          <w:lang w:eastAsia="hr-HR"/>
        </w:rPr>
        <w:t xml:space="preserve">L. D. OPTIMUS d. o. o. </w:t>
      </w:r>
      <w:proofErr w:type="spellStart"/>
      <w:r w:rsidR="00240B30">
        <w:rPr>
          <w:rFonts w:cs="Times New Roman" w:eastAsia="Times New Roman"/>
          <w:szCs w:val="24"/>
          <w:lang w:eastAsia="hr-HR"/>
        </w:rPr>
        <w:t>Ližnjan</w:t>
      </w:r>
      <w:proofErr w:type="spellEnd"/>
      <w:r w:rsidR="00240B3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240B30">
        <w:rPr>
          <w:rFonts w:cs="Times New Roman" w:eastAsia="Times New Roman"/>
          <w:szCs w:val="24"/>
          <w:lang w:eastAsia="hr-HR"/>
        </w:rPr>
        <w:t>Muntić</w:t>
      </w:r>
      <w:proofErr w:type="spellEnd"/>
      <w:r w:rsidR="00240B30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240B30">
        <w:rPr>
          <w:rFonts w:cs="Times New Roman" w:eastAsia="Times New Roman"/>
          <w:szCs w:val="24"/>
          <w:lang w:eastAsia="hr-HR"/>
        </w:rPr>
        <w:t>Muntić</w:t>
      </w:r>
      <w:proofErr w:type="spellEnd"/>
      <w:r w:rsidR="00240B30">
        <w:rPr>
          <w:rFonts w:cs="Times New Roman" w:eastAsia="Times New Roman"/>
          <w:szCs w:val="24"/>
          <w:lang w:eastAsia="hr-HR"/>
        </w:rPr>
        <w:t xml:space="preserve"> 1, OIB 66351572137, MBS 040269172</w:t>
      </w:r>
      <w:r>
        <w:rPr>
          <w:rFonts w:cs="Times New Roman" w:eastAsia="Times New Roman"/>
          <w:szCs w:val="24"/>
          <w:lang w:eastAsia="hr-HR"/>
        </w:rPr>
        <w:t>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 w:rsidR="00240B30">
        <w:rPr>
          <w:rFonts w:cs="Times New Roman" w:eastAsia="Times New Roman"/>
          <w:szCs w:val="24"/>
          <w:lang w:eastAsia="hr-HR"/>
        </w:rPr>
        <w:t>310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AF6EC0" w:rsidP="00AF6EC0" w:rsidR="00AF6EC0" w:rsidRPr="00814D55">
      <w:pPr>
        <w:ind w:firstLine="708"/>
      </w:pPr>
    </w:p>
    <w:p w:rsidRDefault="00AF6EC0" w:rsidP="00AF6EC0" w:rsidR="00AF6EC0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 xml:space="preserve">iznosio </w:t>
      </w:r>
      <w:r w:rsidR="00240B30">
        <w:t>10.054,79 kune</w:t>
      </w:r>
      <w:r w:rsidRPr="00814D55">
        <w:t>.</w:t>
      </w:r>
    </w:p>
    <w:p w:rsidRDefault="00AF6EC0" w:rsidP="00AF6EC0" w:rsidR="00AF6EC0" w:rsidRPr="00814D55"/>
    <w:p w:rsidRDefault="00AF6EC0" w:rsidP="00AF6EC0" w:rsidR="00AF6EC0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 w:rsidR="00240B30">
        <w:rPr>
          <w:rFonts w:cs="Times New Roman" w:eastAsia="Times New Roman"/>
          <w:szCs w:val="24"/>
          <w:lang w:eastAsia="hr-HR"/>
        </w:rPr>
        <w:t xml:space="preserve">Iva </w:t>
      </w:r>
      <w:proofErr w:type="spellStart"/>
      <w:r w:rsidR="00240B30">
        <w:rPr>
          <w:rFonts w:cs="Times New Roman" w:eastAsia="Times New Roman"/>
          <w:szCs w:val="24"/>
          <w:lang w:eastAsia="hr-HR"/>
        </w:rPr>
        <w:t>Bradarić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 xml:space="preserve">om na gornji </w:t>
      </w:r>
      <w:r w:rsidR="00240B30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 xml:space="preserve">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AF6EC0" w:rsidP="00AF6EC0" w:rsidR="00AF6EC0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F6EC0" w:rsidP="00AF6EC0" w:rsidR="00AF6EC0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 w:rsidR="00240B30"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AF6EC0" w:rsidP="00AF6EC0" w:rsidR="00AF6EC0" w:rsidRPr="00814D55">
      <w:pPr>
        <w:rPr>
          <w:rFonts w:cs="Times New Roman" w:eastAsia="Times New Roman"/>
          <w:szCs w:val="24"/>
          <w:lang w:eastAsia="hr-HR"/>
        </w:rPr>
      </w:pPr>
    </w:p>
    <w:p w:rsidRDefault="00AF6EC0" w:rsidP="00AF6EC0" w:rsidR="00AF6EC0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F6EC0" w:rsidP="00AF6EC0" w:rsidR="00AF6EC0" w:rsidRPr="00814D55">
      <w:pPr>
        <w:ind w:firstLine="708"/>
      </w:pPr>
    </w:p>
    <w:p w:rsidRDefault="00AF6EC0" w:rsidP="00AF6EC0" w:rsidR="00AF6EC0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AF6EC0" w:rsidP="00AF6EC0" w:rsidR="00AF6EC0" w:rsidRPr="00814D55">
      <w:pPr>
        <w:ind w:firstLine="708" w:left="5664"/>
        <w:jc w:val="center"/>
      </w:pPr>
      <w:r w:rsidRPr="00814D55">
        <w:t>Sudska savjetnica</w:t>
      </w:r>
    </w:p>
    <w:p w:rsidRDefault="00AF6EC0" w:rsidP="00AF6EC0" w:rsidR="00AF6EC0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 w:rsidR="00AC71CB">
        <w:t>, v. r.</w:t>
      </w:r>
    </w:p>
    <w:p w:rsidRDefault="00AF6EC0" w:rsidP="00AF6EC0" w:rsidR="00AF6EC0" w:rsidRPr="00814D55">
      <w:r w:rsidRPr="00814D55">
        <w:t>DNA:</w:t>
      </w:r>
    </w:p>
    <w:p w:rsidRDefault="00AF6EC0" w:rsidP="00AF6EC0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B30" w:rsidP="00AF6EC0" w:rsidR="00240B30">
      <w:r>
        <w:separator/>
      </w:r>
    </w:p>
  </w:endnote>
  <w:endnote w:id="0" w:type="continuationSeparator">
    <w:p w:rsidRDefault="00240B30" w:rsidP="00AF6EC0" w:rsidR="00240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B30" w:rsidP="00AF6EC0" w:rsidR="00240B30">
      <w:r>
        <w:separator/>
      </w:r>
    </w:p>
  </w:footnote>
  <w:footnote w:id="0" w:type="continuationSeparator">
    <w:p w:rsidRDefault="00240B30" w:rsidP="00AF6EC0" w:rsidR="00240B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0B30" w:rsidP="00AF6EC0" w:rsidR="00240B30">
    <w:pPr>
      <w:pStyle w:val="Zaglavlje"/>
      <w:jc w:val="right"/>
    </w:pPr>
    <w:r>
      <w:t>11 St-281/2016-3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D78"/>
    <w:rsid w:val="00240B30"/>
    <w:rsid w:val="004F5027"/>
    <w:rsid w:val="00A76086"/>
    <w:rsid w:val="00AC71CB"/>
    <w:rsid w:val="00AF6EC0"/>
    <w:rsid w:val="00E51D7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6EC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6EC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F6EC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6E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EC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F6E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6EC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76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0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08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0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0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6EC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6EC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F6EC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6E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EC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F6E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6EC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76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0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08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0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0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L.D. OPTIMUS d.o.o. LIŽNJAN</izvorni_sadrzaj>
    <derivirana_varijabla naziv="DomainObject.Predmet.ProtustrankaFormated_1">  L.D. OPTIMUS d.o.o. LIŽNJAN</derivirana_varijabla>
  </DomainObject.Predmet.ProtustrankaFormated>
  <DomainObject.Predmet.ProtustrankaFormatedOIB>
    <izvorni_sadrzaj>  L.D. OPTIMUS d.o.o. LIŽNJAN, OIB 66351572137</izvorni_sadrzaj>
    <derivirana_varijabla naziv="DomainObject.Predmet.ProtustrankaFormatedOIB_1">  L.D. OPTIMUS d.o.o. LIŽNJAN, OIB 66351572137</derivirana_varijabla>
  </DomainObject.Predmet.ProtustrankaFormatedOIB>
  <DomainObject.Predmet.ProtustrankaFormatedWithAdress>
    <izvorni_sadrzaj> L.D. OPTIMUS d.o.o. LIŽNJAN, Muntić, Muntić 1, 52204 Ližnjan</izvorni_sadrzaj>
    <derivirana_varijabla naziv="DomainObject.Predmet.ProtustrankaFormatedWithAdress_1"> L.D. OPTIMUS d.o.o. LIŽNJAN, Muntić, Muntić 1, 52204 Ližnjan</derivirana_varijabla>
  </DomainObject.Predmet.ProtustrankaFormatedWithAdress>
  <DomainObject.Predmet.ProtustrankaFormatedWithAdressOIB>
    <izvorni_sadrzaj> L.D. OPTIMUS d.o.o. LIŽNJAN, OIB 66351572137, Muntić, Muntić 1, 52204 Ližnjan</izvorni_sadrzaj>
    <derivirana_varijabla naziv="DomainObject.Predmet.ProtustrankaFormatedWithAdressOIB_1"> L.D. OPTIMUS d.o.o. LIŽNJAN, OIB 66351572137, Muntić, Muntić 1, 52204 Ližnjan</derivirana_varijabla>
  </DomainObject.Predmet.ProtustrankaFormatedWithAdressOIB>
  <DomainObject.Predmet.ProtustrankaWithAdress>
    <izvorni_sadrzaj>L.D. OPTIMUS d.o.o. LIŽNJAN Muntić, Muntić 1, 52204 Ližnjan</izvorni_sadrzaj>
    <derivirana_varijabla naziv="DomainObject.Predmet.ProtustrankaWithAdress_1">L.D. OPTIMUS d.o.o. LIŽNJAN Muntić, Muntić 1, 52204 Ližnjan</derivirana_varijabla>
  </DomainObject.Predmet.ProtustrankaWithAdress>
  <DomainObject.Predmet.ProtustrankaWithAdressOIB>
    <izvorni_sadrzaj>L.D. OPTIMUS d.o.o. LIŽNJAN, OIB 66351572137, Muntić, Muntić 1, 52204 Ližnjan</izvorni_sadrzaj>
    <derivirana_varijabla naziv="DomainObject.Predmet.ProtustrankaWithAdressOIB_1">L.D. OPTIMUS d.o.o. LIŽNJAN, OIB 66351572137, Muntić, Muntić 1, 52204 Ližnjan</derivirana_varijabla>
  </DomainObject.Predmet.ProtustrankaWithAdressOIB>
  <DomainObject.Predmet.ProtustrankaNazivFormated>
    <izvorni_sadrzaj>L.D. OPTIMUS d.o.o. LIŽNJAN</izvorni_sadrzaj>
    <derivirana_varijabla naziv="DomainObject.Predmet.ProtustrankaNazivFormated_1">L.D. OPTIMUS d.o.o. LIŽNJAN</derivirana_varijabla>
  </DomainObject.Predmet.ProtustrankaNazivFormated>
  <DomainObject.Predmet.ProtustrankaNazivFormatedOIB>
    <izvorni_sadrzaj>L.D. OPTIMUS d.o.o. LIŽNJAN, OIB 66351572137</izvorni_sadrzaj>
    <derivirana_varijabla naziv="DomainObject.Predmet.ProtustrankaNazivFormatedOIB_1">L.D. OPTIMUS d.o.o. LIŽNJAN, OIB 66351572137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10054.79</izvorni_sadrzaj>
    <derivirana_varijabla naziv="DomainObject.Predmet.TrenutnaVrijednost_1">10054.79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L.D. OPTIMUS d.o.o. LIŽNJAN</item>
    </izvorni_sadrzaj>
    <derivirana_varijabla naziv="DomainObject.Predmet.ProtuStrankaListFormated_1">
      <item>L.D. OPTIMUS d.o.o. LIŽNJAN</item>
    </derivirana_varijabla>
  </DomainObject.Predmet.ProtuStrankaListFormated>
  <DomainObject.Predmet.ProtuStrankaListFormatedOIB>
    <izvorni_sadrzaj>
      <item>L.D. OPTIMUS d.o.o. LIŽNJAN, OIB 66351572137</item>
    </izvorni_sadrzaj>
    <derivirana_varijabla naziv="DomainObject.Predmet.ProtuStrankaListFormatedOIB_1">
      <item>L.D. OPTIMUS d.o.o. LIŽNJAN, OIB 66351572137</item>
    </derivirana_varijabla>
  </DomainObject.Predmet.ProtuStrankaListFormatedOIB>
  <DomainObject.Predmet.ProtuStrankaListFormatedWithAdress>
    <izvorni_sadrzaj>
      <item>L.D. OPTIMUS d.o.o. LIŽNJAN, Muntić, Muntić 1, 52204 Ližnjan</item>
    </izvorni_sadrzaj>
    <derivirana_varijabla naziv="DomainObject.Predmet.ProtuStrankaListFormatedWithAdress_1">
      <item>L.D. OPTIMUS d.o.o. LIŽNJAN, Muntić, Muntić 1, 52204 Ližnjan</item>
    </derivirana_varijabla>
  </DomainObject.Predmet.ProtuStrankaListFormatedWithAdress>
  <DomainObject.Predmet.ProtuStrankaListFormatedWithAdressOIB>
    <izvorni_sadrzaj>
      <item>L.D. OPTIMUS d.o.o. LIŽNJAN, OIB 66351572137, Muntić, Muntić 1, 52204 Ližnjan</item>
    </izvorni_sadrzaj>
    <derivirana_varijabla naziv="DomainObject.Predmet.ProtuStrankaListFormatedWithAdressOIB_1">
      <item>L.D. OPTIMUS d.o.o. LIŽNJAN, OIB 66351572137, Muntić, Muntić 1, 52204 Ližnjan</item>
    </derivirana_varijabla>
  </DomainObject.Predmet.ProtuStrankaListFormatedWithAdressOIB>
  <DomainObject.Predmet.ProtuStrankaListNazivFormated>
    <izvorni_sadrzaj>
      <item>L.D. OPTIMUS d.o.o. LIŽNJAN</item>
    </izvorni_sadrzaj>
    <derivirana_varijabla naziv="DomainObject.Predmet.ProtuStrankaListNazivFormated_1">
      <item>L.D. OPTIMUS d.o.o. LIŽNJAN</item>
    </derivirana_varijabla>
  </DomainObject.Predmet.ProtuStrankaListNazivFormated>
  <DomainObject.Predmet.ProtuStrankaListNazivFormatedOIB>
    <izvorni_sadrzaj>
      <item>L.D. OPTIMUS d.o.o. LIŽNJAN, OIB 66351572137</item>
    </izvorni_sadrzaj>
    <derivirana_varijabla naziv="DomainObject.Predmet.ProtuStrankaListNazivFormatedOIB_1">
      <item>L.D. OPTIMUS d.o.o. LIŽNJAN, OIB 66351572137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L.D. OPTIMUS d.o.o. LIŽNJAN</izvorni_sadrzaj>
    <derivirana_varijabla naziv="DomainObject.Predmet.ProtustrankaIDrugi_1">L.D. OPTIMUS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L.D. OPTIMUS d.o.o. LIŽNJAN, OIB 66351572137, Muntić, Muntić 1, 52204 Ližnjan</izvorni_sadrzaj>
    <derivirana_varijabla naziv="DomainObject.Predmet.ProtustrankaIDrugiAdressOIB_1">L.D. OPTIMUS d.o.o. LIŽNJAN, OIB 66351572137, Muntić, Muntić 1,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L.D. OPTIMUS d.o.o. LIŽNJAN</item>
    </izvorni_sadrzaj>
    <derivirana_varijabla naziv="DomainObject.Predmet.SudioniciListNaziv_1">
      <item>FINANCIJSKA AGENCIJA, RC RIJEKA, PODRUŽNICA PULA, PULA</item>
      <item>L.D. OPTIMUS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L.D. OPTIMUS d.o.o. LIŽNJAN, OIB 66351572137, Muntić, Muntić 1,52204 Ližnjan</item>
    </izvorni_sadrzaj>
    <derivirana_varijabla naziv="DomainObject.Predmet.SudioniciListAdressOIB_1">
      <item>FINANCIJSKA AGENCIJA, RC RIJEKA, PODRUŽNICA PULA, PULA, OIB 85821130368, Giardini 5,52100 Pula</item>
      <item>L.D. OPTIMUS d.o.o. LIŽNJAN, OIB 66351572137, Muntić, Muntić 1,52204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66351572137</item>
    </izvorni_sadrzaj>
    <derivirana_varijabla naziv="DomainObject.Predmet.SudioniciListNazivOIB_1">
      <item>, OIB 85821130368</item>
      <item>, OIB 66351572137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2139</properties:Characters>
  <properties:Lines>47</properties:Lines>
  <properties:Paragraphs>15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2016-02-19T09:49:00Z</dcterms:created>
  <dc:creator>Mihaela Kaligari</dc:creator>
  <dc:description/>
  <cp:keywords/>
  <cp:lastModifiedBy>Mihaela Kaligari</cp:lastModifiedBy>
  <cp:lastPrinted>2016-02-19T10:02:00Z</cp:lastPrinted>
  <dcterms:modified xmlns:xsi="http://www.w3.org/2001/XMLSchema-instance" xsi:type="dcterms:W3CDTF">2016-02-23T09:15:00Z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