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889d" w14:paraId="bd2889d"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11175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11175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111759">
        <w:tc>
          <w:tcPr>
            <w:tcW w:type="dxa" w:w="3060"/>
          </w:tcPr>
          <w:p w:rsidRDefault="008C16F7" w:rsidR="008C16F7" w:rsidRPr="0011175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11175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111759">
        <w:rPr>
          <w:rFonts w:hAnsi="Times New Roman" w:ascii="Times New Roman"/>
          <w:sz w:val="24"/>
          <w:szCs w:val="24"/>
        </w:rPr>
        <w:t xml:space="preserve">prijedloga predlagatelja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4450AE" w:rsidRPr="004450AE">
        <w:rPr>
          <w:rFonts w:eastAsia="Times New Roman" w:hAnsi="Times New Roman" w:ascii="Times New Roman"/>
          <w:sz w:val="24"/>
          <w:szCs w:val="24"/>
          <w:lang w:eastAsia="hr-HR"/>
        </w:rPr>
        <w:t>ADAM-Autoservisna Oprema d.o.o., Velika Gorica, Gradići, Hercegovačka 1, OIB: 10878594083</w:t>
      </w:r>
      <w:r w:rsidR="004450A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11759" w:rsidRPr="00111759">
        <w:rPr>
          <w:rFonts w:hAnsi="Times New Roman" w:ascii="Times New Roman"/>
          <w:sz w:val="24"/>
          <w:szCs w:val="24"/>
        </w:rPr>
        <w:t xml:space="preserve"> </w:t>
      </w:r>
      <w:r w:rsidR="004450AE">
        <w:rPr>
          <w:rFonts w:hAnsi="Times New Roman" w:ascii="Times New Roman"/>
          <w:sz w:val="24"/>
          <w:szCs w:val="24"/>
        </w:rPr>
        <w:t>2. ožujka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4450AE" w:rsidR="008C16F7" w:rsidRPr="00111759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4450AE" w:rsidRPr="004450AE">
        <w:rPr>
          <w:rFonts w:hAnsi="Times New Roman" w:ascii="Times New Roman"/>
          <w:sz w:val="24"/>
          <w:szCs w:val="24"/>
        </w:rPr>
        <w:t>ADAM-Autoservisna Oprema d.o.o., Velika Gorica, Gradići, Hercegovačka 1, OIB: 10878594083</w:t>
      </w:r>
      <w:r w:rsidR="004450AE">
        <w:rPr>
          <w:rFonts w:hAnsi="Times New Roman" w:ascii="Times New Roman"/>
          <w:sz w:val="24"/>
          <w:szCs w:val="24"/>
        </w:rPr>
        <w:t>,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450AE">
        <w:rPr>
          <w:rFonts w:eastAsia="Times New Roman" w:hAnsi="Times New Roman" w:ascii="Times New Roman"/>
          <w:sz w:val="24"/>
          <w:szCs w:val="24"/>
          <w:lang w:eastAsia="hr-HR"/>
        </w:rPr>
        <w:t>IGORU ADAMOVIĆU, Gradići, Velika Gorica, Hercegovačka ulica 1, OIB: 12894483970</w:t>
      </w:r>
      <w:r w:rsidR="00701AC2" w:rsidRPr="0011175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11175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11759"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4450A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160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16F7" w:rsidP="008C16F7" w:rsidR="008C16F7" w:rsidRPr="0011175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11175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11759"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4450A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160</w:t>
      </w:r>
      <w:r w:rsidR="00111759"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4450AE" w:rsidR="008C16F7" w:rsidRPr="0011175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4450AE" w:rsidRPr="004450AE">
        <w:rPr>
          <w:rFonts w:eastAsia="Times New Roman" w:hAnsi="Times New Roman" w:ascii="Times New Roman"/>
          <w:sz w:val="24"/>
          <w:szCs w:val="24"/>
          <w:lang w:eastAsia="hr-HR"/>
        </w:rPr>
        <w:t>ADAM-Autoservisna Oprema d.o.o., Velika Gorica, Gradići, Hercegovačka 1, OIB: 10878594083</w:t>
      </w:r>
      <w:r w:rsidR="004450A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450AE">
        <w:rPr>
          <w:rFonts w:eastAsia="Times New Roman" w:hAnsi="Times New Roman" w:ascii="Times New Roman"/>
          <w:sz w:val="24"/>
          <w:szCs w:val="24"/>
          <w:lang w:eastAsia="hr-HR"/>
        </w:rPr>
        <w:t>2. ožujka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11175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CF0756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111759">
      <w:pPr>
        <w:rPr>
          <w:rFonts w:hAnsi="Times New Roman" w:ascii="Times New Roman"/>
          <w:sz w:val="24"/>
          <w:szCs w:val="24"/>
        </w:rPr>
      </w:pPr>
    </w:p>
    <w:sectPr w:rsidR="007B6B50" w:rsidRPr="001117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D63" w:rsidP="007B6B50" w:rsidR="00536D63">
      <w:pPr>
        <w:spacing w:lineRule="auto" w:line="240" w:after="0"/>
      </w:pPr>
      <w:r>
        <w:separator/>
      </w:r>
    </w:p>
  </w:endnote>
  <w:endnote w:id="0" w:type="continuationSeparator">
    <w:p w:rsidRDefault="00536D63" w:rsidP="007B6B50" w:rsidR="00536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D63" w:rsidP="007B6B50" w:rsidR="00536D63">
      <w:pPr>
        <w:spacing w:lineRule="auto" w:line="240" w:after="0"/>
      </w:pPr>
      <w:r>
        <w:separator/>
      </w:r>
    </w:p>
  </w:footnote>
  <w:footnote w:id="0" w:type="continuationSeparator">
    <w:p w:rsidRDefault="00536D63" w:rsidP="007B6B50" w:rsidR="00536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756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4450AE">
      <w:t>2160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266702"/>
    <w:rsid w:val="002E1ABF"/>
    <w:rsid w:val="00302E3C"/>
    <w:rsid w:val="00382C2E"/>
    <w:rsid w:val="003A7FC7"/>
    <w:rsid w:val="003F6FB1"/>
    <w:rsid w:val="004450AE"/>
    <w:rsid w:val="004E3003"/>
    <w:rsid w:val="004E767B"/>
    <w:rsid w:val="00536D63"/>
    <w:rsid w:val="006B6031"/>
    <w:rsid w:val="00701AC2"/>
    <w:rsid w:val="007B6B50"/>
    <w:rsid w:val="008C16F7"/>
    <w:rsid w:val="00993712"/>
    <w:rsid w:val="009E6ED0"/>
    <w:rsid w:val="00A0659A"/>
    <w:rsid w:val="00BC469A"/>
    <w:rsid w:val="00CB0F4D"/>
    <w:rsid w:val="00CF0756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7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0756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07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07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7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0756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07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07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10878594083</item>
      <item>, OIB 12894483970</item>
    </izvorni_sadrzaj>
    <derivirana_varijabla naziv="DomainObject.Predmet.SudioniciListNazivOIB_1">
      <item>, OIB 85821130368</item>
      <item>, OIB 10878594083</item>
      <item>, OIB 12894483970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2523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2017-03-02T08:39:00Z</dcterms:created>
  <dc:creator>Draženka Prpić</dc:creator>
  <cp:lastModifiedBy>Draženka Prpić</cp:lastModifiedBy>
  <cp:lastPrinted>2017-03-02T08:40:00Z</cp:lastPrinted>
  <dcterms:modified xmlns:xsi="http://www.w3.org/2001/XMLSchema-instance" xsi:type="dcterms:W3CDTF">2017-03-02T08:40:00Z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