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55bd" w14:paraId="2c755bd" w:rsidRDefault="00B115E4" w:rsidP="005D7BF8" w:rsidR="00B115E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5E4" w:rsidP="005D7BF8" w:rsidR="00B115E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115E4" w:rsidP="005D7BF8" w:rsidR="00B115E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115E4" w:rsidP="005D7BF8" w:rsidR="00B115E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115E4" w:rsidR="00B115E4"/>
    <w:p w:rsidRDefault="00D57061" w:rsidP="00726A98" w:rsidR="00726A98" w:rsidRPr="0087210C">
      <w:r>
        <w:t xml:space="preserve"> </w:t>
      </w:r>
    </w:p>
    <w:p w:rsidRDefault="00726A98" w:rsidP="00726A98" w:rsidR="00726A98" w:rsidRPr="0087210C"/>
    <w:p w:rsidRDefault="00726A98" w:rsidP="00726A98" w:rsidR="00726A98" w:rsidRPr="0087210C"/>
    <w:p w:rsidRDefault="005A14FF" w:rsidP="00726A98" w:rsidR="005A14FF" w:rsidRPr="0087210C">
      <w:pPr>
        <w:jc w:val="both"/>
      </w:pPr>
    </w:p>
    <w:p w:rsidRDefault="000B7215" w:rsidP="00726A98" w:rsidR="000B7215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244CC7">
        <w:t xml:space="preserve">31. ožujka 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FC0122">
        <w:t>s</w:t>
      </w:r>
      <w:r w:rsidR="00244CC7">
        <w:t xml:space="preserve">iječnja 2017.g. </w:t>
      </w:r>
      <w:r w:rsidR="00110045">
        <w:t xml:space="preserve">do </w:t>
      </w:r>
      <w:r w:rsidR="00244CC7">
        <w:t>28. veljače</w:t>
      </w:r>
      <w:r w:rsidR="00110045">
        <w:t xml:space="preserve"> </w:t>
      </w:r>
      <w:r w:rsidR="00F6330C">
        <w:t>201</w:t>
      </w:r>
      <w:r w:rsidR="00244CC7">
        <w:t>7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244CC7">
        <w:t>3.</w:t>
      </w:r>
      <w:r w:rsidR="00FA5F3C">
        <w:t>863</w:t>
      </w:r>
      <w:r w:rsidR="00244CC7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244CC7" w:rsidR="00244CC7" w:rsidRPr="00244CC7"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244CC7" w:rsidRPr="00244CC7">
        <w:t>01. siječnja 2017.g. do 28. veljače 2017. godine u ukupnom iznosu od 3.931,00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244CC7">
        <w:t xml:space="preserve"> 3., 5., 12., 17., 23., i 31., siječnja 2017</w:t>
      </w:r>
      <w:r w:rsidR="00157E40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>,</w:t>
      </w:r>
      <w:r w:rsidR="00244CC7">
        <w:t xml:space="preserve"> te 4., 16., 22., 27., i 28. veljače 2017.g.</w:t>
      </w:r>
      <w:r w:rsidR="00BE27EC">
        <w:t xml:space="preserve"> </w:t>
      </w:r>
      <w:r w:rsidR="00FC72DD">
        <w:t>(</w:t>
      </w:r>
      <w:r w:rsidR="00244CC7">
        <w:t>11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244CC7">
        <w:t>1111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2.</w:t>
      </w:r>
      <w:r w:rsidR="00244CC7">
        <w:t>222,</w:t>
      </w:r>
      <w:r w:rsidR="00110045">
        <w:t xml:space="preserve">00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244CC7">
        <w:t xml:space="preserve">2., 3., 4., 5., 9., 10., 12., 17., 18., 19., 20., 21., 23., 24., 25., 27., 30., i 31. siječnja 2017.g. te 2.,3., 6., 7., 8., 9., 10., 16., 17., 20., 21., 22., 23., 24., 25., 27., </w:t>
      </w:r>
      <w:r w:rsidR="00FC72DD">
        <w:t>(</w:t>
      </w:r>
      <w:r w:rsidR="000C571F">
        <w:t>3</w:t>
      </w:r>
      <w:r w:rsidR="00FA5F3C">
        <w:t>4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FA5F3C">
        <w:t>578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</w:t>
      </w:r>
      <w:r w:rsidR="00FA5F3C">
        <w:t>1.156</w:t>
      </w:r>
      <w:r w:rsidR="000C571F">
        <w:t>,</w:t>
      </w:r>
      <w:r w:rsidR="00605C97">
        <w:t>00</w:t>
      </w:r>
      <w:r w:rsidR="0092554C">
        <w:t xml:space="preserve"> kn, troškovi parkirne naknade </w:t>
      </w:r>
      <w:r w:rsidR="001F4E79">
        <w:t xml:space="preserve">za </w:t>
      </w:r>
      <w:r w:rsidR="00FC0122">
        <w:t>s</w:t>
      </w:r>
      <w:r w:rsidR="000C571F">
        <w:t>iječanj 2017.g.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0C571F">
        <w:t>230</w:t>
      </w:r>
      <w:r w:rsidR="00FC0122">
        <w:t xml:space="preserve">,00 </w:t>
      </w:r>
      <w:r w:rsidR="0092554C">
        <w:t xml:space="preserve">kn </w:t>
      </w:r>
      <w:r w:rsidR="00F72400">
        <w:t xml:space="preserve">i </w:t>
      </w:r>
      <w:r w:rsidR="000C571F">
        <w:t>veljaču 2017.g.</w:t>
      </w:r>
      <w:r w:rsidR="00D31418">
        <w:t xml:space="preserve"> </w:t>
      </w:r>
      <w:r w:rsidR="00F72400">
        <w:t xml:space="preserve">u ukupnom iznosu </w:t>
      </w:r>
      <w:r w:rsidR="000C571F">
        <w:t>255,00</w:t>
      </w:r>
      <w:r w:rsidR="00F72400">
        <w:t xml:space="preserve"> kn, </w:t>
      </w:r>
      <w:r w:rsidR="0092554C">
        <w:t>prema priloženim računima na listu (</w:t>
      </w:r>
      <w:r w:rsidR="00FA5F3C">
        <w:t>6943-6946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FA5F3C" w:rsidRPr="00FA5F3C">
        <w:t xml:space="preserve">6943-6946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FA5F3C">
        <w:t xml:space="preserve">1. siječnja do 28. </w:t>
      </w:r>
      <w:r w:rsidR="00FA5F3C">
        <w:lastRenderedPageBreak/>
        <w:t>veljače</w:t>
      </w:r>
      <w:r w:rsidR="00FC0122">
        <w:t xml:space="preserve"> </w:t>
      </w:r>
      <w:r w:rsidR="00FA5F3C">
        <w:t>2017</w:t>
      </w:r>
      <w:r w:rsidR="00110045" w:rsidRPr="00110045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FA5F3C">
        <w:t xml:space="preserve"> </w:t>
      </w:r>
      <w:r w:rsidR="00FA5F3C" w:rsidRPr="00FA5F3C">
        <w:t>(</w:t>
      </w:r>
      <w:r w:rsidR="00FA5F3C">
        <w:t>obilazak ne</w:t>
      </w:r>
      <w:r w:rsidR="00FA5F3C" w:rsidRPr="00FA5F3C">
        <w:t xml:space="preserve">kretnina pri Općinskom sudu u Crikvenici, zemljišnoknjižni odjeli Novi Vinodolski i Crikvenica, </w:t>
      </w:r>
      <w:r w:rsidR="00FA5F3C">
        <w:t>primopredaja prodanih nekretnina, KD Ivanj radi problematike plaćanja priključaka vode i komunalne naknade, Općinski sud Rijeka, Stalna služba u Crikvenici, posjete računovodstvu, sudu) u visini od 3.863,00 kn, a ne 3.931,00 kn kako je naznačio stečajni upravitelj. Do razlike u odobrenom iznosu naknade došlo je zbog očite pogreške u računskoj operaciji.</w:t>
      </w:r>
      <w:r w:rsidR="004A14F8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FA5F3C">
        <w:t>31. ožujka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 xml:space="preserve">Protiv rješenja pravo na žalbu ima stečajni upravitelj i svaki stečajni vjerovnik (čl.94. st.5. u vezi s čl.441. st. 2. SZ/15) u roku od </w:t>
      </w:r>
      <w:r w:rsidR="00FC0122">
        <w:t>osam</w:t>
      </w:r>
      <w:r w:rsidRPr="00C34BC9">
        <w:t xml:space="preserve"> dana od dana primitka istog. </w:t>
      </w:r>
      <w:r w:rsidR="00CE3A00">
        <w:t xml:space="preserve"> </w:t>
      </w:r>
    </w:p>
    <w:p w:rsidRDefault="00CE3A00" w:rsidP="00C34BC9" w:rsidR="00C34BC9" w:rsidRPr="00CE3A00">
      <w:pPr>
        <w:jc w:val="both"/>
      </w:pPr>
      <w:r w:rsidRPr="00CE3A00">
        <w:t xml:space="preserve">Žalba se podnosi istekom osmoga dana od dana objave pismena na mrežnoj stranici e-Oglasna ploča suda, </w:t>
      </w:r>
      <w:r>
        <w:t xml:space="preserve">u dva primjerka, </w:t>
      </w:r>
      <w:r w:rsidRPr="00CE3A00">
        <w:t xml:space="preserve">a o žalbi odlučuje Visoki trgovački sud Republike Hrvatske.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FA5F3C" w:rsidP="00C34BC9" w:rsidR="00C34BC9" w:rsidRPr="00C34BC9">
      <w:pPr>
        <w:jc w:val="both"/>
        <w:rPr>
          <w:sz w:val="20"/>
        </w:rPr>
      </w:pPr>
      <w:r>
        <w:rPr>
          <w:sz w:val="20"/>
        </w:rPr>
        <w:t>U Rijeci, 31.3</w:t>
      </w:r>
      <w:r w:rsidR="00FC0122">
        <w:rPr>
          <w:sz w:val="20"/>
        </w:rPr>
        <w:t>.2017</w:t>
      </w:r>
      <w:r w:rsidR="00C34BC9"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5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F73005">
      <w:t>1280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C571F"/>
    <w:rsid w:val="000F679A"/>
    <w:rsid w:val="00103308"/>
    <w:rsid w:val="00110045"/>
    <w:rsid w:val="00130D98"/>
    <w:rsid w:val="00157E40"/>
    <w:rsid w:val="00163CCD"/>
    <w:rsid w:val="001F4E79"/>
    <w:rsid w:val="00240BB0"/>
    <w:rsid w:val="00244CC7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1376F"/>
    <w:rsid w:val="006467AF"/>
    <w:rsid w:val="00671DED"/>
    <w:rsid w:val="00683B34"/>
    <w:rsid w:val="00726A98"/>
    <w:rsid w:val="00733D2F"/>
    <w:rsid w:val="00744B8C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115E4"/>
    <w:rsid w:val="00B329DE"/>
    <w:rsid w:val="00BC13C7"/>
    <w:rsid w:val="00BE27EC"/>
    <w:rsid w:val="00C00193"/>
    <w:rsid w:val="00C34BC9"/>
    <w:rsid w:val="00C43913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3095"/>
    <w:rsid w:val="00F6330C"/>
    <w:rsid w:val="00F72400"/>
    <w:rsid w:val="00F72521"/>
    <w:rsid w:val="00F73005"/>
    <w:rsid w:val="00F731C0"/>
    <w:rsid w:val="00FA5F3C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B11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15E4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11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15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B11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15E4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11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15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1C7A2-22F3-4C30-B66E-B289BDCAE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3087</properties:Characters>
  <properties:Lines>84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2017-03-31T12:29:00Z</dcterms:created>
  <dc:creator>dcmelik</dc:creator>
  <cp:lastModifiedBy>Jasna Radulović</cp:lastModifiedBy>
  <cp:lastPrinted>2016-03-18T08:27:00Z</cp:lastPrinted>
  <dcterms:modified xmlns:xsi="http://www.w3.org/2001/XMLSchema-instance" xsi:type="dcterms:W3CDTF">2017-03-31T12:49:00Z</dcterms:modified>
  <cp:revision>7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