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dee5" w14:paraId="206dee5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B177A1">
        <w:rPr>
          <w:rFonts w:hAnsi="Times New Roman" w:ascii="Times New Roman"/>
          <w:noProof/>
          <w:szCs w:val="24"/>
          <w:lang w:val="hr-HR"/>
        </w:rPr>
        <w:t>1907</w:t>
      </w:r>
      <w:r w:rsidR="00F8228E">
        <w:rPr>
          <w:rFonts w:hAnsi="Times New Roman" w:ascii="Times New Roman"/>
          <w:noProof/>
          <w:szCs w:val="24"/>
          <w:lang w:val="hr-HR"/>
        </w:rPr>
        <w:t>/2017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05D88" w:rsidR="00532B71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>Aleksandri Krolo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B177A1" w:rsidRPr="00B177A1">
        <w:t xml:space="preserve"> </w:t>
      </w:r>
      <w:r w:rsidR="00B177A1" w:rsidRPr="00B177A1">
        <w:rPr>
          <w:rFonts w:hAnsi="Times New Roman" w:ascii="Times New Roman"/>
        </w:rPr>
        <w:t>WEDDING STORE d.o.o., OIB: 89583945283, MBS: 081007317, Zagreb, Hruševečka ulica 1</w:t>
      </w:r>
      <w:r w:rsidR="00D05D88">
        <w:rPr>
          <w:rFonts w:hAnsi="Times New Roman" w:ascii="Times New Roman"/>
          <w:szCs w:val="24"/>
          <w:lang w:val="hr-HR"/>
        </w:rPr>
        <w:t xml:space="preserve">, </w:t>
      </w:r>
      <w:r w:rsidR="00CB4703">
        <w:rPr>
          <w:rFonts w:hAnsi="Times New Roman" w:ascii="Times New Roman"/>
          <w:szCs w:val="24"/>
          <w:lang w:val="hr-HR"/>
        </w:rPr>
        <w:t xml:space="preserve"> </w:t>
      </w:r>
      <w:r w:rsidR="00FA2440" w:rsidRPr="005A0B18">
        <w:rPr>
          <w:rFonts w:hAnsi="Times New Roman" w:ascii="Times New Roman"/>
          <w:lang w:val="hr-HR"/>
        </w:rPr>
        <w:t xml:space="preserve">dana </w:t>
      </w:r>
      <w:r w:rsidR="007814B8">
        <w:rPr>
          <w:rFonts w:hAnsi="Times New Roman" w:ascii="Times New Roman"/>
          <w:lang w:val="hr-HR"/>
        </w:rPr>
        <w:t>15. veljače 2018.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A0B18">
        <w:rPr>
          <w:rFonts w:hAnsi="Times New Roman" w:ascii="Times New Roman"/>
          <w:szCs w:val="24"/>
        </w:rPr>
        <w:t>Otvara se stečajni postupak nad dužnikom</w:t>
      </w:r>
      <w:r w:rsidR="00B177A1">
        <w:rPr>
          <w:rFonts w:hAnsi="Times New Roman" w:ascii="Times New Roman"/>
        </w:rPr>
        <w:t xml:space="preserve"> </w:t>
      </w:r>
      <w:r w:rsidR="00B177A1" w:rsidRPr="00B177A1">
        <w:rPr>
          <w:rFonts w:hAnsi="Times New Roman" w:ascii="Times New Roman"/>
        </w:rPr>
        <w:t>WEDDING STORE d.o.o., OIB: 89583945283, MBS: 081007317, Zagreb, Hruševečka ulica 1</w:t>
      </w:r>
      <w:r w:rsidR="006B3704">
        <w:rPr>
          <w:rFonts w:hAnsi="Times New Roman" w:ascii="Times New Roman"/>
        </w:rPr>
        <w:t>.</w:t>
      </w:r>
      <w:r w:rsidR="0022354A">
        <w:rPr>
          <w:rFonts w:hAnsi="Times New Roman" w:ascii="Times New Roman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Stečajni postupak otvoren je dana </w:t>
      </w:r>
      <w:r w:rsidR="007814B8">
        <w:rPr>
          <w:rFonts w:hAnsi="Times New Roman" w:ascii="Times New Roman"/>
          <w:szCs w:val="24"/>
        </w:rPr>
        <w:t xml:space="preserve">15. veljače 2018. </w:t>
      </w:r>
      <w:r w:rsidRPr="005A0B18">
        <w:rPr>
          <w:rFonts w:hAnsi="Times New Roman" w:ascii="Times New Roman"/>
          <w:szCs w:val="24"/>
        </w:rPr>
        <w:t xml:space="preserve">u </w:t>
      </w:r>
      <w:r w:rsidR="007814B8">
        <w:rPr>
          <w:rFonts w:hAnsi="Times New Roman" w:ascii="Times New Roman"/>
          <w:szCs w:val="24"/>
        </w:rPr>
        <w:t>13,30</w:t>
      </w:r>
      <w:r w:rsidR="00A8418E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>sati, kada je ovo rješenje</w:t>
      </w:r>
      <w:r w:rsidR="00B2463B" w:rsidRPr="005A0B1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AB2EFE" w:rsidR="00EE69E5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AB2EFE">
        <w:rPr>
          <w:rFonts w:hAnsi="Times New Roman" w:ascii="Times New Roman"/>
          <w:szCs w:val="24"/>
        </w:rPr>
        <w:t>Za s</w:t>
      </w:r>
      <w:r w:rsidR="009240EB" w:rsidRPr="00AB2EFE">
        <w:rPr>
          <w:rFonts w:hAnsi="Times New Roman" w:ascii="Times New Roman"/>
          <w:szCs w:val="24"/>
        </w:rPr>
        <w:t xml:space="preserve">tečajnog upravitelja imenuje se </w:t>
      </w:r>
      <w:r w:rsidR="006E2DDA">
        <w:rPr>
          <w:rFonts w:hAnsi="Times New Roman" w:ascii="Times New Roman"/>
          <w:szCs w:val="24"/>
        </w:rPr>
        <w:t>Siniša Rajnović, OIB: 86217384445, Sv. Trojstva 87, Milanovac, Virovitica.</w:t>
      </w:r>
    </w:p>
    <w:p w:rsidRDefault="00AB2EFE" w:rsidP="00AB2EFE" w:rsidR="00AB2EFE">
      <w:pPr>
        <w:pStyle w:val="Odlomakpopisa"/>
        <w:ind w:left="567"/>
        <w:rPr>
          <w:rFonts w:hAnsi="Times New Roman" w:ascii="Times New Roman"/>
          <w:szCs w:val="24"/>
        </w:rPr>
      </w:pPr>
    </w:p>
    <w:p w:rsidRDefault="00EE69E5" w:rsidP="006825E3" w:rsidR="006825E3" w:rsidRPr="006B370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6B3704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6B3704">
        <w:rPr>
          <w:rFonts w:hAnsi="Times New Roman" w:ascii="Times New Roman"/>
        </w:rPr>
        <w:t xml:space="preserve"> </w:t>
      </w:r>
      <w:r w:rsidR="00B177A1" w:rsidRPr="00B177A1">
        <w:rPr>
          <w:rFonts w:hAnsi="Times New Roman" w:ascii="Times New Roman"/>
        </w:rPr>
        <w:t>WEDDING STORE d.o.o., OIB: 89583945283, MBS: 081007317, Zagreb, Hruševečka ulica 1</w:t>
      </w:r>
      <w:r w:rsidR="00B177A1">
        <w:rPr>
          <w:rFonts w:hAnsi="Times New Roman" w:ascii="Times New Roman"/>
        </w:rPr>
        <w:t>.</w:t>
      </w:r>
    </w:p>
    <w:p w:rsidRDefault="006B3704" w:rsidP="006B3704" w:rsidR="006B3704" w:rsidRPr="006B370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</w:t>
      </w:r>
      <w:r w:rsidR="00623A6F"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 w:rsidR="00623A6F"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623A6F" w:rsidP="00E91D4E" w:rsidR="00623A6F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5A0B1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A0B1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91D4E" w:rsidRPr="005A0B18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7814B8">
        <w:rPr>
          <w:rFonts w:hAnsi="Times New Roman" w:ascii="Times New Roman"/>
          <w:lang w:val="hr-HR"/>
        </w:rPr>
        <w:t>15. veljače 2018.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>Aleksandra Krolo</w:t>
      </w:r>
      <w:r w:rsidR="00016D73">
        <w:rPr>
          <w:rFonts w:hAnsi="Times New Roman" w:ascii="Times New Roman"/>
          <w:lang w:val="hr-HR"/>
        </w:rPr>
        <w:t>,v.r.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AB2EFE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>Mirela Šanetk</w:t>
      </w: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1"/>
      <w:headerReference w:type="first" r:id="rId12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016D73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B177A1">
      <w:rPr>
        <w:rFonts w:hAnsi="Times New Roman" w:ascii="Times New Roman"/>
      </w:rPr>
      <w:t>1907</w:t>
    </w:r>
    <w:r w:rsidR="00F8228E">
      <w:rPr>
        <w:rFonts w:hAnsi="Times New Roman" w:ascii="Times New Roman"/>
      </w:rPr>
      <w:t>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D73"/>
    <w:rsid w:val="00045E37"/>
    <w:rsid w:val="00071CAA"/>
    <w:rsid w:val="000B609B"/>
    <w:rsid w:val="000C47B3"/>
    <w:rsid w:val="00100028"/>
    <w:rsid w:val="00100AE0"/>
    <w:rsid w:val="0010186D"/>
    <w:rsid w:val="00112B50"/>
    <w:rsid w:val="00182088"/>
    <w:rsid w:val="00194433"/>
    <w:rsid w:val="00194DD7"/>
    <w:rsid w:val="0022354A"/>
    <w:rsid w:val="002678AE"/>
    <w:rsid w:val="00282835"/>
    <w:rsid w:val="002E41EF"/>
    <w:rsid w:val="00307776"/>
    <w:rsid w:val="00343C82"/>
    <w:rsid w:val="003D5FF2"/>
    <w:rsid w:val="003E6C35"/>
    <w:rsid w:val="00400431"/>
    <w:rsid w:val="0042162E"/>
    <w:rsid w:val="00442A14"/>
    <w:rsid w:val="00473872"/>
    <w:rsid w:val="00493516"/>
    <w:rsid w:val="004C7C93"/>
    <w:rsid w:val="00532B71"/>
    <w:rsid w:val="00560BEA"/>
    <w:rsid w:val="0058023B"/>
    <w:rsid w:val="005940E9"/>
    <w:rsid w:val="005A0B18"/>
    <w:rsid w:val="00623A6F"/>
    <w:rsid w:val="006356C5"/>
    <w:rsid w:val="00636876"/>
    <w:rsid w:val="006825E3"/>
    <w:rsid w:val="006B3704"/>
    <w:rsid w:val="006C2E0C"/>
    <w:rsid w:val="006D4444"/>
    <w:rsid w:val="006E2DDA"/>
    <w:rsid w:val="00713CF9"/>
    <w:rsid w:val="00730EAB"/>
    <w:rsid w:val="00735CBA"/>
    <w:rsid w:val="007814B8"/>
    <w:rsid w:val="007A29F9"/>
    <w:rsid w:val="007C7A57"/>
    <w:rsid w:val="007D7DBF"/>
    <w:rsid w:val="00840E3D"/>
    <w:rsid w:val="00867439"/>
    <w:rsid w:val="00867F16"/>
    <w:rsid w:val="00894987"/>
    <w:rsid w:val="008E6B76"/>
    <w:rsid w:val="0090185C"/>
    <w:rsid w:val="009044FD"/>
    <w:rsid w:val="009240EB"/>
    <w:rsid w:val="00997BA9"/>
    <w:rsid w:val="009A6D70"/>
    <w:rsid w:val="009D5EB4"/>
    <w:rsid w:val="009F01F2"/>
    <w:rsid w:val="009F5765"/>
    <w:rsid w:val="00A162B7"/>
    <w:rsid w:val="00A319FE"/>
    <w:rsid w:val="00A440F2"/>
    <w:rsid w:val="00A44D78"/>
    <w:rsid w:val="00A55B1A"/>
    <w:rsid w:val="00A63490"/>
    <w:rsid w:val="00A638B0"/>
    <w:rsid w:val="00A8418E"/>
    <w:rsid w:val="00A95334"/>
    <w:rsid w:val="00AB2EFE"/>
    <w:rsid w:val="00AB7883"/>
    <w:rsid w:val="00AF40B4"/>
    <w:rsid w:val="00B03169"/>
    <w:rsid w:val="00B126B0"/>
    <w:rsid w:val="00B177A1"/>
    <w:rsid w:val="00B2463B"/>
    <w:rsid w:val="00B74056"/>
    <w:rsid w:val="00BE5464"/>
    <w:rsid w:val="00BE56CC"/>
    <w:rsid w:val="00BF1FE8"/>
    <w:rsid w:val="00C57CAF"/>
    <w:rsid w:val="00C70B79"/>
    <w:rsid w:val="00C93291"/>
    <w:rsid w:val="00CA02CB"/>
    <w:rsid w:val="00CB4703"/>
    <w:rsid w:val="00CF2939"/>
    <w:rsid w:val="00D05D88"/>
    <w:rsid w:val="00D226FF"/>
    <w:rsid w:val="00D2573D"/>
    <w:rsid w:val="00D44D4F"/>
    <w:rsid w:val="00D5648E"/>
    <w:rsid w:val="00D94003"/>
    <w:rsid w:val="00D955F3"/>
    <w:rsid w:val="00DB29D2"/>
    <w:rsid w:val="00DB4528"/>
    <w:rsid w:val="00DF0F09"/>
    <w:rsid w:val="00E91D4E"/>
    <w:rsid w:val="00EB1184"/>
    <w:rsid w:val="00EE5750"/>
    <w:rsid w:val="00EE57FC"/>
    <w:rsid w:val="00EE69E5"/>
    <w:rsid w:val="00F62A72"/>
    <w:rsid w:val="00F667BC"/>
    <w:rsid w:val="00F66BF4"/>
    <w:rsid w:val="00F8228E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6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D7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D7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D7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D7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6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D7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D7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D7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D7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1907</izvorni_sadrzaj>
    <derivirana_varijabla naziv="DomainObject.Predmet.Broj_1">1907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St-1907/2017</izvorni_sadrzaj>
    <derivirana_varijabla naziv="DomainObject.Predmet.OznakaBroj_1">St-1907/2017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Wedding store d.o.o. zastupanog po punomoćniku Niko Rimac</izvorni_sadrzaj>
    <derivirana_varijabla naziv="DomainObject.Predmet.ProtustrankaFormated_1">  Wedding store d.o.o. zastupanog po punomoćniku Niko Rimac</derivirana_varijabla>
  </DomainObject.Predmet.ProtustrankaFormated>
  <DomainObject.Predmet.ProtustrankaFormatedOIB>
    <izvorni_sadrzaj>  Wedding store d.o.o., OIB 89583945283 zastupanog po punomoćniku Niko Rimac</izvorni_sadrzaj>
    <derivirana_varijabla naziv="DomainObject.Predmet.ProtustrankaFormatedOIB_1">  Wedding store d.o.o., OIB 89583945283 zastupanog po punomoćniku Niko Rimac</derivirana_varijabla>
  </DomainObject.Predmet.ProtustrankaFormatedOIB>
  <DomainObject.Predmet.ProtustrankaFormatedWithAdress>
    <izvorni_sadrzaj> Wedding store d.o.o., Hruševečka ulica 1, 10000 Zagreb zastupanog po punomoćniku Niko Rimac</izvorni_sadrzaj>
    <derivirana_varijabla naziv="DomainObject.Predmet.ProtustrankaFormatedWithAdress_1"> Wedding store d.o.o., Hruševečka ulica 1, 10000 Zagreb zastupanog po punomoćniku Niko Rimac</derivirana_varijabla>
  </DomainObject.Predmet.ProtustrankaFormatedWithAdress>
  <DomainObject.Predmet.ProtustrankaFormatedWithAdressOIB>
    <izvorni_sadrzaj> Wedding store d.o.o., OIB 89583945283, Hruševečka ulica 1, 10000 Zagreb zastupanog po punomoćniku Niko Rimac</izvorni_sadrzaj>
    <derivirana_varijabla naziv="DomainObject.Predmet.ProtustrankaFormatedWithAdressOIB_1"> Wedding store d.o.o., OIB 89583945283, Hruševečka ulica 1, 10000 Zagreb zastupanog po punomoćniku Niko Rimac</derivirana_varijabla>
  </DomainObject.Predmet.ProtustrankaFormatedWithAdressOIB>
  <DomainObject.Predmet.ProtustrankaWithAdress>
    <izvorni_sadrzaj>Wedding store d.o.o. Hruševečka ulica 1, 10000 Zagreb</izvorni_sadrzaj>
    <derivirana_varijabla naziv="DomainObject.Predmet.ProtustrankaWithAdress_1">Wedding store d.o.o. Hruševečka ulica 1, 10000 Zagreb</derivirana_varijabla>
  </DomainObject.Predmet.ProtustrankaWithAdress>
  <DomainObject.Predmet.ProtustrankaWithAdressOIB>
    <izvorni_sadrzaj>Wedding store d.o.o., OIB 89583945283, Hruševečka ulica 1, 10000 Zagreb</izvorni_sadrzaj>
    <derivirana_varijabla naziv="DomainObject.Predmet.ProtustrankaWithAdressOIB_1">Wedding store d.o.o., OIB 89583945283, Hruševečka ulica 1, 10000 Zagreb</derivirana_varijabla>
  </DomainObject.Predmet.ProtustrankaWithAdressOIB>
  <DomainObject.Predmet.ProtustrankaNazivFormated>
    <izvorni_sadrzaj>Wedding store d.o.o.</izvorni_sadrzaj>
    <derivirana_varijabla naziv="DomainObject.Predmet.ProtustrankaNazivFormated_1">Wedding store d.o.o.</derivirana_varijabla>
  </DomainObject.Predmet.ProtustrankaNazivFormated>
  <DomainObject.Predmet.ProtustrankaNazivFormatedOIB>
    <izvorni_sadrzaj>Wedding store d.o.o., OIB 89583945283</izvorni_sadrzaj>
    <derivirana_varijabla naziv="DomainObject.Predmet.ProtustrankaNazivFormatedOIB_1">Wedding store d.o.o., OIB 89583945283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Krolo</izvorni_sadrzaj>
    <derivirana_varijabla naziv="DomainObject.Predmet.Referada.Naziv_1">25. - A. Krolo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Krolo</izvorni_sadrzaj>
    <derivirana_varijabla naziv="DomainObject.Predmet.TrenutnaLokacijaSpisa.Naziv_1">25.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Wedding store d.o.o. zastupanog po punomoćniku Niko Rimac</item>
    </izvorni_sadrzaj>
    <derivirana_varijabla naziv="DomainObject.Predmet.ProtuStrankaListFormated_1">
      <item>Wedding store d.o.o. zastupanog po punomoćniku Niko Rimac</item>
    </derivirana_varijabla>
  </DomainObject.Predmet.ProtuStrankaListFormated>
  <DomainObject.Predmet.ProtuStrankaListFormatedOIB>
    <izvorni_sadrzaj>
      <item>Wedding store d.o.o., OIB 89583945283 zastupanog po punomoćniku Niko Rimac</item>
    </izvorni_sadrzaj>
    <derivirana_varijabla naziv="DomainObject.Predmet.ProtuStrankaListFormatedOIB_1">
      <item>Wedding store d.o.o., OIB 89583945283 zastupanog po punomoćniku Niko Rimac</item>
    </derivirana_varijabla>
  </DomainObject.Predmet.ProtuStrankaListFormatedOIB>
  <DomainObject.Predmet.ProtuStrankaListFormatedWithAdress>
    <izvorni_sadrzaj>
      <item>Wedding store d.o.o., Hruševečka ulica 1, 10000 Zagreb zastupanog po punomoćniku Niko Rimac</item>
    </izvorni_sadrzaj>
    <derivirana_varijabla naziv="DomainObject.Predmet.ProtuStrankaListFormatedWithAdress_1">
      <item>Wedding store d.o.o., Hruševečka ulica 1, 10000 Zagreb zastupanog po punomoćniku Niko Rimac</item>
    </derivirana_varijabla>
  </DomainObject.Predmet.ProtuStrankaListFormatedWithAdress>
  <DomainObject.Predmet.ProtuStrankaListFormatedWithAdressOIB>
    <izvorni_sadrzaj>
      <item>Wedding store d.o.o., OIB 89583945283, Hruševečka ulica 1, 10000 Zagreb zastupanog po punomoćniku Niko Rimac</item>
    </izvorni_sadrzaj>
    <derivirana_varijabla naziv="DomainObject.Predmet.ProtuStrankaListFormatedWithAdressOIB_1">
      <item>Wedding store d.o.o., OIB 89583945283, Hruševečka ulica 1, 10000 Zagreb zastupanog po punomoćniku Niko Rimac</item>
    </derivirana_varijabla>
  </DomainObject.Predmet.ProtuStrankaListFormatedWithAdressOIB>
  <DomainObject.Predmet.ProtuStrankaListNazivFormated>
    <izvorni_sadrzaj>
      <item>Wedding store d.o.o.</item>
    </izvorni_sadrzaj>
    <derivirana_varijabla naziv="DomainObject.Predmet.ProtuStrankaListNazivFormated_1">
      <item>Wedding store d.o.o.</item>
    </derivirana_varijabla>
  </DomainObject.Predmet.ProtuStrankaListNazivFormated>
  <DomainObject.Predmet.ProtuStrankaListNazivFormatedOIB>
    <izvorni_sadrzaj>
      <item>Wedding store d.o.o., OIB 89583945283</item>
    </izvorni_sadrzaj>
    <derivirana_varijabla naziv="DomainObject.Predmet.ProtuStrankaListNazivFormatedOIB_1">
      <item>Wedding store d.o.o., OIB 89583945283</item>
    </derivirana_varijabla>
  </DomainObject.Predmet.ProtuStrankaListNazivFormatedOIB>
  <DomainObject.Predmet.OstaliListFormated>
    <izvorni_sadrzaj>
      <item>Niko Rimac punomoćnik sudionika u postupku Wedding store d.o.o.</item>
    </izvorni_sadrzaj>
    <derivirana_varijabla naziv="DomainObject.Predmet.OstaliListFormated_1">
      <item>Niko Rimac punomoćnik sudionika u postupku Wedding store d.o.o.</item>
    </derivirana_varijabla>
  </DomainObject.Predmet.OstaliListFormated>
  <DomainObject.Predmet.OstaliListFormatedOIB>
    <izvorni_sadrzaj>
      <item>Niko Rimac, OIB 32325601123 punomoćnik sudionika u postupku Wedding store d.o.o.</item>
    </izvorni_sadrzaj>
    <derivirana_varijabla naziv="DomainObject.Predmet.OstaliListFormatedOIB_1">
      <item>Niko Rimac, OIB 32325601123 punomoćnik sudionika u postupku Wedding store d.o.o.</item>
    </derivirana_varijabla>
  </DomainObject.Predmet.OstaliListFormatedOIB>
  <DomainObject.Predmet.OstaliListFormatedWithAdress>
    <izvorni_sadrzaj>
      <item>Niko Rimac, Hruševečka Ulica 1, 10000 Zagreb punomoćnik sudionika u postupku Wedding store d.o.o.</item>
    </izvorni_sadrzaj>
    <derivirana_varijabla naziv="DomainObject.Predmet.OstaliListFormatedWithAdress_1">
      <item>Niko Rimac, Hruševečka Ulica 1, 10000 Zagreb punomoćnik sudionika u postupku Wedding store d.o.o.</item>
    </derivirana_varijabla>
  </DomainObject.Predmet.OstaliListFormatedWithAdress>
  <DomainObject.Predmet.OstaliListFormatedWithAdressOIB>
    <izvorni_sadrzaj>
      <item>Niko Rimac, OIB 32325601123, Hruševečka Ulica 1, 10000 Zagreb punomoćnik sudionika u postupku Wedding store d.o.o.</item>
    </izvorni_sadrzaj>
    <derivirana_varijabla naziv="DomainObject.Predmet.OstaliListFormatedWithAdressOIB_1">
      <item>Niko Rimac, OIB 32325601123, Hruševečka Ulica 1, 10000 Zagreb punomoćnik sudionika u postupku Wedding store d.o.o.</item>
    </derivirana_varijabla>
  </DomainObject.Predmet.OstaliListFormatedWithAdressOIB>
  <DomainObject.Predmet.OstaliListNazivFormated>
    <izvorni_sadrzaj>
      <item>Niko Rimac</item>
    </izvorni_sadrzaj>
    <derivirana_varijabla naziv="DomainObject.Predmet.OstaliListNazivFormated_1">
      <item>Niko Rimac</item>
    </derivirana_varijabla>
  </DomainObject.Predmet.OstaliListNazivFormated>
  <DomainObject.Predmet.OstaliListNazivFormatedOIB>
    <izvorni_sadrzaj>
      <item>Niko Rimac, OIB 32325601123</item>
    </izvorni_sadrzaj>
    <derivirana_varijabla naziv="DomainObject.Predmet.OstaliListNazivFormatedOIB_1">
      <item>Niko Rimac, OIB 32325601123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Wedding store d.o.o.</izvorni_sadrzaj>
    <derivirana_varijabla naziv="DomainObject.Predmet.ProtustrankaIDrugi_1">Wedding store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Wedding store d.o.o., OIB 89583945283, Hruševečka ulica 1, 10000 Zagreb</izvorni_sadrzaj>
    <derivirana_varijabla naziv="DomainObject.Predmet.ProtustrankaIDrugiAdressOIB_1">Wedding store d.o.o., OIB 89583945283, Hruševečka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Wedding store d.o.o.</item>
      <item>Niko Rimac</item>
    </izvorni_sadrzaj>
    <derivirana_varijabla naziv="DomainObject.Predmet.SudioniciListNaziv_1">
      <item>FINA Regionalni centar Zagreb</item>
      <item>Wedding store d.o.o.</item>
      <item>Niko Rimac</item>
    </derivirana_varijabla>
  </DomainObject.Predmet.SudioniciListNaziv>
  <DomainObject.Predmet.SudioniciListAdressOIB>
    <izvorni_sadrzaj>
      <item>FINA Regionalni centar Zagreb, OIB 85821130368, Trg svibanjskih žrtava 1995.1,10000 Zagreb</item>
      <item>Wedding store d.o.o., OIB 89583945283, Hruševečka ulica 1,10000 Zagreb</item>
      <item>Niko Rimac, OIB 32325601123, Hruševečka Ulica 1,10000 Zagreb</item>
    </izvorni_sadrzaj>
    <derivirana_varijabla naziv="DomainObject.Predmet.SudioniciListAdressOIB_1">
      <item>FINA Regionalni centar Zagreb, OIB 85821130368, Trg svibanjskih žrtava 1995.1,10000 Zagreb</item>
      <item>Wedding store d.o.o., OIB 89583945283, Hruševečka ulica 1,10000 Zagreb</item>
      <item>Niko Rimac, OIB 32325601123, Hruševečka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89583945283</item>
      <item>, OIB 32325601123</item>
    </izvorni_sadrzaj>
    <derivirana_varijabla naziv="DomainObject.Predmet.SudioniciListNazivOIB_1">
      <item>, OIB 85821130368</item>
      <item>, OIB 89583945283</item>
      <item>, OIB 32325601123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375334-D3DB-4315-B476-35BFCDB6BD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2209</properties:Characters>
  <properties:Lines>68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2018-02-07T09:47:00Z</dcterms:created>
  <dc:creator>Sudsko vijeæe</dc:creator>
  <cp:lastModifiedBy>Mirela Šantek</cp:lastModifiedBy>
  <cp:lastPrinted>2018-02-15T08:37:00Z</cp:lastPrinted>
  <dcterms:modified xmlns:xsi="http://www.w3.org/2001/XMLSchema-instance" xsi:type="dcterms:W3CDTF">2018-02-15T12:12:00Z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