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2829" w14:paraId="de12829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7E24E1">
        <w:t>66/13-109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</w:t>
      </w:r>
      <w:r w:rsidR="00533EF2" w:rsidRPr="00533EF2">
        <w:t xml:space="preserve"> </w:t>
      </w:r>
      <w:r w:rsidR="00533EF2" w:rsidRPr="00635C70">
        <w:t>FLORIDA MARKETING d.o. o. – u stečaju, Samobor, Većeslava Kolara 1, MBS:080257824, OIB: 53500577531</w:t>
      </w:r>
      <w:r w:rsidR="00533EF2">
        <w:rPr>
          <w:rFonts w:cs="Arial" w:hAnsi="Arial" w:ascii="Arial"/>
          <w:b/>
        </w:rPr>
        <w:t xml:space="preserve"> </w:t>
      </w:r>
      <w:r w:rsidRPr="001B5B85">
        <w:t xml:space="preserve">dana </w:t>
      </w:r>
      <w:r w:rsidR="00533EF2">
        <w:t>5. lipnja 2017.</w:t>
      </w:r>
      <w:r w:rsidR="00FC6AC2" w:rsidRPr="001B5B85">
        <w:t xml:space="preserve"> </w:t>
      </w:r>
      <w:r w:rsidR="00B56D54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533EF2" w:rsidP="00FC6AC2" w:rsidR="00B56D54" w:rsidRPr="001B5B85">
      <w:pPr>
        <w:jc w:val="center"/>
      </w:pPr>
      <w:r>
        <w:t>6. srpnja 2017</w:t>
      </w:r>
      <w:r w:rsidR="001B5B85" w:rsidRPr="001B5B85">
        <w:t xml:space="preserve">.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533EF2">
        <w:t>09,30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533EF2">
        <w:t>5. lipnja 2017.</w:t>
      </w:r>
      <w:r w:rsidR="001B5B85" w:rsidRPr="001B5B85">
        <w:t xml:space="preserve">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7E24E1">
        <w:t>,v.r.</w:t>
      </w:r>
    </w:p>
    <w:p w:rsidRDefault="00F6325E" w:rsidP="00A01CD9" w:rsidR="00F6325E" w:rsidRPr="001B5B85"/>
    <w:p w:rsidRDefault="00F6325E" w:rsidP="00A01CD9" w:rsidR="00F6325E" w:rsidRPr="001B5B85"/>
    <w:p w:rsidRDefault="007E24E1" w:rsidR="007E24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E24E1" w:rsidP="007E24E1" w:rsidR="007E24E1">
      <w:pPr>
        <w:ind w:firstLine="708" w:left="4956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3EF2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24E1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2013.</izvorni_sadrzaj>
    <derivirana_varijabla naziv="DomainObject.Predmet.DatumOsnivanja_1">22.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31.St-678/12</izvorni_sadrzaj>
    <derivirana_varijabla naziv="DomainObject.Predmet.PrimjedbaSuca_1">31.St-678/12</derivirana_varijabla>
  </DomainObject.Predmet.PrimjedbaSuca>
  <DomainObject.Predmet.ProtustrankaFormated>
    <izvorni_sadrzaj>  FLORIDA MARKETING d.o.o. zastupanog po punomoćniku ODVJ. VLATKA NADRAMIJA; ODVJ. IGOR SVILAR</izvorni_sadrzaj>
    <derivirana_varijabla naziv="DomainObject.Predmet.ProtustrankaFormated_1">  FLORIDA MARKETING d.o.o. zastupanog po punomoćniku ODVJ. VLATKA NADRAMIJA; ODVJ. IGOR SVILAR</derivirana_varijabla>
  </DomainObject.Predmet.ProtustrankaFormated>
  <DomainObject.Predmet.ProtustrankaFormatedOIB>
    <izvorni_sadrzaj>  FLORIDA MARKETING d.o.o., OIB 53500577531 zastupanog po punomoćniku ODVJ. VLATKA NADRAMIJA; ODVJ. IGOR SVILAR</izvorni_sadrzaj>
    <derivirana_varijabla naziv="DomainObject.Predmet.ProtustrankaFormatedOIB_1">  FLORIDA MARKETING d.o.o., OIB 53500577531 zastupanog po punomoćniku ODVJ. VLATKA NADRAMIJA; ODVJ. IGOR SVILAR</derivirana_varijabla>
  </DomainObject.Predmet.ProtustrankaFormatedOIB>
  <DomainObject.Predmet.ProtustrankaFormatedWithAdress>
    <izvorni_sadrzaj> FLORIDA MARKETING d.o.o., Većeslava Kolara 1, 10430 Samobor zastupanog po punomoćniku ODVJ. VLATKA NADRAMIJA; ODVJ. IGOR SVILAR</izvorni_sadrzaj>
    <derivirana_varijabla naziv="DomainObject.Predmet.ProtustrankaFormatedWithAdress_1"> FLORIDA MARKETING d.o.o., Većeslava Kolara 1, 10430 Samobor zastupanog po punomoćniku ODVJ. VLATKA NADRAMIJA; ODVJ. IGOR SVILAR</derivirana_varijabla>
  </DomainObject.Predmet.ProtustrankaFormatedWithAdress>
  <DomainObject.Predmet.ProtustrankaFormatedWithAdressOIB>
    <izvorni_sadrzaj> FLORIDA MARKETING d.o.o., OIB 53500577531, Većeslava Kolara 1, 10430 Samobor zastupanog po punomoćniku ODVJ. VLATKA NADRAMIJA; ODVJ. IGOR SVILAR</izvorni_sadrzaj>
    <derivirana_varijabla naziv="DomainObject.Predmet.ProtustrankaFormatedWithAdressOIB_1"> FLORIDA MARKETING d.o.o., OIB 53500577531, Većeslava Kolara 1, 10430 Samobor zastupanog po punomoćniku ODVJ. VLATKA NADRAMIJA; ODVJ. IGOR SVILAR</derivirana_varijabla>
  </DomainObject.Predmet.ProtustrankaFormatedWithAdressOIB>
  <DomainObject.Predmet.ProtustrankaWithAdress>
    <izvorni_sadrzaj>FLORIDA MARKETING d.o.o. Većeslava Kolara 1, 10430 Samobor</izvorni_sadrzaj>
    <derivirana_varijabla naziv="DomainObject.Predmet.ProtustrankaWithAdress_1">FLORIDA MARKETING d.o.o. Većeslava Kolara 1, 10430 Samobor</derivirana_varijabla>
  </DomainObject.Predmet.ProtustrankaWithAdress>
  <DomainObject.Predmet.ProtustrankaWithAdressOIB>
    <izvorni_sadrzaj>FLORIDA MARKETING d.o.o., OIB 53500577531, Većeslava Kolara 1, 10430 Samobor</izvorni_sadrzaj>
    <derivirana_varijabla naziv="DomainObject.Predmet.ProtustrankaWithAdressOIB_1">FLORIDA MARKETING d.o.o., OIB 53500577531, Većeslava Kolara 1, 10430 Samobor</derivirana_varijabla>
  </DomainObject.Predmet.ProtustrankaWithAdressOIB>
  <DomainObject.Predmet.ProtustrankaNazivFormated>
    <izvorni_sadrzaj>FLORIDA MARKETING d.o.o.</izvorni_sadrzaj>
    <derivirana_varijabla naziv="DomainObject.Predmet.ProtustrankaNazivFormated_1">FLORIDA MARKETING d.o.o.</derivirana_varijabla>
  </DomainObject.Predmet.ProtustrankaNazivFormated>
  <DomainObject.Predmet.ProtustrankaNazivFormatedOIB>
    <izvorni_sadrzaj>FLORIDA MARKETING d.o.o., OIB 53500577531</izvorni_sadrzaj>
    <derivirana_varijabla naziv="DomainObject.Predmet.ProtustrankaNazivFormatedOIB_1">FLORIDA MARKETING d.o.o., OIB 53500577531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BIRO KORŽINEK d.o.o. zastupanog po punomoćniku TIN MATIĆ; VJEROVNICI</izvorni_sadrzaj>
    <derivirana_varijabla naziv="DomainObject.Predmet.StrankaFormated_1">  BIRO KORŽINEK d.o.o. zastupanog po punomoćniku TIN MATIĆ; VJEROVNICI</derivirana_varijabla>
  </DomainObject.Predmet.StrankaFormated>
  <DomainObject.Predmet.StrankaFormatedOIB>
    <izvorni_sadrzaj>  BIRO KORŽINEK d.o.o., OIB 47971481848 zastupanog po punomoćniku TIN MATIĆ; VJEROVNICI</izvorni_sadrzaj>
    <derivirana_varijabla naziv="DomainObject.Predmet.StrankaFormatedOIB_1">  BIRO KORŽINEK d.o.o., OIB 47971481848 zastupanog po punomoćniku TIN MATIĆ; VJEROVNICI</derivirana_varijabla>
  </DomainObject.Predmet.StrankaFormatedOIB>
  <DomainObject.Predmet.StrankaFormatedWithAdress>
    <izvorni_sadrzaj> BIRO KORŽINEK d.o.o., PERJAVICA 39, 10000 Zagreb zastupanog po punomoćniku TIN MATIĆ; VJEROVNICI</izvorni_sadrzaj>
    <derivirana_varijabla naziv="DomainObject.Predmet.StrankaFormatedWithAdress_1"> BIRO KORŽINEK d.o.o., PERJAVICA 39, 10000 Zagreb zastupanog po punomoćniku TIN MATIĆ; VJEROVNICI</derivirana_varijabla>
  </DomainObject.Predmet.StrankaFormatedWithAdress>
  <DomainObject.Predmet.StrankaFormatedWithAdressOIB>
    <izvorni_sadrzaj> BIRO KORŽINEK d.o.o., OIB 47971481848, PERJAVICA 39, 10000 Zagreb zastupanog po punomoćniku TIN MATIĆ; VJEROVNICI</izvorni_sadrzaj>
    <derivirana_varijabla naziv="DomainObject.Predmet.StrankaFormatedWithAdressOIB_1"> BIRO KORŽINEK d.o.o., OIB 47971481848, PERJAVICA 39, 10000 Zagreb zastupanog po punomoćniku TIN MATIĆ; VJEROVNICI</derivirana_varijabla>
  </DomainObject.Predmet.StrankaFormatedWithAdressOIB>
  <DomainObject.Predmet.StrankaWithAdress>
    <izvorni_sadrzaj>BIRO KORŽINEK d.o.o. PERJAVICA 39,10000 Zagreb,VJEROVNICI </izvorni_sadrzaj>
    <derivirana_varijabla naziv="DomainObject.Predmet.StrankaWithAdress_1">BIRO KORŽINEK d.o.o. PERJAVICA 39,10000 Zagreb,VJEROVNICI </derivirana_varijabla>
  </DomainObject.Predmet.StrankaWithAdress>
  <DomainObject.Predmet.StrankaWithAdressOIB>
    <izvorni_sadrzaj>BIRO KORŽINEK d.o.o., OIB 47971481848, PERJAVICA 39,10000 Zagreb,VJEROVNICI</izvorni_sadrzaj>
    <derivirana_varijabla naziv="DomainObject.Predmet.StrankaWithAdressOIB_1">BIRO KORŽINEK d.o.o., OIB 47971481848, PERJAVICA 39,10000 Zagreb,VJEROVNICI</derivirana_varijabla>
  </DomainObject.Predmet.StrankaWithAdressOIB>
  <DomainObject.Predmet.StrankaNazivFormated>
    <izvorni_sadrzaj>BIRO KORŽINEK d.o.o.,VJEROVNICI</izvorni_sadrzaj>
    <derivirana_varijabla naziv="DomainObject.Predmet.StrankaNazivFormated_1">BIRO KORŽINEK d.o.o.,VJEROVNICI</derivirana_varijabla>
  </DomainObject.Predmet.StrankaNazivFormated>
  <DomainObject.Predmet.StrankaNazivFormatedOIB>
    <izvorni_sadrzaj>BIRO KORŽINEK d.o.o., OIB 47971481848,VJEROVNICI</izvorni_sadrzaj>
    <derivirana_varijabla naziv="DomainObject.Predmet.StrankaNazivFormatedOIB_1">BIRO KORŽINEK d.o.o., OIB 47971481848,VJEROVNICI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BIRO KORŽINEK d.o.o. zastupanog po punomoćniku TIN MATIĆ</item>
      <item>VJEROVNICI</item>
    </izvorni_sadrzaj>
    <derivirana_varijabla naziv="DomainObject.Predmet.StrankaListFormated_1">
      <item>BIRO KORŽINEK d.o.o. zastupanog po punomoćniku TIN MATIĆ</item>
      <item>VJEROVNICI</item>
    </derivirana_varijabla>
  </DomainObject.Predmet.StrankaListFormated>
  <DomainObject.Predmet.StrankaListFormatedOIB>
    <izvorni_sadrzaj>
      <item>BIRO KORŽINEK d.o.o., OIB 47971481848 zastupanog po punomoćniku TIN MATIĆ</item>
      <item>VJEROVNICI</item>
    </izvorni_sadrzaj>
    <derivirana_varijabla naziv="DomainObject.Predmet.StrankaListFormatedOIB_1">
      <item>BIRO KORŽINEK d.o.o., OIB 47971481848 zastupanog po punomoćniku TIN MATIĆ</item>
      <item>VJEROVNICI</item>
    </derivirana_varijabla>
  </DomainObject.Predmet.StrankaListFormatedOIB>
  <DomainObject.Predmet.StrankaListFormatedWithAdress>
    <izvorni_sadrzaj>
      <item>BIRO KORŽINEK d.o.o., PERJAVICA 39, 10000 Zagreb zastupanog po punomoćniku TIN MATIĆ</item>
      <item>VJEROVNICI</item>
    </izvorni_sadrzaj>
    <derivirana_varijabla naziv="DomainObject.Predmet.StrankaListFormatedWithAdress_1">
      <item>BIRO KORŽINEK d.o.o., PERJAVICA 39, 10000 Zagreb zastupanog po punomoćniku TIN MATIĆ</item>
      <item>VJEROVNICI</item>
    </derivirana_varijabla>
  </DomainObject.Predmet.StrankaListFormatedWithAdress>
  <DomainObject.Predmet.StrankaListFormatedWithAdressOIB>
    <izvorni_sadrzaj>
      <item>BIRO KORŽINEK d.o.o., OIB 47971481848, PERJAVICA 39, 10000 Zagreb zastupanog po punomoćniku TIN MATIĆ</item>
      <item>VJEROVNICI</item>
    </izvorni_sadrzaj>
    <derivirana_varijabla naziv="DomainObject.Predmet.StrankaListFormatedWithAdressOIB_1">
      <item>BIRO KORŽINEK d.o.o., OIB 47971481848, PERJAVICA 39, 10000 Zagreb zastupanog po punomoćniku TIN MATIĆ</item>
      <item>VJEROVNICI</item>
    </derivirana_varijabla>
  </DomainObject.Predmet.StrankaListFormatedWithAdressOIB>
  <DomainObject.Predmet.StrankaListNazivFormated>
    <izvorni_sadrzaj>
      <item>BIRO KORŽINEK d.o.o.</item>
      <item>VJEROVNICI</item>
    </izvorni_sadrzaj>
    <derivirana_varijabla naziv="DomainObject.Predmet.StrankaListNazivFormated_1">
      <item>BIRO KORŽINEK d.o.o.</item>
      <item>VJEROVNICI</item>
    </derivirana_varijabla>
  </DomainObject.Predmet.StrankaListNazivFormated>
  <DomainObject.Predmet.StrankaListNazivFormatedOIB>
    <izvorni_sadrzaj>
      <item>BIRO KORŽINEK d.o.o., OIB 47971481848</item>
      <item>VJEROVNICI</item>
    </izvorni_sadrzaj>
    <derivirana_varijabla naziv="DomainObject.Predmet.StrankaListNazivFormatedOIB_1">
      <item>BIRO KORŽINEK d.o.o., OIB 47971481848</item>
      <item>VJEROVNICI</item>
    </derivirana_varijabla>
  </DomainObject.Predmet.StrankaListNazivFormatedOIB>
  <DomainObject.Predmet.ProtuStrankaListFormated>
    <izvorni_sadrzaj>
      <item>FLORIDA MARKETING d.o.o. zastupanog po punomoćniku ODVJ. VLATKA NADRAMIJA; ODVJ. IGOR SVILAR</item>
    </izvorni_sadrzaj>
    <derivirana_varijabla naziv="DomainObject.Predmet.ProtuStrankaListFormated_1">
      <item>FLORIDA MARKETING d.o.o. zastupanog po punomoćniku ODVJ. VLATKA NADRAMIJA; ODVJ. IGOR SVILAR</item>
    </derivirana_varijabla>
  </DomainObject.Predmet.ProtuStrankaListFormated>
  <DomainObject.Predmet.ProtuStrankaListFormatedOIB>
    <izvorni_sadrzaj>
      <item>FLORIDA MARKETING d.o.o., OIB 53500577531 zastupanog po punomoćniku ODVJ. VLATKA NADRAMIJA; ODVJ. IGOR SVILAR</item>
    </izvorni_sadrzaj>
    <derivirana_varijabla naziv="DomainObject.Predmet.ProtuStrankaListFormatedOIB_1">
      <item>FLORIDA MARKETING d.o.o., OIB 53500577531 zastupanog po punomoćniku ODVJ. VLATKA NADRAMIJA; ODVJ. IGOR SVILAR</item>
    </derivirana_varijabla>
  </DomainObject.Predmet.ProtuStrankaListFormatedOIB>
  <DomainObject.Predmet.ProtuStrankaListFormatedWithAdress>
    <izvorni_sadrzaj>
      <item>FLORIDA MARKETING d.o.o., Većeslava Kolara 1, 10430 Samobor zastupanog po punomoćniku ODVJ. VLATKA NADRAMIJA; ODVJ. IGOR SVILAR</item>
    </izvorni_sadrzaj>
    <derivirana_varijabla naziv="DomainObject.Predmet.ProtuStrankaListFormatedWithAdress_1">
      <item>FLORIDA MARKETING d.o.o., Većeslava Kolara 1, 10430 Samobor zastupanog po punomoćniku ODVJ. VLATKA NADRAMIJA; ODVJ. IGOR SVILAR</item>
    </derivirana_varijabla>
  </DomainObject.Predmet.ProtuStrankaListFormatedWithAdress>
  <DomainObject.Predmet.ProtuStrankaListFormatedWithAdressOIB>
    <izvorni_sadrzaj>
      <item>FLORIDA MARKETING d.o.o., OIB 53500577531, Većeslava Kolara 1, 10430 Samobor zastupanog po punomoćniku ODVJ. VLATKA NADRAMIJA; ODVJ. IGOR SVILAR</item>
    </izvorni_sadrzaj>
    <derivirana_varijabla naziv="DomainObject.Predmet.ProtuStrankaListFormatedWithAdressOIB_1">
      <item>FLORIDA MARKETING d.o.o., OIB 53500577531, Većeslava Kolara 1, 10430 Samobor zastupanog po punomoćniku ODVJ. VLATKA NADRAMIJA; ODVJ. IGOR SVILAR</item>
    </derivirana_varijabla>
  </DomainObject.Predmet.ProtuStrankaListFormatedWithAdressOIB>
  <DomainObject.Predmet.ProtuStrankaListNazivFormated>
    <izvorni_sadrzaj>
      <item>FLORIDA MARKETING d.o.o.</item>
    </izvorni_sadrzaj>
    <derivirana_varijabla naziv="DomainObject.Predmet.ProtuStrankaListNazivFormated_1">
      <item>FLORIDA MARKETING d.o.o.</item>
    </derivirana_varijabla>
  </DomainObject.Predmet.ProtuStrankaListNazivFormated>
  <DomainObject.Predmet.ProtuStrankaListNazivFormatedOIB>
    <izvorni_sadrzaj>
      <item>FLORIDA MARKETING d.o.o., OIB 53500577531</item>
    </izvorni_sadrzaj>
    <derivirana_varijabla naziv="DomainObject.Predmet.ProtuStrankaListNazivFormatedOIB_1">
      <item>FLORIDA MARKETING d.o.o., OIB 53500577531</item>
    </derivirana_varijabla>
  </DomainObject.Predmet.ProtuStrankaListNazivFormatedOIB>
  <DomainObject.Predmet.OstaliListFormated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izvorni_sadrzaj>
    <derivirana_varijabla naziv="DomainObject.Predmet.OstaliListFormated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derivirana_varijabla>
  </DomainObject.Predmet.OstaliListFormated>
  <DomainObject.Predmet.OstaliListFormatedOIB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izvorni_sadrzaj>
    <derivirana_varijabla naziv="DomainObject.Predmet.OstaliListFormatedOIB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derivirana_varijabla>
  </DomainObject.Predmet.OstaliListFormatedOIB>
  <DomainObject.Predmet.OstaliListFormatedWithAdress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izvorni_sadrzaj>
    <derivirana_varijabla naziv="DomainObject.Predmet.OstaliListFormatedWithAdress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derivirana_varijabla>
  </DomainObject.Predmet.OstaliListFormatedWithAdress>
  <DomainObject.Predmet.OstaliListFormatedWithAdressOIB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izvorni_sadrzaj>
    <derivirana_varijabla naziv="DomainObject.Predmet.OstaliListFormatedWithAdressOIB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derivirana_varijabla>
  </DomainObject.Predmet.OstaliListFormatedWithAdressOIB>
  <DomainObject.Predmet.OstaliListNazivFormated>
    <izvorni_sadrzaj>
      <item>ODVJ. IGOR SVILAR</item>
      <item>TIN MATIĆ</item>
      <item>ODVJ. VLATKA NADRAMIJA</item>
      <item>MILORAD ZAJKOVSKI</item>
      <item>Milorad Zajkovski</item>
      <item>EST-CON d.o.o.</item>
      <item>Nataša Vučinić</item>
    </izvorni_sadrzaj>
    <derivirana_varijabla naziv="DomainObject.Predmet.OstaliListNazivFormated_1">
      <item>ODVJ. IGOR SVILAR</item>
      <item>TIN MATIĆ</item>
      <item>ODVJ. VLATKA NADRAMIJA</item>
      <item>MILORAD ZAJKOVSKI</item>
      <item>Milorad Zajkovski</item>
      <item>EST-CON d.o.o.</item>
      <item>Nataša Vučinić</item>
    </derivirana_varijabla>
  </DomainObject.Predmet.OstaliListNazivFormated>
  <DomainObject.Predmet.OstaliListNazivFormatedOIB>
    <izvorni_sadrzaj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izvorni_sadrzaj>
    <derivirana_varijabla naziv="DomainObject.Predmet.OstaliListNazivFormatedOIB_1"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BIRO KORŽINEK d.o.o. i dr.</izvorni_sadrzaj>
    <derivirana_varijabla naziv="DomainObject.Predmet.StrankaIDrugi_1">BIRO KORŽINEK d.o.o. i dr.</derivirana_varijabla>
  </DomainObject.Predmet.StrankaIDrugi>
  <DomainObject.Predmet.ProtustrankaIDrugi>
    <izvorni_sadrzaj>FLORIDA MARKETING d.o.o.</izvorni_sadrzaj>
    <derivirana_varijabla naziv="DomainObject.Predmet.ProtustrankaIDrugi_1">FLORIDA MARKETING d.o.o.</derivirana_varijabla>
  </DomainObject.Predmet.ProtustrankaIDrugi>
  <DomainObject.Predmet.StrankaIDrugiAdressOIB>
    <izvorni_sadrzaj>BIRO KORŽINEK d.o.o., OIB 47971481848, PERJAVICA 39, 10000 Zagreb i dr.</izvorni_sadrzaj>
    <derivirana_varijabla naziv="DomainObject.Predmet.StrankaIDrugiAdressOIB_1">BIRO KORŽINEK d.o.o., OIB 47971481848, PERJAVICA 39, 10000 Zagreb i dr.</derivirana_varijabla>
  </DomainObject.Predmet.StrankaIDrugiAdressOIB>
  <DomainObject.Predmet.ProtustrankaIDrugiAdressOIB>
    <izvorni_sadrzaj>FLORIDA MARKETING d.o.o., OIB 53500577531, Većeslava Kolara 1, 10430 Samobor</izvorni_sadrzaj>
    <derivirana_varijabla naziv="DomainObject.Predmet.ProtustrankaIDrugiAdressOIB_1">FLORIDA MARKETING d.o.o., OIB 53500577531, Većeslava Kolara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izvorni_sadrzaj>
    <derivirana_varijabla naziv="DomainObject.Predmet.SudioniciListNaziv_1"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derivirana_varijabla>
  </DomainObject.Predmet.SudioniciListNaziv>
  <DomainObject.Predmet.SudioniciListAdressOIB>
    <izvorni_sadrzaj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izvorni_sadrzaj>
    <derivirana_varijabla naziv="DomainObject.Predmet.SudioniciListAdressOIB_1"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izvorni_sadrzaj>
    <derivirana_varijabla naziv="DomainObject.Predmet.SudioniciListNazivOIB_1"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716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2017-06-05T12:09:00Z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2017-06-05T12:10:00Z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