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54d2" w14:paraId="a9f54d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F1CF2">
        <w:t>414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617CE8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F1CF2">
        <w:t>DALGENT d.o.o., Trogir, Kardinala Alojzija Stepinca 3, OIB: 25936417333</w:t>
      </w:r>
      <w:r w:rsidR="00236985">
        <w:t>,</w:t>
      </w:r>
      <w:r w:rsidR="005F1CF2">
        <w:t xml:space="preserve"> MBS: 060110030</w:t>
      </w:r>
      <w:r w:rsidR="00D86853">
        <w:t>,</w:t>
      </w:r>
      <w:r w:rsidR="00236985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F1CF2" w:rsidRPr="005F1CF2">
        <w:t xml:space="preserve">DALGENT d.o.o., Trogir, Kardinala Alojzija Stepinca 3, OIB: 25936417333, MBS: 060110030,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F1CF2">
        <w:t>u od 1840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F1CF2">
        <w:t>1.356.550,68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F1CF2">
        <w:t>3. ST-1414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17CE8"/>
    <w:rsid w:val="0062689E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33D89"/>
    <w:rsid w:val="00963B7E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St-1414/2015</izvorni_sadrzaj>
    <derivirana_varijabla naziv="DomainObject.Predmet.OznakaBroj_1">St-1414/2015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DALGENT, društvo s ograničenom odgovornošću za uvoz-izvoz, za trgovinu, usluge, ugostiteljstvo i turizam</izvorni_sadrzaj>
    <derivirana_varijabla naziv="DomainObject.Predmet.ProtustrankaFormated_1">  DALGENT, društvo s ograničenom odgovornošću za uvoz-izvoz, za trgovinu, usluge, ugostiteljstvo i turizam</derivirana_varijabla>
  </DomainObject.Predmet.ProtustrankaFormated>
  <DomainObject.Predmet.ProtustrankaFormatedOIB>
    <izvorni_sadrzaj>  DALGENT, društvo s ograničenom odgovornošću za uvoz-izvoz, za trgovinu, usluge, ugostiteljstvo i turizam, OIB 25936417333</izvorni_sadrzaj>
    <derivirana_varijabla naziv="DomainObject.Predmet.ProtustrankaFormatedOIB_1">  DALGENT, društvo s ograničenom odgovornošću za uvoz-izvoz, za trgovinu, usluge, ugostiteljstvo i turizam, OIB 25936417333</derivirana_varijabla>
  </DomainObject.Predmet.ProtustrankaFormatedOIB>
  <DomainObject.Predmet.ProtustrankaFormatedWithAdress>
    <izvorni_sadrzaj> DALGENT, društvo s ograničenom odgovornošću za uvoz-izvoz, za trgovinu, usluge, ugostiteljstvo i turizam, Kardinala Alojzija Stepinca 3, 21220 Trogir</izvorni_sadrzaj>
    <derivirana_varijabla naziv="DomainObject.Predmet.ProtustrankaFormatedWithAdress_1"> DALGENT, društvo s ograničenom odgovornošću za uvoz-izvoz, za trgovinu, usluge, ugostiteljstvo i turizam, Kardinala Alojzija Stepinca 3, 21220 Trogir</derivirana_varijabla>
  </DomainObject.Predmet.ProtustrankaFormatedWithAdress>
  <DomainObject.Predmet.ProtustrankaFormatedWithAdressOIB>
    <izvorni_sadrzaj> DALGENT, društvo s ograničenom odgovornošću za uvoz-izvoz, za trgovinu, usluge, ugostiteljstvo i turizam, OIB 25936417333, Kardinala Alojzija Stepinca 3, 21220 Trogir</izvorni_sadrzaj>
    <derivirana_varijabla naziv="DomainObject.Predmet.ProtustrankaFormatedWithAdressOIB_1"> DALGENT, društvo s ograničenom odgovornošću za uvoz-izvoz, za trgovinu, usluge, ugostiteljstvo i turizam, OIB 25936417333, Kardinala Alojzija Stepinca 3, 21220 Trogir</derivirana_varijabla>
  </DomainObject.Predmet.ProtustrankaFormatedWithAdressOIB>
  <DomainObject.Predmet.ProtustrankaWithAdress>
    <izvorni_sadrzaj>DALGENT, društvo s ograničenom odgovornošću za uvoz-izvoz, za trgovinu, usluge, ugostiteljstvo i turizam Kardinala Alojzija Stepinca 3, 21220 Trogir</izvorni_sadrzaj>
    <derivirana_varijabla naziv="DomainObject.Predmet.ProtustrankaWithAdress_1">DALGENT, društvo s ograničenom odgovornošću za uvoz-izvoz, za trgovinu, usluge, ugostiteljstvo i turizam Kardinala Alojzija Stepinca 3, 21220 Trogir</derivirana_varijabla>
  </DomainObject.Predmet.ProtustrankaWithAdress>
  <DomainObject.Predmet.ProtustrankaWithAdressOIB>
    <izvorni_sadrzaj>DALGENT, društvo s ograničenom odgovornošću za uvoz-izvoz, za trgovinu, usluge, ugostiteljstvo i turizam, OIB 25936417333, Kardinala Alojzija Stepinca 3, 21220 Trogir</izvorni_sadrzaj>
    <derivirana_varijabla naziv="DomainObject.Predmet.ProtustrankaWithAdressOIB_1">DALGENT, društvo s ograničenom odgovornošću za uvoz-izvoz, za trgovinu, usluge, ugostiteljstvo i turizam, OIB 25936417333, Kardinala Alojzija Stepinca 3, 21220 Trogir</derivirana_varijabla>
  </DomainObject.Predmet.ProtustrankaWithAdressOIB>
  <DomainObject.Predmet.ProtustrankaNazivFormated>
    <izvorni_sadrzaj>DALGENT, društvo s ograničenom odgovornošću za uvoz-izvoz, za trgovinu, usluge, ugostiteljstvo i turizam</izvorni_sadrzaj>
    <derivirana_varijabla naziv="DomainObject.Predmet.ProtustrankaNazivFormated_1">DALGENT, društvo s ograničenom odgovornošću za uvoz-izvoz, za trgovinu, usluge, ugostiteljstvo i turizam</derivirana_varijabla>
  </DomainObject.Predmet.ProtustrankaNazivFormated>
  <DomainObject.Predmet.ProtustrankaNazivFormatedOIB>
    <izvorni_sadrzaj>DALGENT, društvo s ograničenom odgovornošću za uvoz-izvoz, za trgovinu, usluge, ugostiteljstvo i turizam, OIB 25936417333</izvorni_sadrzaj>
    <derivirana_varijabla naziv="DomainObject.Predmet.ProtustrankaNazivFormatedOIB_1">DALGENT, društvo s ograničenom odgovornošću za uvoz-izvoz, za trgovinu, usluge, ugostiteljstvo i turizam, OIB 25936417333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1356550.68</izvorni_sadrzaj>
    <derivirana_varijabla naziv="DomainObject.Predmet.TrenutnaVrijednost_1">1356550.68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DALGENT, društvo s ograničenom odgovornošću za uvoz-izvoz, za trgovinu, usluge, ugostiteljstvo i turizam</item>
    </izvorni_sadrzaj>
    <derivirana_varijabla naziv="DomainObject.Predmet.ProtuStrankaListFormated_1">
      <item>DALGENT, društvo s ograničenom odgovornošću za uvoz-izvoz, za trgovinu, usluge, ugostiteljstvo i turizam</item>
    </derivirana_varijabla>
  </DomainObject.Predmet.ProtuStrankaListFormated>
  <DomainObject.Predmet.ProtuStrankaListFormatedOIB>
    <izvorni_sadrzaj>
      <item>DALGENT, društvo s ograničenom odgovornošću za uvoz-izvoz, za trgovinu, usluge, ugostiteljstvo i turizam, OIB 25936417333</item>
    </izvorni_sadrzaj>
    <derivirana_varijabla naziv="DomainObject.Predmet.ProtuStrankaListFormatedOIB_1">
      <item>DALGENT, društvo s ograničenom odgovornošću za uvoz-izvoz, za trgovinu, usluge, ugostiteljstvo i turizam, OIB 25936417333</item>
    </derivirana_varijabla>
  </DomainObject.Predmet.ProtuStrankaListFormatedOIB>
  <DomainObject.Predmet.ProtuStrankaListFormatedWithAdress>
    <izvorni_sadrzaj>
      <item>DALGENT, društvo s ograničenom odgovornošću za uvoz-izvoz, za trgovinu, usluge, ugostiteljstvo i turizam, Kardinala Alojzija Stepinca 3, 21220 Trogir</item>
    </izvorni_sadrzaj>
    <derivirana_varijabla naziv="DomainObject.Predmet.ProtuStrankaListFormatedWithAdress_1">
      <item>DALGENT, društvo s ograničenom odgovornošću za uvoz-izvoz, za trgovinu, usluge, ugostiteljstvo i turizam, Kardinala Alojzija Stepinca 3, 21220 Trogir</item>
    </derivirana_varijabla>
  </DomainObject.Predmet.ProtuStrankaListFormatedWithAdress>
  <DomainObject.Predmet.ProtuStrankaListFormatedWithAdressOIB>
    <izvorni_sadrzaj>
      <item>DALGENT, društvo s ograničenom odgovornošću za uvoz-izvoz, za trgovinu, usluge, ugostiteljstvo i turizam, OIB 25936417333, Kardinala Alojzija Stepinca 3, 21220 Trogir</item>
    </izvorni_sadrzaj>
    <derivirana_varijabla naziv="DomainObject.Predmet.ProtuStrankaListFormatedWithAdressOIB_1">
      <item>DALGENT, društvo s ograničenom odgovornošću za uvoz-izvoz, za trgovinu, usluge, ugostiteljstvo i turizam, OIB 25936417333, Kardinala Alojzija Stepinca 3, 21220 Trogir</item>
    </derivirana_varijabla>
  </DomainObject.Predmet.ProtuStrankaListFormatedWithAdressOIB>
  <DomainObject.Predmet.ProtuStrankaListNazivFormated>
    <izvorni_sadrzaj>
      <item>DALGENT, društvo s ograničenom odgovornošću za uvoz-izvoz, za trgovinu, usluge, ugostiteljstvo i turizam</item>
    </izvorni_sadrzaj>
    <derivirana_varijabla naziv="DomainObject.Predmet.ProtuStrankaListNazivFormated_1">
      <item>DALGENT, društvo s ograničenom odgovornošću za uvoz-izvoz, za trgovinu, usluge, ugostiteljstvo i turizam</item>
    </derivirana_varijabla>
  </DomainObject.Predmet.ProtuStrankaListNazivFormated>
  <DomainObject.Predmet.ProtuStrankaListNazivFormatedOIB>
    <izvorni_sadrzaj>
      <item>DALGENT, društvo s ograničenom odgovornošću za uvoz-izvoz, za trgovinu, usluge, ugostiteljstvo i turizam, OIB 25936417333</item>
    </izvorni_sadrzaj>
    <derivirana_varijabla naziv="DomainObject.Predmet.ProtuStrankaListNazivFormatedOIB_1">
      <item>DALGENT, društvo s ograničenom odgovornošću za uvoz-izvoz, za trgovinu, usluge, ugostiteljstvo i turizam, OIB 25936417333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DALGENT, društvo s ograničenom odgovornošću za uvoz-izvoz, za trgovinu, usluge, ugostiteljstvo i turizam</izvorni_sadrzaj>
    <derivirana_varijabla naziv="DomainObject.Predmet.ProtustrankaIDrugi_1">DALGENT, društvo s ograničenom odgovornošću za uvoz-izvoz, za trgovinu, usluge,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DALGENT, društvo s ograničenom odgovornošću za uvoz-izvoz, za trgovinu, usluge, ugostiteljstvo i turizam, OIB 25936417333, Kardinala Alojzija Stepinca 3, 21220 Trogir</izvorni_sadrzaj>
    <derivirana_varijabla naziv="DomainObject.Predmet.ProtustrankaIDrugiAdressOIB_1">DALGENT, društvo s ograničenom odgovornošću za uvoz-izvoz, za trgovinu, usluge, ugostiteljstvo i turizam, OIB 25936417333, Kardinala Alojzija Stepinca 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DALGENT, društvo s ograničenom odgovornošću za uvoz-izvoz, za trgovinu, usluge, ugostiteljstvo i turizam</item>
      <item>FINANCIJSKA AGENCIJA, RC SPLIT</item>
    </izvorni_sadrzaj>
    <derivirana_varijabla naziv="DomainObject.Predmet.SudioniciListNaziv_1">
      <item>DALGENT, društvo s ograničenom odgovornošću za uvoz-izvoz, za trgovinu, usluge, ugostiteljstvo i turizam</item>
      <item>FINANCIJSKA AGENCIJA, RC SPLIT</item>
    </derivirana_varijabla>
  </DomainObject.Predmet.SudioniciListNaziv>
  <DomainObject.Predmet.SudioniciListAdressOIB>
    <izvorni_sadrzaj>
      <item>DALGENT, društvo s ograničenom odgovornošću za uvoz-izvoz, za trgovinu, usluge, ugostiteljstvo i turizam, OIB 25936417333, Kardinala Alojzija Stepinca 3,21220 Trogir</item>
      <item>FINANCIJSKA AGENCIJA, RC SPLIT, OIB 85821130368, Mažuranićevo šetalište 24 b,21000 Split</item>
    </izvorni_sadrzaj>
    <derivirana_varijabla naziv="DomainObject.Predmet.SudioniciListAdressOIB_1">
      <item>DALGENT, društvo s ograničenom odgovornošću za uvoz-izvoz, za trgovinu, usluge, ugostiteljstvo i turizam, OIB 25936417333, Kardinala Alojzija Stepinca 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25936417333</item>
      <item>, OIB 85821130368</item>
    </izvorni_sadrzaj>
    <derivirana_varijabla naziv="DomainObject.Predmet.SudioniciListNazivOIB_1">
      <item>, OIB 25936417333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1789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2015-12-18T07:01:00Z</dcterms:created>
  <dc:creator>Lari Glavaš</dc:creator>
  <cp:lastModifiedBy>Lari Glavaš</cp:lastModifiedBy>
  <cp:lastPrinted>2015-12-18T07:01:00Z</cp:lastPrinted>
  <dcterms:modified xmlns:xsi="http://www.w3.org/2001/XMLSchema-instance" xsi:type="dcterms:W3CDTF">2015-12-18T07:03:00Z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