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b5a1c" w14:paraId="f1b5a1c" w:rsidRDefault="004657F7" w:rsidP="004657F7" w:rsidR="004657F7">
      <w:pPr>
        <w:pStyle w:val="SudNaziv"/>
        <w15:collapsed w:val="false"/>
        <w:rPr>
          <w:rFonts w:cs="Times New Roman" w:eastAsia="Times New Roman"/>
          <w:lang w:eastAsia="hr-HR"/>
        </w:rPr>
      </w:pPr>
      <w:bookmarkStart w:name="_GoBack" w:id="0"/>
      <w:bookmarkEnd w:id="0"/>
      <w:r>
        <w:rPr>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3" id="3"/>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rFonts w:cs="Times New Roman" w:eastAsia="Times New Roman"/>
          <w:lang w:eastAsia="hr-HR"/>
        </w:rPr>
        <w:t xml:space="preserve">    </w:t>
      </w: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7222A8">
      <w:pPr>
        <w:pStyle w:val="SudNaziv"/>
        <w:rPr>
          <w:rFonts w:cs="Times New Roman" w:eastAsia="Times New Roman"/>
          <w:lang w:eastAsia="hr-HR"/>
        </w:rPr>
      </w:pPr>
      <w:r>
        <w:rPr>
          <w:rFonts w:cs="Times New Roman" w:eastAsia="Times New Roman"/>
          <w:lang w:eastAsia="hr-HR"/>
        </w:rPr>
        <w:tab/>
      </w:r>
    </w:p>
    <w:p w:rsidRDefault="007222A8" w:rsidP="004657F7" w:rsidR="004657F7">
      <w:pPr>
        <w:pStyle w:val="SudNaziv"/>
        <w:rPr>
          <w:b w:val="false"/>
        </w:rPr>
      </w:pPr>
      <w:r>
        <w:rPr>
          <w:rFonts w:cs="Times New Roman" w:eastAsia="Times New Roman"/>
          <w:lang w:eastAsia="hr-HR"/>
        </w:rPr>
        <w:t xml:space="preserve">  </w:t>
      </w:r>
      <w:r w:rsidR="004657F7">
        <w:rPr>
          <w:rFonts w:cs="Times New Roman" w:eastAsia="Times New Roman"/>
          <w:lang w:eastAsia="hr-HR"/>
        </w:rPr>
        <w:t xml:space="preserve">  </w:t>
      </w:r>
      <w:r w:rsidR="004657F7">
        <w:rPr>
          <w:rFonts w:cs="Times New Roman" w:eastAsia="Times New Roman"/>
          <w:b w:val="false"/>
          <w:lang w:eastAsia="hr-HR"/>
        </w:rPr>
        <w:t>REPUBLIKA HRVATSKA</w:t>
      </w:r>
    </w:p>
    <w:p w:rsidRDefault="004657F7" w:rsidP="004657F7" w:rsidR="004657F7">
      <w:r>
        <w:t xml:space="preserve"> TRGOVAČKI SUD U ZAGREBU</w:t>
      </w:r>
    </w:p>
    <w:p w:rsidRDefault="004657F7" w:rsidP="004657F7" w:rsidR="004657F7">
      <w:r>
        <w:t xml:space="preserve">          </w:t>
      </w:r>
      <w:r w:rsidR="00ED3C5B">
        <w:t>Stalna služba u Karlovcu</w:t>
      </w:r>
      <w:r>
        <w:t xml:space="preserve"> </w:t>
      </w:r>
    </w:p>
    <w:p w:rsidRDefault="004657F7" w:rsidP="004657F7" w:rsidR="004657F7">
      <w:r>
        <w:t xml:space="preserve">Karlovac, </w:t>
      </w:r>
      <w:r w:rsidR="00ED3C5B">
        <w:t>Trg hrvatskih branitelja 1/II</w:t>
      </w:r>
    </w:p>
    <w:p w:rsidRDefault="00244AE7" w:rsidP="00244AE7" w:rsidR="00244AE7">
      <w:pPr>
        <w:pStyle w:val="Zaglavlje"/>
        <w:jc w:val="right"/>
      </w:pPr>
      <w:r>
        <w:t>1 St-5858/2016</w:t>
      </w:r>
    </w:p>
    <w:p w:rsidRDefault="004657F7" w:rsidP="004657F7" w:rsidR="004657F7"/>
    <w:p w:rsidRDefault="004657F7" w:rsidP="004657F7" w:rsidR="004657F7">
      <w:pPr>
        <w:jc w:val="center"/>
      </w:pPr>
      <w:r>
        <w:t>R E P U B L I K A    H R V A T S K</w:t>
      </w:r>
      <w:r w:rsidR="0094513B">
        <w:t xml:space="preserve"> </w:t>
      </w:r>
      <w:r>
        <w:t>A</w:t>
      </w:r>
    </w:p>
    <w:p w:rsidRDefault="004657F7" w:rsidP="004657F7" w:rsidR="004657F7">
      <w:pPr>
        <w:jc w:val="center"/>
      </w:pPr>
    </w:p>
    <w:p w:rsidRDefault="004657F7" w:rsidP="004657F7" w:rsidR="004657F7">
      <w:pPr>
        <w:jc w:val="center"/>
      </w:pPr>
      <w:r>
        <w:t>Z A K L J U Č</w:t>
      </w:r>
      <w:r w:rsidR="0094513B">
        <w:t xml:space="preserve"> </w:t>
      </w:r>
      <w:r>
        <w:t>A K</w:t>
      </w:r>
    </w:p>
    <w:p w:rsidRDefault="004657F7" w:rsidP="004657F7" w:rsidR="004657F7"/>
    <w:p w:rsidRDefault="004657F7" w:rsidP="004657F7" w:rsidR="004657F7">
      <w:pPr>
        <w:jc w:val="both"/>
      </w:pPr>
      <w:r>
        <w:tab/>
        <w:t>TRGOVAČKI SUD U ZAGREBU, Stalna služba</w:t>
      </w:r>
      <w:r w:rsidR="00ED3C5B">
        <w:t xml:space="preserve"> u Karlovcu</w:t>
      </w:r>
      <w:r>
        <w:rPr>
          <w:b/>
        </w:rPr>
        <w:t>,</w:t>
      </w:r>
      <w:r>
        <w:t xml:space="preserve"> po sucu Jadranki Mađeruh, u stečajnom postupku nad stečajnim dužnikom </w:t>
      </w:r>
      <w:r w:rsidR="00244AE7" w:rsidRPr="00156C7D">
        <w:t>EUROKIM d.o.o. u stečaju, Zagreb, Palmotićeva 15, OIB: 58824415564</w:t>
      </w:r>
      <w:r w:rsidR="00DF592A">
        <w:t xml:space="preserve">, </w:t>
      </w:r>
      <w:r w:rsidR="00E44CEF">
        <w:t>1. travnja</w:t>
      </w:r>
      <w:r w:rsidR="00244AE7">
        <w:t xml:space="preserve"> 2019.</w:t>
      </w:r>
    </w:p>
    <w:p w:rsidRDefault="004657F7" w:rsidP="004657F7" w:rsidR="004657F7">
      <w:pPr>
        <w:jc w:val="both"/>
      </w:pPr>
    </w:p>
    <w:p w:rsidRDefault="004657F7" w:rsidP="004657F7" w:rsidR="004657F7">
      <w:pPr>
        <w:jc w:val="center"/>
      </w:pPr>
      <w:r>
        <w:t>z a k l j u č i o    j e</w:t>
      </w:r>
    </w:p>
    <w:p w:rsidRDefault="004657F7" w:rsidP="004657F7" w:rsidR="004657F7">
      <w:pPr>
        <w:jc w:val="center"/>
        <w:rPr>
          <w:b/>
        </w:rPr>
      </w:pPr>
    </w:p>
    <w:p w:rsidRDefault="004657F7" w:rsidP="00DF592A" w:rsidR="00333753">
      <w:pPr>
        <w:numPr>
          <w:ilvl w:val="0"/>
          <w:numId w:val="24"/>
        </w:numPr>
        <w:jc w:val="both"/>
      </w:pPr>
      <w:r>
        <w:t>Utvrđuje se vrijednost nekretnin</w:t>
      </w:r>
      <w:r w:rsidR="008E369A">
        <w:t>a</w:t>
      </w:r>
      <w:r w:rsidR="000553B8">
        <w:t xml:space="preserve"> stečajnog dužnika </w:t>
      </w:r>
      <w:r w:rsidR="00244AE7" w:rsidRPr="00156C7D">
        <w:t>EUROKIM d.o.o. u stečaju, Zagreb, Palmotićeva 15, OIB: 58824415564</w:t>
      </w:r>
      <w:r w:rsidR="008E369A">
        <w:t>,</w:t>
      </w:r>
      <w:r w:rsidR="00333753">
        <w:t xml:space="preserve"> upisanih </w:t>
      </w:r>
      <w:r w:rsidR="00DF592A" w:rsidRPr="00DF592A">
        <w:t xml:space="preserve">u zemljišnim knjigama Općinskog građanskog suda u Zagrebu, Zemljišnoknjižni odjel </w:t>
      </w:r>
      <w:r w:rsidR="00E03E8C">
        <w:t>Zagreb</w:t>
      </w:r>
      <w:r w:rsidR="00DF592A" w:rsidRPr="00DF592A">
        <w:t>, i to</w:t>
      </w:r>
      <w:r w:rsidR="00333753">
        <w:t>:</w:t>
      </w:r>
    </w:p>
    <w:p w:rsidRDefault="00E44CEF" w:rsidP="00244AE7" w:rsidR="00244AE7">
      <w:pPr>
        <w:ind w:left="1608"/>
        <w:jc w:val="both"/>
      </w:pPr>
      <w:r>
        <w:t>1.</w:t>
      </w:r>
      <w:r w:rsidR="00244AE7">
        <w:t xml:space="preserve"> nekretnina upisan</w:t>
      </w:r>
      <w:r w:rsidR="00395CA7">
        <w:t>a</w:t>
      </w:r>
      <w:r w:rsidR="00244AE7">
        <w:t xml:space="preserve"> u z.k.ul. 15833 k.o. Granešina k.č.br. 2986/183 kuća i dvorište u zagrebačkoj Dubravi, Vareška 31,  površine 413 m2,</w:t>
      </w:r>
      <w:r w:rsidR="00E03E8C">
        <w:t xml:space="preserve"> u iznosu od </w:t>
      </w:r>
      <w:r>
        <w:t>1.132.000,00 kn, i</w:t>
      </w:r>
    </w:p>
    <w:p w:rsidRDefault="00E44CEF" w:rsidP="00244AE7" w:rsidR="00244AE7">
      <w:pPr>
        <w:ind w:left="1608"/>
        <w:jc w:val="both"/>
      </w:pPr>
      <w:r>
        <w:t>2.</w:t>
      </w:r>
      <w:r w:rsidR="00244AE7">
        <w:t xml:space="preserve"> nekretnina upisan</w:t>
      </w:r>
      <w:r w:rsidR="00395CA7">
        <w:t>a</w:t>
      </w:r>
      <w:r w:rsidR="00244AE7">
        <w:t xml:space="preserve"> u z.k.ul. 50 k.o. Trnje k.č.br. 1917 kuća br. 12 i dvorište PILE III površine 494 m2 i to 9. suvlasnički dio: 55/1000 etažno vlasništvo (E-9), stan na drugom katu oznake STAN D2-II kat površine 73,15 čm, u planu posebnih dijelova označeno naranđastom bojom</w:t>
      </w:r>
      <w:r>
        <w:t>, u iznosu od 616.000,00 kn</w:t>
      </w:r>
      <w:r w:rsidR="00244AE7">
        <w:t>.</w:t>
      </w:r>
    </w:p>
    <w:p w:rsidRDefault="00BA6991" w:rsidP="00DF592A" w:rsidR="00BA6991">
      <w:pPr>
        <w:ind w:left="1608"/>
        <w:jc w:val="both"/>
      </w:pPr>
    </w:p>
    <w:p w:rsidRDefault="004657F7" w:rsidP="00290D95" w:rsidR="004657F7">
      <w:pPr>
        <w:pStyle w:val="Odlomakpopisa"/>
        <w:numPr>
          <w:ilvl w:val="0"/>
          <w:numId w:val="24"/>
        </w:numPr>
        <w:jc w:val="both"/>
      </w:pPr>
      <w:r>
        <w:t>Nekretnin</w:t>
      </w:r>
      <w:r w:rsidR="008E369A">
        <w:t>e</w:t>
      </w:r>
      <w:r>
        <w:t xml:space="preserve"> iz točke I. ovog zaključka bit će prodavan</w:t>
      </w:r>
      <w:r w:rsidR="008E369A">
        <w:t>e</w:t>
      </w:r>
      <w:r>
        <w:t xml:space="preserve"> elektroničkom javnom dražbom koju će provesti Financijska agencija, (daljnjem tekstu Agencija) (čl. 247. st. 4. Stečajnog zakona – Narodne novine 71/15, dalje:SZ).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 OZ-a).</w:t>
      </w:r>
    </w:p>
    <w:p w:rsidRDefault="004657F7" w:rsidP="004657F7" w:rsidR="004657F7">
      <w:pPr>
        <w:ind w:firstLine="708"/>
        <w:jc w:val="both"/>
      </w:pPr>
    </w:p>
    <w:p w:rsidRDefault="004657F7" w:rsidP="00290D95" w:rsidR="004657F7">
      <w:pPr>
        <w:numPr>
          <w:ilvl w:val="0"/>
          <w:numId w:val="24"/>
        </w:numPr>
        <w:contextualSpacing/>
        <w:jc w:val="both"/>
      </w:pPr>
      <w:r>
        <w:t>Uvjeti prodaje (čl. 98. Ovršnog zakona – Narodne novine broj 112/12, 25/13, 93/14, 55/16, dalje:OZ):</w:t>
      </w:r>
    </w:p>
    <w:p w:rsidRDefault="004657F7" w:rsidP="004657F7" w:rsidR="004657F7">
      <w:pPr>
        <w:ind w:firstLine="708"/>
        <w:jc w:val="both"/>
      </w:pPr>
    </w:p>
    <w:p w:rsidRDefault="004657F7" w:rsidP="00DF592A" w:rsidR="00DF592A">
      <w:pPr>
        <w:pStyle w:val="Odlomakpopisa"/>
        <w:numPr>
          <w:ilvl w:val="0"/>
          <w:numId w:val="21"/>
        </w:numPr>
        <w:tabs>
          <w:tab w:pos="426" w:val="left"/>
        </w:tabs>
        <w:jc w:val="both"/>
      </w:pPr>
      <w:r>
        <w:t>Prodaj</w:t>
      </w:r>
      <w:r w:rsidR="008E369A">
        <w:t>u</w:t>
      </w:r>
      <w:r>
        <w:t xml:space="preserve"> se nekretnin</w:t>
      </w:r>
      <w:r w:rsidR="007C5245">
        <w:t>e</w:t>
      </w:r>
      <w:r>
        <w:t xml:space="preserve"> stečajnog dužnika</w:t>
      </w:r>
      <w:r w:rsidR="008E369A">
        <w:t xml:space="preserve"> i to</w:t>
      </w:r>
      <w:r w:rsidR="00290D95" w:rsidRPr="00290D95">
        <w:t xml:space="preserve"> nekretnine</w:t>
      </w:r>
      <w:r w:rsidR="00333753">
        <w:t xml:space="preserve"> upisane u </w:t>
      </w:r>
      <w:r w:rsidR="00DF592A">
        <w:t>zemljišnim knjigama Općinskog građa</w:t>
      </w:r>
      <w:r w:rsidR="00E44CEF">
        <w:t>nskog suda u Zagrebu, Zemljišno</w:t>
      </w:r>
      <w:r w:rsidR="00DF592A">
        <w:t xml:space="preserve">knjižni odjel </w:t>
      </w:r>
      <w:r w:rsidR="00E44CEF">
        <w:t>Zagreb</w:t>
      </w:r>
      <w:r w:rsidR="00DF592A">
        <w:t>, i to:</w:t>
      </w:r>
    </w:p>
    <w:p w:rsidRDefault="00DF592A" w:rsidP="00E03E8C" w:rsidR="00E03E8C">
      <w:pPr>
        <w:ind w:left="709"/>
        <w:jc w:val="both"/>
      </w:pPr>
      <w:r>
        <w:lastRenderedPageBreak/>
        <w:t xml:space="preserve">- </w:t>
      </w:r>
      <w:r w:rsidR="00E03E8C">
        <w:t>nekretnina upisan</w:t>
      </w:r>
      <w:r w:rsidR="00E44CEF">
        <w:t>a</w:t>
      </w:r>
      <w:r w:rsidR="00E03E8C">
        <w:t xml:space="preserve"> u z.k.ul. 15833 k.o. Granešina k.č.br. 2986/183 kuća i dvorište u zagrebačkoj Dubravi, Vareška 31,  površine 413 m2, po  utvrđenoj vrijednosti od</w:t>
      </w:r>
      <w:r w:rsidR="00E44CEF">
        <w:t xml:space="preserve"> 1.132.000,00 kn, i</w:t>
      </w:r>
    </w:p>
    <w:p w:rsidRDefault="00E03E8C" w:rsidP="00E03E8C" w:rsidR="00E03E8C">
      <w:pPr>
        <w:ind w:left="709"/>
        <w:jc w:val="both"/>
      </w:pPr>
      <w:r>
        <w:t xml:space="preserve"> - nekretnina upisan</w:t>
      </w:r>
      <w:r w:rsidR="00E44CEF">
        <w:t>a</w:t>
      </w:r>
      <w:r>
        <w:t xml:space="preserve"> u z.k.ul. 50 k.o. Trnje k.č.br. 1917 kuća br. 12 i dvorište PILE III površine 494 m2 i to 9. suvlasnički dio: 55/1000 etažno vlasništvo (E-9), stan na drugom katu oznake STAN D2-II kat površine 73,15 čm, u planu posebnih dijelova označeno naranđastom bojom, po utvrđenoj vrijednosti od</w:t>
      </w:r>
      <w:r w:rsidR="00E44CEF">
        <w:t xml:space="preserve"> 616.000,00 kn</w:t>
      </w:r>
      <w:r>
        <w:t>.</w:t>
      </w:r>
    </w:p>
    <w:p w:rsidRDefault="00A47DF8" w:rsidP="00DF592A" w:rsidR="00A47DF8" w:rsidRPr="00DF592A">
      <w:pPr>
        <w:pStyle w:val="Odlomakpopisa"/>
        <w:tabs>
          <w:tab w:pos="426" w:val="left"/>
        </w:tabs>
        <w:jc w:val="both"/>
      </w:pPr>
    </w:p>
    <w:p w:rsidRDefault="004657F7" w:rsidP="00ED3C5B" w:rsidR="000553B8" w:rsidRPr="00290D95">
      <w:pPr>
        <w:pStyle w:val="Odlomakpopisa"/>
        <w:numPr>
          <w:ilvl w:val="0"/>
          <w:numId w:val="21"/>
        </w:numPr>
        <w:tabs>
          <w:tab w:pos="426" w:val="left"/>
        </w:tabs>
        <w:jc w:val="both"/>
      </w:pPr>
      <w:r w:rsidRPr="007C5245">
        <w:rPr>
          <w:color w:val="000000"/>
        </w:rPr>
        <w:t xml:space="preserve">Na </w:t>
      </w:r>
      <w:r w:rsidR="000553B8" w:rsidRPr="007C5245">
        <w:rPr>
          <w:color w:val="000000"/>
        </w:rPr>
        <w:t>naveden</w:t>
      </w:r>
      <w:r w:rsidR="008E369A">
        <w:rPr>
          <w:color w:val="000000"/>
        </w:rPr>
        <w:t>im</w:t>
      </w:r>
      <w:r w:rsidR="000553B8" w:rsidRPr="007C5245">
        <w:rPr>
          <w:color w:val="000000"/>
        </w:rPr>
        <w:t xml:space="preserve"> </w:t>
      </w:r>
      <w:r w:rsidR="007C5245" w:rsidRPr="007C5245">
        <w:rPr>
          <w:color w:val="000000"/>
        </w:rPr>
        <w:t>nekretnin</w:t>
      </w:r>
      <w:r w:rsidR="008E369A">
        <w:rPr>
          <w:color w:val="000000"/>
        </w:rPr>
        <w:t xml:space="preserve">ama </w:t>
      </w:r>
      <w:r w:rsidR="00290D95">
        <w:rPr>
          <w:color w:val="000000"/>
        </w:rPr>
        <w:t>postoji</w:t>
      </w:r>
      <w:r w:rsidRPr="007C5245">
        <w:rPr>
          <w:color w:val="000000"/>
        </w:rPr>
        <w:t xml:space="preserve"> </w:t>
      </w:r>
      <w:r w:rsidR="00333753">
        <w:rPr>
          <w:color w:val="000000"/>
        </w:rPr>
        <w:t>razlučno</w:t>
      </w:r>
      <w:r w:rsidRPr="007C5245">
        <w:rPr>
          <w:color w:val="000000"/>
        </w:rPr>
        <w:t xml:space="preserve"> pravo u korist </w:t>
      </w:r>
      <w:r w:rsidR="00E44CEF">
        <w:rPr>
          <w:color w:val="000000"/>
        </w:rPr>
        <w:t>H-ABDUCO d.o.o., Zagreb, dok na nekretnini pod rednim brojem I.1. postoji razlučno pravo i u korist Republike Hrvatske, OIB: 52634238587.</w:t>
      </w:r>
    </w:p>
    <w:p w:rsidRDefault="00290D95" w:rsidP="00290D95" w:rsidR="00290D95">
      <w:pPr>
        <w:pStyle w:val="Odlomakpopisa"/>
      </w:pPr>
    </w:p>
    <w:p w:rsidRDefault="004657F7" w:rsidP="004657F7" w:rsidR="004657F7" w:rsidRPr="00C50F66">
      <w:pPr>
        <w:numPr>
          <w:ilvl w:val="0"/>
          <w:numId w:val="21"/>
        </w:numPr>
        <w:contextualSpacing/>
        <w:jc w:val="both"/>
        <w:rPr>
          <w:b/>
        </w:rPr>
      </w:pPr>
      <w:r>
        <w:t>Utvrđena vrijednost nekretnin</w:t>
      </w:r>
      <w:r w:rsidR="00161001">
        <w:t>a</w:t>
      </w:r>
      <w:r>
        <w:t xml:space="preserve"> iz točke </w:t>
      </w:r>
      <w:r w:rsidR="00903EDB">
        <w:t>I.</w:t>
      </w:r>
      <w:r>
        <w:t xml:space="preserve"> je kako je navedeno u toj točki te se </w:t>
      </w:r>
      <w:r w:rsidR="002148C2">
        <w:t xml:space="preserve">ne </w:t>
      </w:r>
      <w:r>
        <w:t>mo</w:t>
      </w:r>
      <w:r w:rsidR="00290D95">
        <w:t>gu</w:t>
      </w:r>
      <w:r>
        <w:t xml:space="preserve"> prodati:</w:t>
      </w:r>
    </w:p>
    <w:p w:rsidRDefault="00C50F66" w:rsidP="00C50F66" w:rsidR="00C50F66">
      <w:pPr>
        <w:pStyle w:val="Odlomakpopisa"/>
        <w:rPr>
          <w:b/>
        </w:rPr>
      </w:pPr>
    </w:p>
    <w:p w:rsidRDefault="00C50F66" w:rsidP="00C50F66" w:rsidR="00C50F66">
      <w:pPr>
        <w:pStyle w:val="Odlomakpopisa"/>
        <w:ind w:left="1080"/>
        <w:jc w:val="both"/>
      </w:pPr>
      <w:r>
        <w:t xml:space="preserve">3.1. </w:t>
      </w:r>
      <w:r w:rsidR="00E44CEF">
        <w:t>N</w:t>
      </w:r>
      <w:r w:rsidR="00E03E8C">
        <w:t>ekretnin</w:t>
      </w:r>
      <w:r w:rsidR="00395CA7">
        <w:t>a</w:t>
      </w:r>
      <w:r w:rsidR="00E03E8C">
        <w:t xml:space="preserve"> upisan</w:t>
      </w:r>
      <w:r w:rsidR="00395CA7">
        <w:t>a</w:t>
      </w:r>
      <w:r w:rsidR="00E03E8C">
        <w:t xml:space="preserve"> u z.k.ul. 15833 k.o. Granešina k.č.br. 2986/183 kuća i dvorište u zagrebačkoj Dubravi, Vareška 31,  površine 413 m2,</w:t>
      </w:r>
      <w:r>
        <w:t xml:space="preserve">: </w:t>
      </w:r>
    </w:p>
    <w:p w:rsidRDefault="00C50F66" w:rsidP="00C50F66" w:rsidR="00C50F66">
      <w:pPr>
        <w:pStyle w:val="Odlomakpopisa"/>
        <w:numPr>
          <w:ilvl w:val="0"/>
          <w:numId w:val="20"/>
        </w:numPr>
        <w:jc w:val="both"/>
      </w:pPr>
      <w:r>
        <w:t xml:space="preserve">na prvoj dražbi ispod tri četvrtine utvrđene vrijednosti nekretnine odnosno ispod </w:t>
      </w:r>
      <w:r w:rsidR="00E44CEF">
        <w:t>849.000,00</w:t>
      </w:r>
      <w:r>
        <w:t xml:space="preserve"> kn</w:t>
      </w:r>
    </w:p>
    <w:p w:rsidRDefault="00C50F66" w:rsidP="00C50F66" w:rsidR="00C50F66">
      <w:pPr>
        <w:numPr>
          <w:ilvl w:val="0"/>
          <w:numId w:val="20"/>
        </w:numPr>
        <w:contextualSpacing/>
        <w:jc w:val="both"/>
      </w:pPr>
      <w:r>
        <w:t xml:space="preserve">na drugoj dražbi ispod jedne polovine utvrđene vrijednosti nekretnine odnosno ispod </w:t>
      </w:r>
      <w:r w:rsidR="00E44CEF">
        <w:t xml:space="preserve">566.000,00 </w:t>
      </w:r>
      <w:r>
        <w:t>kn</w:t>
      </w:r>
    </w:p>
    <w:p w:rsidRDefault="00C50F66" w:rsidP="00C50F66" w:rsidR="00C50F66">
      <w:pPr>
        <w:numPr>
          <w:ilvl w:val="0"/>
          <w:numId w:val="20"/>
        </w:numPr>
        <w:contextualSpacing/>
        <w:jc w:val="both"/>
      </w:pPr>
      <w:r>
        <w:t xml:space="preserve">na trećoj dražbi ispod jedne četvrtine utvrđene vrijednosti nekretnine odnosno ispod </w:t>
      </w:r>
      <w:r w:rsidR="00E44CEF">
        <w:t>283.000,00</w:t>
      </w:r>
      <w:r>
        <w:t xml:space="preserve"> kn,</w:t>
      </w:r>
    </w:p>
    <w:p w:rsidRDefault="00C50F66" w:rsidP="00C50F66" w:rsidR="00C50F66">
      <w:pPr>
        <w:numPr>
          <w:ilvl w:val="0"/>
          <w:numId w:val="20"/>
        </w:numPr>
        <w:contextualSpacing/>
        <w:jc w:val="both"/>
      </w:pPr>
      <w:r>
        <w:t>na četvrtoj dražbi nekretnina se prodaje po početnoj cijeni od 1,00 kune</w:t>
      </w:r>
    </w:p>
    <w:p w:rsidRDefault="00C50F66" w:rsidP="00C50F66" w:rsidR="00C50F66">
      <w:pPr>
        <w:ind w:left="1134"/>
        <w:contextualSpacing/>
        <w:jc w:val="both"/>
      </w:pPr>
      <w:r>
        <w:tab/>
        <w:t>(čl.247. st. 5. i 6. SZ-a).</w:t>
      </w:r>
    </w:p>
    <w:p w:rsidRDefault="00C50F66" w:rsidP="00C50F66" w:rsidR="00C50F66">
      <w:pPr>
        <w:pStyle w:val="Odlomakpopisa"/>
        <w:ind w:left="1080"/>
        <w:jc w:val="both"/>
      </w:pPr>
    </w:p>
    <w:p w:rsidRDefault="00C50F66" w:rsidP="00C50F66" w:rsidR="00C50F66">
      <w:pPr>
        <w:pStyle w:val="Odlomakpopisa"/>
        <w:ind w:left="1080"/>
        <w:jc w:val="both"/>
      </w:pPr>
      <w:r>
        <w:t xml:space="preserve">3.2. </w:t>
      </w:r>
      <w:r w:rsidR="00E03E8C">
        <w:t>Nekretnin</w:t>
      </w:r>
      <w:r w:rsidR="00395CA7">
        <w:t>a upisana</w:t>
      </w:r>
      <w:r w:rsidR="00E03E8C">
        <w:t xml:space="preserve"> u z.k.ul. 50 k.o. Trnje k.č.br. 1917 kuća br. 12 i dvorište PILE III površine 494 m2 i to 9. suvlasnički dio: 55/1000 etažno vlasništvo (E-9), stan na drugom katu oznake STAN D2-II kat površine 73,15 čm, u planu posebnih dijelova označeno naranđastom bojom</w:t>
      </w:r>
      <w:r>
        <w:t>:</w:t>
      </w:r>
    </w:p>
    <w:p w:rsidRDefault="003B1395" w:rsidP="003B1395" w:rsidR="003B1395">
      <w:pPr>
        <w:pStyle w:val="Odlomakpopisa"/>
        <w:numPr>
          <w:ilvl w:val="0"/>
          <w:numId w:val="20"/>
        </w:numPr>
        <w:jc w:val="both"/>
      </w:pPr>
      <w:r>
        <w:t xml:space="preserve">na prvoj dražbi ispod tri četvrtine utvrđene vrijednosti nekretnine odnosno ispod </w:t>
      </w:r>
      <w:r w:rsidR="00E44CEF">
        <w:t>462.000,00</w:t>
      </w:r>
      <w:r>
        <w:t xml:space="preserve"> kn</w:t>
      </w:r>
    </w:p>
    <w:p w:rsidRDefault="003B1395" w:rsidP="003B1395" w:rsidR="003B1395">
      <w:pPr>
        <w:numPr>
          <w:ilvl w:val="0"/>
          <w:numId w:val="20"/>
        </w:numPr>
        <w:contextualSpacing/>
        <w:jc w:val="both"/>
      </w:pPr>
      <w:r>
        <w:t xml:space="preserve">na drugoj dražbi ispod jedne polovine utvrđene vrijednosti nekretnine odnosno ispod </w:t>
      </w:r>
      <w:r w:rsidR="00E44CEF">
        <w:t>308.000,00</w:t>
      </w:r>
      <w:r>
        <w:t xml:space="preserve"> kn</w:t>
      </w:r>
    </w:p>
    <w:p w:rsidRDefault="003B1395" w:rsidP="003B1395" w:rsidR="003B1395">
      <w:pPr>
        <w:numPr>
          <w:ilvl w:val="0"/>
          <w:numId w:val="20"/>
        </w:numPr>
        <w:contextualSpacing/>
        <w:jc w:val="both"/>
      </w:pPr>
      <w:r>
        <w:t xml:space="preserve">na trećoj dražbi ispod jedne četvrtine utvrđene vrijednosti nekretnine odnosno ispod </w:t>
      </w:r>
      <w:r w:rsidR="00E44CEF">
        <w:t>154.000,00</w:t>
      </w:r>
      <w:r>
        <w:t xml:space="preserve"> kn,</w:t>
      </w:r>
    </w:p>
    <w:p w:rsidRDefault="003B1395" w:rsidP="003B1395" w:rsidR="003B1395">
      <w:pPr>
        <w:numPr>
          <w:ilvl w:val="0"/>
          <w:numId w:val="20"/>
        </w:numPr>
        <w:contextualSpacing/>
        <w:jc w:val="both"/>
      </w:pPr>
      <w:r>
        <w:t>na četvrtoj dražbi nekretnina se prodaje po početnoj cijeni od 1,00 kune</w:t>
      </w:r>
    </w:p>
    <w:p w:rsidRDefault="003B1395" w:rsidP="003B1395" w:rsidR="003B1395">
      <w:pPr>
        <w:ind w:left="1134"/>
        <w:contextualSpacing/>
        <w:jc w:val="both"/>
      </w:pPr>
      <w:r>
        <w:tab/>
        <w:t>(čl.247. st. 5. i 6. SZ-a).</w:t>
      </w:r>
    </w:p>
    <w:p w:rsidRDefault="00C50F66" w:rsidP="00C50F66" w:rsidR="00C50F66">
      <w:pPr>
        <w:pStyle w:val="Odlomakpopisa"/>
        <w:ind w:left="1080"/>
        <w:jc w:val="both"/>
      </w:pPr>
    </w:p>
    <w:p w:rsidRDefault="00D47174" w:rsidP="00D47174" w:rsidR="00D47174">
      <w:pPr>
        <w:pStyle w:val="Odlomakpopisa"/>
        <w:numPr>
          <w:ilvl w:val="0"/>
          <w:numId w:val="21"/>
        </w:numPr>
        <w:jc w:val="both"/>
      </w:pPr>
      <w:r>
        <w:t>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w:t>
      </w:r>
      <w:r w:rsidR="00AF7C74">
        <w:t xml:space="preserve"> (čl. 102. st. 3. OZ-a)</w:t>
      </w:r>
      <w:r>
        <w:t xml:space="preserve">. </w:t>
      </w:r>
    </w:p>
    <w:p w:rsidRDefault="004657F7" w:rsidP="00D47174" w:rsidR="004657F7">
      <w:pPr>
        <w:ind w:left="1134"/>
        <w:contextualSpacing/>
      </w:pPr>
    </w:p>
    <w:p w:rsidRDefault="004657F7" w:rsidP="004657F7" w:rsidR="004657F7">
      <w:pPr>
        <w:numPr>
          <w:ilvl w:val="0"/>
          <w:numId w:val="21"/>
        </w:numPr>
        <w:contextualSpacing/>
        <w:jc w:val="both"/>
      </w:pPr>
      <w:r>
        <w:lastRenderedPageBreak/>
        <w:t>Prvi razlučni vjerovnik u prednosnom redu može izjaviti da kupuje nekretninu i da stavlja u prijeboj svoju tražbinu s protutražbinom stečajnog dužnika po osnovi cijene u visini utvrđene vrijednosti nekretnine (čl.247. st.7. SZ-a).</w:t>
      </w:r>
    </w:p>
    <w:p w:rsidRDefault="004657F7" w:rsidP="004657F7" w:rsidR="004657F7">
      <w:pPr>
        <w:ind w:firstLine="708"/>
        <w:jc w:val="both"/>
      </w:pPr>
    </w:p>
    <w:p w:rsidRDefault="004657F7" w:rsidP="004657F7" w:rsidR="004657F7">
      <w:pPr>
        <w:numPr>
          <w:ilvl w:val="0"/>
          <w:numId w:val="21"/>
        </w:numPr>
        <w:contextualSpacing/>
        <w:jc w:val="both"/>
      </w:pPr>
      <w:r>
        <w:t xml:space="preserve">Kupac je dužan položiti kupovninu u roku od 60 dana od dana pravomoćnosti rješenja o dosudi na poseban račun Agencije otvoren za tu namjenu (čl.106. st.1. OZ-a). </w:t>
      </w:r>
    </w:p>
    <w:p w:rsidRDefault="004657F7" w:rsidP="004657F7" w:rsidR="004657F7">
      <w:pPr>
        <w:ind w:firstLine="708"/>
        <w:jc w:val="both"/>
      </w:pPr>
    </w:p>
    <w:p w:rsidRDefault="004657F7" w:rsidP="0094513B" w:rsidR="004657F7">
      <w:pPr>
        <w:pStyle w:val="Odlomakpopisa"/>
        <w:numPr>
          <w:ilvl w:val="0"/>
          <w:numId w:val="21"/>
        </w:numPr>
        <w:jc w:val="both"/>
      </w:pPr>
      <w:r>
        <w:t xml:space="preserve"> </w:t>
      </w:r>
      <w:r w:rsidR="0094513B" w:rsidRPr="0094513B">
        <w:t xml:space="preserve">Kao kupci mogu sudjelovati samo osobe koje su prethodno dale jamčevinu u visini od 10 % utvrđene vrijednosti nekretnina iz točke I. ovog zaključka. Jamčevina se </w:t>
      </w:r>
      <w:r w:rsidR="0094513B">
        <w:t>u</w:t>
      </w:r>
      <w:r w:rsidR="0094513B" w:rsidRPr="0094513B">
        <w:t>plaćuje na poseban račun Agencije u iznosu, roku i na način utvrđen u pozivu na sudjelovanje (čl. 12. Pravilnika o načinu i postupku provedbe prodaje nekretnina i pokretnina u ovršnom postupku – Narodne novine broj 156/14,</w:t>
      </w:r>
      <w:r w:rsidR="0094513B">
        <w:t xml:space="preserve"> 1/19,</w:t>
      </w:r>
      <w:r w:rsidR="0094513B" w:rsidRPr="0094513B">
        <w:t xml:space="preserve"> dalje:Pravilnik).</w:t>
      </w:r>
    </w:p>
    <w:p w:rsidRDefault="004657F7" w:rsidP="004657F7" w:rsidR="004657F7">
      <w:pPr>
        <w:ind w:left="720"/>
        <w:contextualSpacing/>
      </w:pPr>
    </w:p>
    <w:p w:rsidRDefault="004657F7" w:rsidP="004657F7" w:rsidR="004657F7">
      <w:pPr>
        <w:numPr>
          <w:ilvl w:val="0"/>
          <w:numId w:val="21"/>
        </w:numPr>
        <w:contextualSpacing/>
        <w:jc w:val="both"/>
      </w:pPr>
      <w:r>
        <w:t>Ponuditeljima čija ponuda nije prihvaćena Agencija će vratiti jamčevinu na temelju naloga suda za p</w:t>
      </w:r>
      <w:r w:rsidR="00E44CEF">
        <w:t>rijenos novčanih sredstava (čl.99. st.4</w:t>
      </w:r>
      <w:r>
        <w:t>. OZ-a).</w:t>
      </w:r>
    </w:p>
    <w:p w:rsidRDefault="004657F7" w:rsidP="004657F7" w:rsidR="004657F7">
      <w:pPr>
        <w:ind w:left="720"/>
        <w:contextualSpacing/>
        <w:jc w:val="both"/>
      </w:pPr>
    </w:p>
    <w:p w:rsidRDefault="004657F7" w:rsidP="004657F7" w:rsidR="004657F7">
      <w:pPr>
        <w:numPr>
          <w:ilvl w:val="0"/>
          <w:numId w:val="21"/>
        </w:numPr>
        <w:contextualSpacing/>
        <w:jc w:val="both"/>
      </w:pPr>
      <w:r>
        <w:t>Nekretnin</w:t>
      </w:r>
      <w:r w:rsidR="007C5245">
        <w:t>e</w:t>
      </w:r>
      <w:r>
        <w:t xml:space="preserve"> će se dosuditi i kupcima koji će ponuditi nižu cijenu prema veličini ponuđene cijene ako kupci koji su ponudili veću cijenu ne polože kupovninu u roku koji će im za to biti određen (čl. 98. st. 3. OZ-a). </w:t>
      </w:r>
    </w:p>
    <w:p w:rsidRDefault="004657F7" w:rsidP="004657F7" w:rsidR="004657F7">
      <w:pPr>
        <w:ind w:left="720"/>
        <w:contextualSpacing/>
      </w:pPr>
    </w:p>
    <w:p w:rsidRDefault="004657F7" w:rsidP="004657F7" w:rsidR="004657F7">
      <w:pPr>
        <w:numPr>
          <w:ilvl w:val="0"/>
          <w:numId w:val="21"/>
        </w:numPr>
        <w:contextualSpacing/>
        <w:jc w:val="both"/>
      </w:pPr>
      <w:r>
        <w:t xml:space="preserve">Valjanom uplatom kupovnine smatrat će se uplata izvršena u roku i evidentirana na računu Agencije najkasnije u roku od 8 (osam) dana od isteka roka za uplatu (čl.27. st.2. Pravilnika). </w:t>
      </w:r>
    </w:p>
    <w:p w:rsidRDefault="00BD6F09" w:rsidP="00BD6F09" w:rsidR="00BD6F09">
      <w:pPr>
        <w:pStyle w:val="Odlomakpopisa"/>
      </w:pPr>
    </w:p>
    <w:p w:rsidRDefault="00BD6F09" w:rsidP="004657F7" w:rsidR="00BD6F09">
      <w:pPr>
        <w:numPr>
          <w:ilvl w:val="0"/>
          <w:numId w:val="21"/>
        </w:numPr>
        <w:contextualSpacing/>
        <w:jc w:val="both"/>
      </w:pPr>
      <w:r>
        <w:t>Nekretnine koje su predmetom prodaje nisu slobodne od osoba i stvari.</w:t>
      </w:r>
    </w:p>
    <w:p w:rsidRDefault="004657F7" w:rsidP="004657F7" w:rsidR="004657F7">
      <w:pPr>
        <w:ind w:firstLine="708"/>
        <w:jc w:val="both"/>
      </w:pPr>
    </w:p>
    <w:p w:rsidRDefault="004657F7" w:rsidP="004657F7" w:rsidR="004657F7">
      <w:pPr>
        <w:numPr>
          <w:ilvl w:val="0"/>
          <w:numId w:val="21"/>
        </w:numPr>
        <w:contextualSpacing/>
        <w:jc w:val="both"/>
      </w:pPr>
      <w:r>
        <w:t>Nekretnin</w:t>
      </w:r>
      <w:r w:rsidR="00161001">
        <w:t>e</w:t>
      </w:r>
      <w:r>
        <w:t xml:space="preserve"> koj</w:t>
      </w:r>
      <w:r w:rsidR="00290D95">
        <w:t>e</w:t>
      </w:r>
      <w:r w:rsidR="007C6625">
        <w:t xml:space="preserve"> </w:t>
      </w:r>
      <w:r w:rsidR="00161001">
        <w:t>su</w:t>
      </w:r>
      <w:r>
        <w:t xml:space="preserve"> predmetom prodaje može se razgledati uz prethodni dogovor sa stečajnim upraviteljem </w:t>
      </w:r>
      <w:r w:rsidR="00E44CEF">
        <w:t>Ivom Žižom</w:t>
      </w:r>
      <w:r w:rsidR="00F91C82">
        <w:t xml:space="preserve"> </w:t>
      </w:r>
      <w:r>
        <w:t>na broj telefona</w:t>
      </w:r>
      <w:r w:rsidR="00F91C82">
        <w:t xml:space="preserve"> </w:t>
      </w:r>
      <w:r w:rsidR="0094513B">
        <w:t>095/920 20 25</w:t>
      </w:r>
      <w:r w:rsidR="0097081F">
        <w:t>.</w:t>
      </w:r>
    </w:p>
    <w:p w:rsidRDefault="004657F7" w:rsidP="004657F7" w:rsidR="004657F7">
      <w:pPr>
        <w:ind w:left="720"/>
        <w:contextualSpacing/>
      </w:pPr>
    </w:p>
    <w:p w:rsidRDefault="004657F7" w:rsidP="0094513B" w:rsidR="0094513B">
      <w:pPr>
        <w:numPr>
          <w:ilvl w:val="0"/>
          <w:numId w:val="21"/>
        </w:numPr>
        <w:contextualSpacing/>
        <w:jc w:val="both"/>
      </w:pPr>
      <w:r>
        <w:t xml:space="preserve"> </w:t>
      </w:r>
      <w:r w:rsidR="0094513B">
        <w:t>Sve poreze i pristojbe u svezi s prodajom snosi kupac. Kupac nekretnine plaća PDV ili porez na promet nekretnina u skladu sa zakonom.</w:t>
      </w:r>
    </w:p>
    <w:p w:rsidRDefault="0094513B" w:rsidP="0094513B" w:rsidR="0094513B">
      <w:pPr>
        <w:ind w:left="720"/>
        <w:contextualSpacing/>
        <w:jc w:val="both"/>
      </w:pPr>
    </w:p>
    <w:p w:rsidRDefault="004657F7" w:rsidP="004657F7" w:rsidR="004657F7">
      <w:pPr>
        <w:numPr>
          <w:ilvl w:val="0"/>
          <w:numId w:val="21"/>
        </w:numPr>
        <w:contextualSpacing/>
        <w:jc w:val="both"/>
      </w:pPr>
      <w:r>
        <w:t xml:space="preserve"> Prodaja se obavlja po načelu „viđeno-kupljeno“ što isključuje sve naknad</w:t>
      </w:r>
      <w:r w:rsidR="00EE40AB">
        <w:t>n</w:t>
      </w:r>
      <w:r>
        <w:t xml:space="preserve">e prigovore      </w:t>
      </w:r>
    </w:p>
    <w:p w:rsidRDefault="004657F7" w:rsidP="004657F7" w:rsidR="004657F7">
      <w:pPr>
        <w:ind w:left="720"/>
        <w:contextualSpacing/>
        <w:jc w:val="both"/>
      </w:pPr>
      <w:r>
        <w:t xml:space="preserve"> kupca.</w:t>
      </w:r>
    </w:p>
    <w:p w:rsidRDefault="0094513B" w:rsidP="004657F7" w:rsidR="0094513B">
      <w:pPr>
        <w:ind w:left="720"/>
        <w:contextualSpacing/>
        <w:jc w:val="both"/>
        <w:rPr>
          <w:b/>
        </w:rPr>
      </w:pPr>
    </w:p>
    <w:p w:rsidRDefault="004657F7" w:rsidP="00BD6F09" w:rsidR="004657F7">
      <w:pPr>
        <w:jc w:val="center"/>
      </w:pPr>
      <w:r>
        <w:t xml:space="preserve">U Karlovcu, </w:t>
      </w:r>
      <w:r w:rsidR="00E44CEF">
        <w:t>1. travnja 2019.</w:t>
      </w:r>
    </w:p>
    <w:p w:rsidRDefault="004657F7" w:rsidP="004657F7" w:rsidR="004657F7">
      <w:pPr>
        <w:ind w:left="5664"/>
      </w:pPr>
      <w:r>
        <w:t xml:space="preserve">                            Sudac:                                                                                                                                     </w:t>
      </w:r>
    </w:p>
    <w:p w:rsidRDefault="004657F7" w:rsidP="004657F7" w:rsidR="004657F7">
      <w:pPr>
        <w:ind w:left="5664"/>
      </w:pPr>
      <w:r>
        <w:t xml:space="preserve">                   </w:t>
      </w:r>
      <w:r w:rsidR="00BD6F09">
        <w:t>Jadranka Mađeruh, v.r.</w:t>
      </w:r>
    </w:p>
    <w:p w:rsidRDefault="004657F7" w:rsidP="004657F7" w:rsidR="004657F7">
      <w:pPr>
        <w:tabs>
          <w:tab w:pos="5805" w:val="left"/>
        </w:tabs>
      </w:pPr>
      <w:r>
        <w:t xml:space="preserve">PRAVNA POUKA:                                              </w:t>
      </w:r>
    </w:p>
    <w:p w:rsidRDefault="004657F7" w:rsidP="004657F7" w:rsidR="004657F7">
      <w:pPr>
        <w:tabs>
          <w:tab w:pos="5805" w:val="left"/>
        </w:tabs>
      </w:pPr>
      <w:r>
        <w:t xml:space="preserve">Protiv ovog zaključka žalba nije dopuštena.     </w:t>
      </w:r>
      <w:r w:rsidR="00BD6F09">
        <w:t xml:space="preserve">                                      Za točnost otpravka-</w:t>
      </w:r>
    </w:p>
    <w:p w:rsidRDefault="004657F7" w:rsidP="004657F7" w:rsidR="004657F7">
      <w:pPr>
        <w:tabs>
          <w:tab w:pos="5805" w:val="left"/>
        </w:tabs>
      </w:pPr>
      <w:r>
        <w:t xml:space="preserve">                                                                             </w:t>
      </w:r>
      <w:r w:rsidR="00BD6F09">
        <w:t xml:space="preserve">                                    ovlašteni službenik:</w:t>
      </w:r>
    </w:p>
    <w:p w:rsidRDefault="004657F7" w:rsidP="004657F7" w:rsidR="004657F7">
      <w:r>
        <w:t>Dna:</w:t>
      </w:r>
      <w:r w:rsidR="00BD6F09">
        <w:t xml:space="preserve">                                                                                                            Draženka Prpić</w:t>
      </w:r>
    </w:p>
    <w:p w:rsidRDefault="004657F7" w:rsidP="004657F7" w:rsidR="004657F7">
      <w:pPr>
        <w:numPr>
          <w:ilvl w:val="0"/>
          <w:numId w:val="22"/>
        </w:numPr>
        <w:rPr>
          <w:b/>
        </w:rPr>
      </w:pPr>
      <w:r>
        <w:t>Stečajni upravitelj</w:t>
      </w:r>
    </w:p>
    <w:p w:rsidRDefault="004657F7" w:rsidP="004657F7" w:rsidR="00E107EC">
      <w:pPr>
        <w:numPr>
          <w:ilvl w:val="0"/>
          <w:numId w:val="22"/>
        </w:numPr>
      </w:pPr>
      <w:r>
        <w:t>Porezna uprava</w:t>
      </w:r>
      <w:r w:rsidR="00E107EC">
        <w:t xml:space="preserve"> </w:t>
      </w:r>
      <w:r w:rsidR="0094513B">
        <w:t>Zagreb</w:t>
      </w:r>
    </w:p>
    <w:p w:rsidRDefault="004657F7" w:rsidP="004657F7" w:rsidR="004657F7">
      <w:pPr>
        <w:numPr>
          <w:ilvl w:val="0"/>
          <w:numId w:val="22"/>
        </w:numPr>
      </w:pPr>
      <w:r>
        <w:t>e-Oglasna ploča</w:t>
      </w:r>
    </w:p>
    <w:p w:rsidRDefault="00B72B5E" w:rsidP="004657F7" w:rsidR="00B72B5E">
      <w:pPr>
        <w:numPr>
          <w:ilvl w:val="0"/>
          <w:numId w:val="22"/>
        </w:numPr>
      </w:pPr>
      <w:r>
        <w:t xml:space="preserve">Razlučni vjerovnik </w:t>
      </w:r>
      <w:r w:rsidR="0094513B">
        <w:t xml:space="preserve">H-ABDUCO d.o.o. </w:t>
      </w:r>
    </w:p>
    <w:p w:rsidRDefault="00F91C82" w:rsidP="00F91C82" w:rsidR="00F91C82" w:rsidRPr="00F91C82">
      <w:pPr>
        <w:pStyle w:val="Odlomakpopisa"/>
        <w:numPr>
          <w:ilvl w:val="0"/>
          <w:numId w:val="22"/>
        </w:numPr>
      </w:pPr>
      <w:r w:rsidRPr="00F91C82">
        <w:t xml:space="preserve">Razlučni vjerovnik </w:t>
      </w:r>
      <w:r w:rsidR="0094513B">
        <w:t>Republika Hrvatska po ŽDO u Karlovcu</w:t>
      </w:r>
    </w:p>
    <w:p w:rsidRDefault="004657F7" w:rsidP="004657F7" w:rsidR="004657F7">
      <w:pPr>
        <w:numPr>
          <w:ilvl w:val="0"/>
          <w:numId w:val="22"/>
        </w:numPr>
      </w:pPr>
      <w:r>
        <w:t>FINA, uz Zahtjev</w:t>
      </w:r>
      <w:r w:rsidR="0097081F">
        <w:t>e</w:t>
      </w:r>
      <w:r>
        <w:t xml:space="preserve"> za prodaju nekretnin</w:t>
      </w:r>
      <w:r w:rsidR="00351434">
        <w:t>a</w:t>
      </w:r>
      <w:r>
        <w:t xml:space="preserve"> u stečajnom postupku,</w:t>
      </w:r>
    </w:p>
    <w:p w:rsidRDefault="004657F7" w:rsidP="004657F7" w:rsidR="004657F7">
      <w:pPr>
        <w:ind w:left="720"/>
      </w:pPr>
      <w:r>
        <w:t>ZK izvad</w:t>
      </w:r>
      <w:r w:rsidR="0094513B">
        <w:t xml:space="preserve">ci </w:t>
      </w:r>
      <w:r>
        <w:t>za nekretnin</w:t>
      </w:r>
      <w:r w:rsidR="00CF3A52">
        <w:t>e</w:t>
      </w:r>
      <w:r>
        <w:t xml:space="preserve">, rješenje o prodaji od </w:t>
      </w:r>
      <w:r w:rsidR="0094513B">
        <w:t>07.02.2019</w:t>
      </w:r>
      <w:r w:rsidR="002148C2">
        <w:t>.</w:t>
      </w:r>
    </w:p>
    <w:p w:rsidRDefault="004657F7" w:rsidP="004657F7" w:rsidR="004657F7">
      <w:pPr>
        <w:numPr>
          <w:ilvl w:val="0"/>
          <w:numId w:val="22"/>
        </w:numPr>
      </w:pPr>
      <w:r>
        <w:t>spis</w:t>
      </w:r>
    </w:p>
    <w:p w:rsidRDefault="004657F7" w:rsidP="004657F7" w:rsidR="004657F7">
      <w:pPr>
        <w:pStyle w:val="Naslovdokumenta"/>
        <w:rPr>
          <w:rFonts w:cstheme="minorBidi" w:eastAsiaTheme="minorHAnsi"/>
          <w:lang w:eastAsia="en-US"/>
        </w:rPr>
      </w:pPr>
    </w:p>
    <w:p w:rsidRDefault="004657F7" w:rsidP="004657F7" w:rsidR="004657F7">
      <w:pPr>
        <w:pStyle w:val="Poetniodjeljak"/>
      </w:pPr>
    </w:p>
    <w:p w:rsidRDefault="004657F7" w:rsidP="004657F7" w:rsidR="004657F7">
      <w:pPr>
        <w:pStyle w:val="NormaleSPIS"/>
        <w:rPr>
          <w:noProof/>
        </w:rPr>
      </w:pPr>
    </w:p>
    <w:p w:rsidRDefault="004657F7" w:rsidP="004657F7" w:rsidR="004657F7">
      <w:pPr>
        <w:pStyle w:val="ZapisniarPotpis"/>
      </w:pPr>
    </w:p>
    <w:p w:rsidRDefault="00E5458E" w:rsidP="004657F7" w:rsidR="00E5458E" w:rsidRPr="004657F7"/>
    <w:sectPr w:rsidSect="00A0682A" w:rsidR="00E5458E" w:rsidRPr="004657F7">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30F0" w:rsidR="003830F0">
      <w:r>
        <w:separator/>
      </w:r>
    </w:p>
  </w:endnote>
  <w:endnote w:id="0" w:type="continuationSeparator">
    <w:p w:rsidRDefault="003830F0" w:rsidR="003830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30F0" w:rsidR="003830F0">
      <w:r>
        <w:separator/>
      </w:r>
    </w:p>
  </w:footnote>
  <w:footnote w:id="0" w:type="continuationSeparator">
    <w:p w:rsidRDefault="003830F0" w:rsidR="003830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226E5" w:rsidR="005226E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C73A4">
      <w:rPr>
        <w:rStyle w:val="Brojstranice"/>
        <w:noProof/>
      </w:rPr>
      <w:t>4</w:t>
    </w:r>
    <w:r>
      <w:rPr>
        <w:rStyle w:val="Brojstranice"/>
      </w:rPr>
      <w:fldChar w:fldCharType="end"/>
    </w:r>
  </w:p>
  <w:p w:rsidRDefault="005226E5" w:rsidP="00290D95" w:rsidR="005226E5">
    <w:pPr>
      <w:jc w:val="right"/>
    </w:pPr>
    <w:r>
      <w:t xml:space="preserve">1 </w:t>
    </w:r>
    <w:r>
      <w:rPr>
        <w:rFonts w:hAnsi="Verdana" w:ascii="Verdana"/>
      </w:rPr>
      <w:t>St-</w:t>
    </w:r>
    <w:r w:rsidR="00E03E8C">
      <w:rPr>
        <w:rFonts w:hAnsi="Verdana" w:ascii="Verdana"/>
      </w:rPr>
      <w:t>5858/2016</w:t>
    </w:r>
  </w:p>
  <w:p w:rsidRDefault="00333753" w:rsidR="00333753"/>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8844422"/>
      <w:docPartObj>
        <w:docPartGallery w:val="Page Numbers (Top of Page)"/>
        <w:docPartUnique/>
      </w:docPartObj>
    </w:sdtPr>
    <w:sdtEndPr/>
    <w:sdtContent>
      <w:p w:rsidRDefault="007222A8" w:rsidR="007222A8">
        <w:pPr>
          <w:pStyle w:val="Zaglavlje"/>
          <w:jc w:val="center"/>
        </w:pPr>
        <w:r>
          <w:fldChar w:fldCharType="begin"/>
        </w:r>
        <w:r>
          <w:instrText>PAGE   \* MERGEFORMAT</w:instrText>
        </w:r>
        <w:r>
          <w:fldChar w:fldCharType="separate"/>
        </w:r>
        <w:r w:rsidR="00BC73A4">
          <w:rPr>
            <w:noProof/>
          </w:rPr>
          <w:t>1</w:t>
        </w:r>
        <w:r>
          <w:fldChar w:fldCharType="end"/>
        </w:r>
      </w:p>
    </w:sdtContent>
  </w:sdt>
  <w:p w:rsidRDefault="00333753" w:rsidR="00333753"/>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F28CE"/>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2D54FFA"/>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3F486FFA"/>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6">
    <w:nsid w:val="3F4E6009"/>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7">
    <w:nsid w:val="484A7C0E"/>
    <w:multiLevelType w:val="hybridMultilevel"/>
    <w:tmpl w:val="2564AFE0"/>
    <w:lvl w:tplc="9796E858" w:ilvl="0">
      <w:start w:val="1"/>
      <w:numFmt w:val="decimal"/>
      <w:lvlText w:val="%1."/>
      <w:lvlJc w:val="left"/>
      <w:pPr>
        <w:ind w:hanging="360" w:left="2328"/>
      </w:pPr>
      <w:rPr>
        <w:rFonts w:hint="default"/>
      </w:rPr>
    </w:lvl>
    <w:lvl w:tentative="true" w:tplc="041A0019" w:ilvl="1">
      <w:start w:val="1"/>
      <w:numFmt w:val="lowerLetter"/>
      <w:lvlText w:val="%2."/>
      <w:lvlJc w:val="left"/>
      <w:pPr>
        <w:ind w:hanging="360" w:left="3048"/>
      </w:pPr>
    </w:lvl>
    <w:lvl w:tentative="true" w:tplc="041A001B" w:ilvl="2">
      <w:start w:val="1"/>
      <w:numFmt w:val="lowerRoman"/>
      <w:lvlText w:val="%3."/>
      <w:lvlJc w:val="right"/>
      <w:pPr>
        <w:ind w:hanging="180" w:left="3768"/>
      </w:pPr>
    </w:lvl>
    <w:lvl w:tentative="true" w:tplc="041A000F" w:ilvl="3">
      <w:start w:val="1"/>
      <w:numFmt w:val="decimal"/>
      <w:lvlText w:val="%4."/>
      <w:lvlJc w:val="left"/>
      <w:pPr>
        <w:ind w:hanging="360" w:left="4488"/>
      </w:pPr>
    </w:lvl>
    <w:lvl w:tentative="true" w:tplc="041A0019" w:ilvl="4">
      <w:start w:val="1"/>
      <w:numFmt w:val="lowerLetter"/>
      <w:lvlText w:val="%5."/>
      <w:lvlJc w:val="left"/>
      <w:pPr>
        <w:ind w:hanging="360" w:left="5208"/>
      </w:pPr>
    </w:lvl>
    <w:lvl w:tentative="true" w:tplc="041A001B" w:ilvl="5">
      <w:start w:val="1"/>
      <w:numFmt w:val="lowerRoman"/>
      <w:lvlText w:val="%6."/>
      <w:lvlJc w:val="right"/>
      <w:pPr>
        <w:ind w:hanging="180" w:left="5928"/>
      </w:pPr>
    </w:lvl>
    <w:lvl w:tentative="true" w:tplc="041A000F" w:ilvl="6">
      <w:start w:val="1"/>
      <w:numFmt w:val="decimal"/>
      <w:lvlText w:val="%7."/>
      <w:lvlJc w:val="left"/>
      <w:pPr>
        <w:ind w:hanging="360" w:left="6648"/>
      </w:pPr>
    </w:lvl>
    <w:lvl w:tentative="true" w:tplc="041A0019" w:ilvl="7">
      <w:start w:val="1"/>
      <w:numFmt w:val="lowerLetter"/>
      <w:lvlText w:val="%8."/>
      <w:lvlJc w:val="left"/>
      <w:pPr>
        <w:ind w:hanging="360" w:left="7368"/>
      </w:pPr>
    </w:lvl>
    <w:lvl w:tentative="true" w:tplc="041A001B" w:ilvl="8">
      <w:start w:val="1"/>
      <w:numFmt w:val="lowerRoman"/>
      <w:lvlText w:val="%9."/>
      <w:lvlJc w:val="right"/>
      <w:pPr>
        <w:ind w:hanging="180" w:left="8088"/>
      </w:pPr>
    </w:lvl>
  </w:abstractNum>
  <w:abstractNum w:abstractNumId="8">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525F4C1E"/>
    <w:multiLevelType w:val="multilevel"/>
    <w:tmpl w:val="318C293E"/>
    <w:lvl w:ilvl="0">
      <w:start w:val="1"/>
      <w:numFmt w:val="decimal"/>
      <w:lvlText w:val="%1."/>
      <w:lvlJc w:val="left"/>
      <w:pPr>
        <w:ind w:hanging="360" w:left="720"/>
      </w:pPr>
      <w:rPr>
        <w:rFonts w:hint="default"/>
        <w:b w:val="false"/>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11">
    <w:nsid w:val="57E1214B"/>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2">
    <w:nsid w:val="5C0609A4"/>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3">
    <w:nsid w:val="5F4238C7"/>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4">
    <w:nsid w:val="62231AAE"/>
    <w:multiLevelType w:val="hybridMultilevel"/>
    <w:tmpl w:val="331E662E"/>
    <w:lvl w:tplc="F3327D32" w:ilvl="0">
      <w:start w:val="1"/>
      <w:numFmt w:val="upperRoman"/>
      <w:lvlText w:val="%1."/>
      <w:lvlJc w:val="left"/>
      <w:pPr>
        <w:tabs>
          <w:tab w:pos="1608" w:val="num"/>
        </w:tabs>
        <w:ind w:hanging="720" w:left="1608"/>
      </w:pPr>
      <w:rPr>
        <w:rFonts w:hint="default"/>
      </w:rPr>
    </w:lvl>
    <w:lvl w:tplc="47A03FF6" w:ilvl="1">
      <w:start w:val="1"/>
      <w:numFmt w:val="decimal"/>
      <w:lvlText w:val="%2."/>
      <w:lvlJc w:val="left"/>
      <w:pPr>
        <w:tabs>
          <w:tab w:pos="1968" w:val="num"/>
        </w:tabs>
        <w:ind w:hanging="360" w:left="1968"/>
      </w:pPr>
      <w:rPr>
        <w:rFonts w:hint="default"/>
      </w:rPr>
    </w:lvl>
    <w:lvl w:tentative="true" w:tplc="041A001B" w:ilvl="2">
      <w:start w:val="1"/>
      <w:numFmt w:val="lowerRoman"/>
      <w:lvlText w:val="%3."/>
      <w:lvlJc w:val="right"/>
      <w:pPr>
        <w:tabs>
          <w:tab w:pos="2688" w:val="num"/>
        </w:tabs>
        <w:ind w:hanging="180" w:left="2688"/>
      </w:pPr>
    </w:lvl>
    <w:lvl w:tentative="true" w:tplc="041A000F" w:ilvl="3">
      <w:start w:val="1"/>
      <w:numFmt w:val="decimal"/>
      <w:lvlText w:val="%4."/>
      <w:lvlJc w:val="left"/>
      <w:pPr>
        <w:tabs>
          <w:tab w:pos="3408" w:val="num"/>
        </w:tabs>
        <w:ind w:hanging="360" w:left="3408"/>
      </w:pPr>
    </w:lvl>
    <w:lvl w:tentative="true" w:tplc="041A0019" w:ilvl="4">
      <w:start w:val="1"/>
      <w:numFmt w:val="lowerLetter"/>
      <w:lvlText w:val="%5."/>
      <w:lvlJc w:val="left"/>
      <w:pPr>
        <w:tabs>
          <w:tab w:pos="4128" w:val="num"/>
        </w:tabs>
        <w:ind w:hanging="360" w:left="4128"/>
      </w:pPr>
    </w:lvl>
    <w:lvl w:tentative="true" w:tplc="041A001B" w:ilvl="5">
      <w:start w:val="1"/>
      <w:numFmt w:val="lowerRoman"/>
      <w:lvlText w:val="%6."/>
      <w:lvlJc w:val="right"/>
      <w:pPr>
        <w:tabs>
          <w:tab w:pos="4848" w:val="num"/>
        </w:tabs>
        <w:ind w:hanging="180" w:left="4848"/>
      </w:pPr>
    </w:lvl>
    <w:lvl w:tentative="true" w:tplc="041A000F" w:ilvl="6">
      <w:start w:val="1"/>
      <w:numFmt w:val="decimal"/>
      <w:lvlText w:val="%7."/>
      <w:lvlJc w:val="left"/>
      <w:pPr>
        <w:tabs>
          <w:tab w:pos="5568" w:val="num"/>
        </w:tabs>
        <w:ind w:hanging="360" w:left="5568"/>
      </w:pPr>
    </w:lvl>
    <w:lvl w:tentative="true" w:tplc="041A0019" w:ilvl="7">
      <w:start w:val="1"/>
      <w:numFmt w:val="lowerLetter"/>
      <w:lvlText w:val="%8."/>
      <w:lvlJc w:val="left"/>
      <w:pPr>
        <w:tabs>
          <w:tab w:pos="6288" w:val="num"/>
        </w:tabs>
        <w:ind w:hanging="360" w:left="6288"/>
      </w:pPr>
    </w:lvl>
    <w:lvl w:tentative="true" w:tplc="041A001B" w:ilvl="8">
      <w:start w:val="1"/>
      <w:numFmt w:val="lowerRoman"/>
      <w:lvlText w:val="%9."/>
      <w:lvlJc w:val="right"/>
      <w:pPr>
        <w:tabs>
          <w:tab w:pos="7008" w:val="num"/>
        </w:tabs>
        <w:ind w:hanging="180" w:left="7008"/>
      </w:pPr>
    </w:lvl>
  </w:abstractNum>
  <w:abstractNum w:abstractNumId="15">
    <w:nsid w:val="68DA3CC9"/>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6">
    <w:nsid w:val="6DE36709"/>
    <w:multiLevelType w:val="multilevel"/>
    <w:tmpl w:val="3C3E6C08"/>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7">
    <w:nsid w:val="70DC7CAC"/>
    <w:multiLevelType w:val="hybridMultilevel"/>
    <w:tmpl w:val="E5C8A882"/>
    <w:lvl w:tplc="8918EE98" w:ilvl="0">
      <w:start w:val="1"/>
      <w:numFmt w:val="upperRoman"/>
      <w:lvlText w:val="%1."/>
      <w:lvlJc w:val="left"/>
      <w:pPr>
        <w:tabs>
          <w:tab w:pos="1428" w:val="num"/>
        </w:tabs>
        <w:ind w:hanging="720" w:left="1428"/>
      </w:pPr>
      <w:rPr>
        <w:rFonts w:hint="default"/>
        <w:b/>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8">
    <w:nsid w:val="7339108A"/>
    <w:multiLevelType w:val="hybridMultilevel"/>
    <w:tmpl w:val="DAF0B418"/>
    <w:lvl w:tplc="66CC34AA" w:ilvl="0">
      <w:start w:val="1"/>
      <w:numFmt w:val="decimal"/>
      <w:lvlText w:val="%1."/>
      <w:lvlJc w:val="left"/>
      <w:pPr>
        <w:tabs>
          <w:tab w:pos="1743" w:val="num"/>
        </w:tabs>
        <w:ind w:hanging="1035" w:left="174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77CD4C51"/>
    <w:multiLevelType w:val="hybridMultilevel"/>
    <w:tmpl w:val="819CBC8A"/>
    <w:lvl w:tplc="F92A6BB6"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num w:numId="1">
    <w:abstractNumId w:val="1"/>
  </w:num>
  <w:num w:numId="2">
    <w:abstractNumId w:val="8"/>
  </w:num>
  <w:num w:numId="3">
    <w:abstractNumId w:val="9"/>
  </w:num>
  <w:num w:numId="4">
    <w:abstractNumId w:val="4"/>
  </w:num>
  <w:num w:numId="5">
    <w:abstractNumId w:val="18"/>
  </w:num>
  <w:num w:numId="6">
    <w:abstractNumId w:val="17"/>
  </w:num>
  <w:num w:numId="7">
    <w:abstractNumId w:val="11"/>
  </w:num>
  <w:num w:numId="8">
    <w:abstractNumId w:val="10"/>
  </w:num>
  <w:num w:numId="9">
    <w:abstractNumId w:val="15"/>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6"/>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2"/>
  </w:num>
  <w:num w:numId="17">
    <w:abstractNumId w:val="13"/>
  </w:num>
  <w:num w:numId="18">
    <w:abstractNumId w:val="3"/>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4"/>
  </w:num>
  <w:num w:numId="25">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536F"/>
    <w:rsid w:val="00050EF7"/>
    <w:rsid w:val="000553B8"/>
    <w:rsid w:val="00055808"/>
    <w:rsid w:val="00055F83"/>
    <w:rsid w:val="000605C1"/>
    <w:rsid w:val="00064460"/>
    <w:rsid w:val="00080516"/>
    <w:rsid w:val="00087FA4"/>
    <w:rsid w:val="000B4F82"/>
    <w:rsid w:val="000E3F43"/>
    <w:rsid w:val="00107D3A"/>
    <w:rsid w:val="00130354"/>
    <w:rsid w:val="00143F55"/>
    <w:rsid w:val="00153B9D"/>
    <w:rsid w:val="00161001"/>
    <w:rsid w:val="00176A5B"/>
    <w:rsid w:val="0019175A"/>
    <w:rsid w:val="001A044D"/>
    <w:rsid w:val="001B14F5"/>
    <w:rsid w:val="001B277D"/>
    <w:rsid w:val="001D7882"/>
    <w:rsid w:val="001E3EE6"/>
    <w:rsid w:val="001E5045"/>
    <w:rsid w:val="001E656F"/>
    <w:rsid w:val="001F52DA"/>
    <w:rsid w:val="00210116"/>
    <w:rsid w:val="002148C2"/>
    <w:rsid w:val="002150F3"/>
    <w:rsid w:val="0022423D"/>
    <w:rsid w:val="002372E1"/>
    <w:rsid w:val="00244AE7"/>
    <w:rsid w:val="00251F8F"/>
    <w:rsid w:val="00252076"/>
    <w:rsid w:val="00264819"/>
    <w:rsid w:val="002769D1"/>
    <w:rsid w:val="00280837"/>
    <w:rsid w:val="00290D95"/>
    <w:rsid w:val="002A037F"/>
    <w:rsid w:val="002A40BA"/>
    <w:rsid w:val="002A573F"/>
    <w:rsid w:val="002A75EF"/>
    <w:rsid w:val="002B2CCD"/>
    <w:rsid w:val="002C5A29"/>
    <w:rsid w:val="00307376"/>
    <w:rsid w:val="00325D61"/>
    <w:rsid w:val="00330F24"/>
    <w:rsid w:val="00333753"/>
    <w:rsid w:val="0034309D"/>
    <w:rsid w:val="00350C00"/>
    <w:rsid w:val="00350D39"/>
    <w:rsid w:val="00351434"/>
    <w:rsid w:val="00363740"/>
    <w:rsid w:val="003830F0"/>
    <w:rsid w:val="00383F6A"/>
    <w:rsid w:val="00386EC5"/>
    <w:rsid w:val="00395CA7"/>
    <w:rsid w:val="00397FB5"/>
    <w:rsid w:val="003B0D45"/>
    <w:rsid w:val="003B1395"/>
    <w:rsid w:val="003B6DC6"/>
    <w:rsid w:val="003B71A7"/>
    <w:rsid w:val="003F6A01"/>
    <w:rsid w:val="00441821"/>
    <w:rsid w:val="004454EB"/>
    <w:rsid w:val="00454D9E"/>
    <w:rsid w:val="004617B9"/>
    <w:rsid w:val="004657F7"/>
    <w:rsid w:val="00466454"/>
    <w:rsid w:val="00483F00"/>
    <w:rsid w:val="004D18C0"/>
    <w:rsid w:val="004F44EE"/>
    <w:rsid w:val="005122A0"/>
    <w:rsid w:val="005226E5"/>
    <w:rsid w:val="00535E0B"/>
    <w:rsid w:val="0053614F"/>
    <w:rsid w:val="00536B7F"/>
    <w:rsid w:val="00544CFB"/>
    <w:rsid w:val="00554276"/>
    <w:rsid w:val="00565934"/>
    <w:rsid w:val="005736DA"/>
    <w:rsid w:val="005B5442"/>
    <w:rsid w:val="005C0204"/>
    <w:rsid w:val="005D1115"/>
    <w:rsid w:val="005D4213"/>
    <w:rsid w:val="005F17A3"/>
    <w:rsid w:val="0060149B"/>
    <w:rsid w:val="00620408"/>
    <w:rsid w:val="00652644"/>
    <w:rsid w:val="00656420"/>
    <w:rsid w:val="0069080F"/>
    <w:rsid w:val="006953A8"/>
    <w:rsid w:val="006E10C9"/>
    <w:rsid w:val="006F10F9"/>
    <w:rsid w:val="007222A8"/>
    <w:rsid w:val="007616CF"/>
    <w:rsid w:val="00766CF3"/>
    <w:rsid w:val="0078048D"/>
    <w:rsid w:val="00796751"/>
    <w:rsid w:val="007C5245"/>
    <w:rsid w:val="007C6625"/>
    <w:rsid w:val="007D1994"/>
    <w:rsid w:val="007D6CE1"/>
    <w:rsid w:val="007D7A92"/>
    <w:rsid w:val="007F2E2F"/>
    <w:rsid w:val="007F3CA3"/>
    <w:rsid w:val="00801FA8"/>
    <w:rsid w:val="00805C71"/>
    <w:rsid w:val="0080758F"/>
    <w:rsid w:val="008107AF"/>
    <w:rsid w:val="008208F4"/>
    <w:rsid w:val="00845820"/>
    <w:rsid w:val="008511B0"/>
    <w:rsid w:val="00862846"/>
    <w:rsid w:val="00897562"/>
    <w:rsid w:val="008D3616"/>
    <w:rsid w:val="008D6E51"/>
    <w:rsid w:val="008E369A"/>
    <w:rsid w:val="008F5D1A"/>
    <w:rsid w:val="008F7466"/>
    <w:rsid w:val="00903EDB"/>
    <w:rsid w:val="00910CDC"/>
    <w:rsid w:val="00917222"/>
    <w:rsid w:val="0093714C"/>
    <w:rsid w:val="0094513B"/>
    <w:rsid w:val="0097081F"/>
    <w:rsid w:val="009915B9"/>
    <w:rsid w:val="009C161D"/>
    <w:rsid w:val="009C5270"/>
    <w:rsid w:val="009F2D49"/>
    <w:rsid w:val="00A0306A"/>
    <w:rsid w:val="00A0682A"/>
    <w:rsid w:val="00A22E26"/>
    <w:rsid w:val="00A3668F"/>
    <w:rsid w:val="00A47DF8"/>
    <w:rsid w:val="00A672B7"/>
    <w:rsid w:val="00A77D9E"/>
    <w:rsid w:val="00A87381"/>
    <w:rsid w:val="00A947A8"/>
    <w:rsid w:val="00AA1AEF"/>
    <w:rsid w:val="00AA2013"/>
    <w:rsid w:val="00AB77D4"/>
    <w:rsid w:val="00AD5202"/>
    <w:rsid w:val="00AD5773"/>
    <w:rsid w:val="00AE1D68"/>
    <w:rsid w:val="00AF0793"/>
    <w:rsid w:val="00AF72EA"/>
    <w:rsid w:val="00AF7C74"/>
    <w:rsid w:val="00B16532"/>
    <w:rsid w:val="00B22110"/>
    <w:rsid w:val="00B22358"/>
    <w:rsid w:val="00B2539E"/>
    <w:rsid w:val="00B33FB0"/>
    <w:rsid w:val="00B576DA"/>
    <w:rsid w:val="00B64862"/>
    <w:rsid w:val="00B72B5E"/>
    <w:rsid w:val="00B918B5"/>
    <w:rsid w:val="00B97710"/>
    <w:rsid w:val="00BA6991"/>
    <w:rsid w:val="00BC73A4"/>
    <w:rsid w:val="00BD01DA"/>
    <w:rsid w:val="00BD2C9C"/>
    <w:rsid w:val="00BD6F09"/>
    <w:rsid w:val="00BE6F95"/>
    <w:rsid w:val="00BF3686"/>
    <w:rsid w:val="00C069AC"/>
    <w:rsid w:val="00C110E0"/>
    <w:rsid w:val="00C12A9F"/>
    <w:rsid w:val="00C20D84"/>
    <w:rsid w:val="00C21A8D"/>
    <w:rsid w:val="00C32EA9"/>
    <w:rsid w:val="00C41D56"/>
    <w:rsid w:val="00C50F66"/>
    <w:rsid w:val="00C54ED8"/>
    <w:rsid w:val="00C83F84"/>
    <w:rsid w:val="00CA797E"/>
    <w:rsid w:val="00CF3A52"/>
    <w:rsid w:val="00D07D55"/>
    <w:rsid w:val="00D315A1"/>
    <w:rsid w:val="00D36E26"/>
    <w:rsid w:val="00D44F96"/>
    <w:rsid w:val="00D47174"/>
    <w:rsid w:val="00D47664"/>
    <w:rsid w:val="00D62E57"/>
    <w:rsid w:val="00D66F9A"/>
    <w:rsid w:val="00D713CE"/>
    <w:rsid w:val="00DC318E"/>
    <w:rsid w:val="00DC31C9"/>
    <w:rsid w:val="00DD482B"/>
    <w:rsid w:val="00DE370F"/>
    <w:rsid w:val="00DF592A"/>
    <w:rsid w:val="00E03E8C"/>
    <w:rsid w:val="00E107EC"/>
    <w:rsid w:val="00E13DEB"/>
    <w:rsid w:val="00E15CBF"/>
    <w:rsid w:val="00E33559"/>
    <w:rsid w:val="00E3664F"/>
    <w:rsid w:val="00E44CEF"/>
    <w:rsid w:val="00E478E8"/>
    <w:rsid w:val="00E5458E"/>
    <w:rsid w:val="00E61DA5"/>
    <w:rsid w:val="00E80BD3"/>
    <w:rsid w:val="00E911E4"/>
    <w:rsid w:val="00E92FF2"/>
    <w:rsid w:val="00E95D86"/>
    <w:rsid w:val="00EA262D"/>
    <w:rsid w:val="00EA369C"/>
    <w:rsid w:val="00ED3C5B"/>
    <w:rsid w:val="00EE40AB"/>
    <w:rsid w:val="00EE7CD2"/>
    <w:rsid w:val="00F00112"/>
    <w:rsid w:val="00F05839"/>
    <w:rsid w:val="00F10CB7"/>
    <w:rsid w:val="00F11955"/>
    <w:rsid w:val="00F17F8B"/>
    <w:rsid w:val="00F302D5"/>
    <w:rsid w:val="00F3260D"/>
    <w:rsid w:val="00F37506"/>
    <w:rsid w:val="00F60C93"/>
    <w:rsid w:val="00F65247"/>
    <w:rsid w:val="00F73AA2"/>
    <w:rsid w:val="00F7595A"/>
    <w:rsid w:val="00F8304C"/>
    <w:rsid w:val="00F90B89"/>
    <w:rsid w:val="00F91C82"/>
    <w:rsid w:val="00FA11FD"/>
    <w:rsid w:val="00FA5B03"/>
    <w:rsid w:val="00FB6FB1"/>
    <w:rsid w:val="00FC3043"/>
    <w:rsid w:val="00FD02D7"/>
    <w:rsid w:val="00FD2299"/>
    <w:rsid w:val="00FE005E"/>
    <w:rsid w:val="00FE3F0F"/>
    <w:rsid w:val="00FE6DDA"/>
    <w:rsid w:val="00FE77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50D3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Autospacing="true" w:after="100" w:beforeAutospacing="true" w:before="100"/>
    </w:pPr>
    <w:rPr>
      <w:rFonts w:eastAsia="Calibri"/>
    </w:rPr>
  </w:style>
  <w:style w:customStyle="true" w:styleId="NaslovdokumentaChar" w:type="character">
    <w:name w:val="Naslov_dokumenta Char"/>
    <w:basedOn w:val="Zadanifontodlomka"/>
    <w:link w:val="Naslovdokumenta"/>
    <w:locked/>
    <w:rsid w:val="004657F7"/>
    <w:rPr>
      <w:b/>
      <w:caps/>
      <w:spacing w:val="100"/>
      <w:sz w:val="24"/>
      <w:szCs w:val="24"/>
    </w:rPr>
  </w:style>
  <w:style w:customStyle="true"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true" w:styleId="SudNaziv" w:type="paragraph">
    <w:name w:val="Sud_Naziv"/>
    <w:basedOn w:val="Normal"/>
    <w:rsid w:val="004657F7"/>
    <w:rPr>
      <w:rFonts w:cstheme="minorBidi" w:eastAsiaTheme="minorHAnsi"/>
      <w:b/>
      <w:noProof/>
      <w:lang w:eastAsia="en-US"/>
    </w:rPr>
  </w:style>
  <w:style w:customStyle="true"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true" w:styleId="NormaleSPISChar" w:type="character">
    <w:name w:val="Normal_eSPIS Char"/>
    <w:basedOn w:val="Zadanifontodlomka"/>
    <w:link w:val="NormaleSPIS"/>
    <w:locked/>
    <w:rsid w:val="004657F7"/>
    <w:rPr>
      <w:sz w:val="24"/>
      <w:szCs w:val="24"/>
    </w:rPr>
  </w:style>
  <w:style w:customStyle="true" w:styleId="NormaleSPIS" w:type="paragraph">
    <w:name w:val="Normal_eSPIS"/>
    <w:basedOn w:val="Normal"/>
    <w:link w:val="NormaleSPISChar"/>
    <w:qFormat/>
    <w:rsid w:val="004657F7"/>
    <w:pPr>
      <w:spacing w:after="240"/>
      <w:ind w:firstLine="567"/>
      <w:jc w:val="both"/>
    </w:pPr>
  </w:style>
  <w:style w:customStyle="true" w:styleId="OdlomakpopisaChar" w:type="character">
    <w:name w:val="Odlomak popisa Char"/>
    <w:basedOn w:val="Zadanifontodlomka"/>
    <w:link w:val="Odlomakpopisa"/>
    <w:uiPriority w:val="34"/>
    <w:locked/>
    <w:rsid w:val="004657F7"/>
    <w:rPr>
      <w:sz w:val="24"/>
      <w:szCs w:val="24"/>
    </w:rPr>
  </w:style>
  <w:style w:customStyle="true" w:styleId="Poetniodjeljak" w:type="paragraph">
    <w:name w:val="Početni_odjeljak"/>
    <w:basedOn w:val="NormaleSPIS"/>
    <w:next w:val="NormaleSPIS"/>
    <w:qFormat/>
    <w:rsid w:val="004657F7"/>
    <w:pPr>
      <w:spacing w:before="480"/>
      <w:ind w:firstLine="0"/>
    </w:pPr>
    <w:rPr>
      <w:noProof/>
    </w:rPr>
  </w:style>
  <w:style w:customStyle="true"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cs="Tahoma" w:hAnsi="Tahoma" w:ascii="Tahoma"/>
      <w:sz w:val="16"/>
      <w:szCs w:val="16"/>
    </w:rPr>
  </w:style>
  <w:style w:customStyle="true" w:styleId="TekstbaloniaChar" w:type="character">
    <w:name w:val="Tekst balončića Char"/>
    <w:basedOn w:val="Zadanifontodlomka"/>
    <w:link w:val="Tekstbalonia"/>
    <w:rsid w:val="00796751"/>
    <w:rPr>
      <w:rFonts w:cs="Tahoma" w:hAnsi="Tahoma" w:ascii="Tahoma"/>
      <w:sz w:val="16"/>
      <w:szCs w:val="16"/>
    </w:rPr>
  </w:style>
  <w:style w:styleId="Tekstrezerviranogmjesta" w:type="character">
    <w:name w:val="Placeholder Text"/>
    <w:basedOn w:val="Zadanifontodlomka"/>
    <w:uiPriority w:val="99"/>
    <w:semiHidden/>
    <w:rsid w:val="00BC73A4"/>
    <w:rPr>
      <w:color w:val="808080"/>
      <w:bdr w:space="0" w:sz="0" w:color="auto" w:val="none"/>
      <w:shd w:fill="auto" w:color="auto" w:val="clear"/>
    </w:rPr>
  </w:style>
  <w:style w:customStyle="true" w:styleId="eSPISCCParagraphDefaultFont" w:type="character">
    <w:name w:val="eSPIS_CC_Paragraph Default Font"/>
    <w:basedOn w:val="Zadanifontodlomka"/>
    <w:rsid w:val="00BC73A4"/>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BC73A4"/>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BC73A4"/>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C73A4"/>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50D3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100" w:afterAutospacing="1" w:before="100" w:beforeAutospacing="1"/>
    </w:pPr>
    <w:rPr>
      <w:rFonts w:eastAsia="Calibri"/>
    </w:rPr>
  </w:style>
  <w:style w:customStyle="1" w:styleId="NaslovdokumentaChar" w:type="character">
    <w:name w:val="Naslov_dokumenta Char"/>
    <w:basedOn w:val="Zadanifontodlomka"/>
    <w:link w:val="Naslovdokumenta"/>
    <w:locked/>
    <w:rsid w:val="004657F7"/>
    <w:rPr>
      <w:b/>
      <w:caps/>
      <w:spacing w:val="100"/>
      <w:sz w:val="24"/>
      <w:szCs w:val="24"/>
    </w:rPr>
  </w:style>
  <w:style w:customStyle="1"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1" w:styleId="SudNaziv" w:type="paragraph">
    <w:name w:val="Sud_Naziv"/>
    <w:basedOn w:val="Normal"/>
    <w:rsid w:val="004657F7"/>
    <w:rPr>
      <w:rFonts w:cstheme="minorBidi" w:eastAsiaTheme="minorHAnsi"/>
      <w:b/>
      <w:noProof/>
      <w:lang w:eastAsia="en-US"/>
    </w:rPr>
  </w:style>
  <w:style w:customStyle="1"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1" w:styleId="NormaleSPISChar" w:type="character">
    <w:name w:val="Normal_eSPIS Char"/>
    <w:basedOn w:val="Zadanifontodlomka"/>
    <w:link w:val="NormaleSPIS"/>
    <w:locked/>
    <w:rsid w:val="004657F7"/>
    <w:rPr>
      <w:sz w:val="24"/>
      <w:szCs w:val="24"/>
    </w:rPr>
  </w:style>
  <w:style w:customStyle="1" w:styleId="NormaleSPIS" w:type="paragraph">
    <w:name w:val="Normal_eSPIS"/>
    <w:basedOn w:val="Normal"/>
    <w:link w:val="NormaleSPISChar"/>
    <w:qFormat/>
    <w:rsid w:val="004657F7"/>
    <w:pPr>
      <w:spacing w:after="240"/>
      <w:ind w:firstLine="567"/>
      <w:jc w:val="both"/>
    </w:pPr>
  </w:style>
  <w:style w:customStyle="1" w:styleId="OdlomakpopisaChar" w:type="character">
    <w:name w:val="Odlomak popisa Char"/>
    <w:basedOn w:val="Zadanifontodlomka"/>
    <w:link w:val="Odlomakpopisa"/>
    <w:uiPriority w:val="34"/>
    <w:locked/>
    <w:rsid w:val="004657F7"/>
    <w:rPr>
      <w:sz w:val="24"/>
      <w:szCs w:val="24"/>
    </w:rPr>
  </w:style>
  <w:style w:customStyle="1" w:styleId="Poetniodjeljak" w:type="paragraph">
    <w:name w:val="Početni_odjeljak"/>
    <w:basedOn w:val="NormaleSPIS"/>
    <w:next w:val="NormaleSPIS"/>
    <w:qFormat/>
    <w:rsid w:val="004657F7"/>
    <w:pPr>
      <w:spacing w:before="480"/>
      <w:ind w:firstLine="0"/>
    </w:pPr>
    <w:rPr>
      <w:noProof/>
    </w:rPr>
  </w:style>
  <w:style w:customStyle="1"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ascii="Tahoma" w:cs="Tahoma" w:hAnsi="Tahoma"/>
      <w:sz w:val="16"/>
      <w:szCs w:val="16"/>
    </w:rPr>
  </w:style>
  <w:style w:customStyle="1" w:styleId="TekstbaloniaChar" w:type="character">
    <w:name w:val="Tekst balončića Char"/>
    <w:basedOn w:val="Zadanifontodlomka"/>
    <w:link w:val="Tekstbalonia"/>
    <w:rsid w:val="00796751"/>
    <w:rPr>
      <w:rFonts w:ascii="Tahoma" w:cs="Tahoma" w:hAnsi="Tahoma"/>
      <w:sz w:val="16"/>
      <w:szCs w:val="16"/>
    </w:rPr>
  </w:style>
  <w:style w:styleId="Tekstrezerviranogmjesta" w:type="character">
    <w:name w:val="Placeholder Text"/>
    <w:basedOn w:val="Zadanifontodlomka"/>
    <w:uiPriority w:val="99"/>
    <w:semiHidden/>
    <w:rsid w:val="00BC73A4"/>
    <w:rPr>
      <w:color w:val="808080"/>
      <w:bdr w:color="auto" w:space="0" w:sz="0" w:val="none"/>
      <w:shd w:color="auto" w:fill="auto" w:val="clear"/>
    </w:rPr>
  </w:style>
  <w:style w:customStyle="1" w:styleId="eSPISCCParagraphDefaultFont" w:type="character">
    <w:name w:val="eSPIS_CC_Paragraph Default Font"/>
    <w:basedOn w:val="Zadanifontodlomka"/>
    <w:rsid w:val="00BC73A4"/>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BC73A4"/>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BC73A4"/>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C73A4"/>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135030">
      <w:bodyDiv w:val="true"/>
      <w:marLeft w:val="0"/>
      <w:marRight w:val="0"/>
      <w:marTop w:val="0"/>
      <w:marBottom w:val="0"/>
      <w:divBdr>
        <w:top w:space="0" w:sz="0" w:color="auto" w:val="none"/>
        <w:left w:space="0" w:sz="0" w:color="auto" w:val="none"/>
        <w:bottom w:space="0" w:sz="0" w:color="auto" w:val="none"/>
        <w:right w:space="0" w:sz="0" w:color="auto" w:val="none"/>
      </w:divBdr>
    </w:div>
    <w:div w:id="235479610">
      <w:bodyDiv w:val="true"/>
      <w:marLeft w:val="0"/>
      <w:marRight w:val="0"/>
      <w:marTop w:val="0"/>
      <w:marBottom w:val="0"/>
      <w:divBdr>
        <w:top w:space="0" w:sz="0" w:color="auto" w:val="none"/>
        <w:left w:space="0" w:sz="0" w:color="auto" w:val="none"/>
        <w:bottom w:space="0" w:sz="0" w:color="auto" w:val="none"/>
        <w:right w:space="0" w:sz="0" w:color="auto" w:val="none"/>
      </w:divBdr>
    </w:div>
    <w:div w:id="288436707">
      <w:bodyDiv w:val="true"/>
      <w:marLeft w:val="0"/>
      <w:marRight w:val="0"/>
      <w:marTop w:val="0"/>
      <w:marBottom w:val="0"/>
      <w:divBdr>
        <w:top w:space="0" w:sz="0" w:color="auto" w:val="none"/>
        <w:left w:space="0" w:sz="0" w:color="auto" w:val="none"/>
        <w:bottom w:space="0" w:sz="0" w:color="auto" w:val="none"/>
        <w:right w:space="0" w:sz="0" w:color="auto" w:val="none"/>
      </w:divBdr>
    </w:div>
    <w:div w:id="363294121">
      <w:bodyDiv w:val="true"/>
      <w:marLeft w:val="0"/>
      <w:marRight w:val="0"/>
      <w:marTop w:val="0"/>
      <w:marBottom w:val="0"/>
      <w:divBdr>
        <w:top w:space="0" w:sz="0" w:color="auto" w:val="none"/>
        <w:left w:space="0" w:sz="0" w:color="auto" w:val="none"/>
        <w:bottom w:space="0" w:sz="0" w:color="auto" w:val="none"/>
        <w:right w:space="0" w:sz="0" w:color="auto" w:val="none"/>
      </w:divBdr>
    </w:div>
    <w:div w:id="1064067179">
      <w:bodyDiv w:val="true"/>
      <w:marLeft w:val="0"/>
      <w:marRight w:val="0"/>
      <w:marTop w:val="0"/>
      <w:marBottom w:val="0"/>
      <w:divBdr>
        <w:top w:space="0" w:sz="0" w:color="auto" w:val="none"/>
        <w:left w:space="0" w:sz="0" w:color="auto" w:val="none"/>
        <w:bottom w:space="0" w:sz="0" w:color="auto" w:val="none"/>
        <w:right w:space="0" w:sz="0" w:color="auto" w:val="none"/>
      </w:divBdr>
    </w:div>
    <w:div w:id="1105230554">
      <w:bodyDiv w:val="true"/>
      <w:marLeft w:val="0"/>
      <w:marRight w:val="0"/>
      <w:marTop w:val="0"/>
      <w:marBottom w:val="0"/>
      <w:divBdr>
        <w:top w:space="0" w:sz="0" w:color="auto" w:val="none"/>
        <w:left w:space="0" w:sz="0" w:color="auto" w:val="none"/>
        <w:bottom w:space="0" w:sz="0" w:color="auto" w:val="none"/>
        <w:right w:space="0" w:sz="0" w:color="auto" w:val="none"/>
      </w:divBdr>
    </w:div>
    <w:div w:id="1338729697">
      <w:bodyDiv w:val="true"/>
      <w:marLeft w:val="0"/>
      <w:marRight w:val="0"/>
      <w:marTop w:val="0"/>
      <w:marBottom w:val="0"/>
      <w:divBdr>
        <w:top w:space="0" w:sz="0" w:color="auto" w:val="none"/>
        <w:left w:space="0" w:sz="0" w:color="auto" w:val="none"/>
        <w:bottom w:space="0" w:sz="0" w:color="auto" w:val="none"/>
        <w:right w:space="0" w:sz="0" w:color="auto" w:val="none"/>
      </w:divBdr>
    </w:div>
    <w:div w:id="1418596021">
      <w:bodyDiv w:val="true"/>
      <w:marLeft w:val="0"/>
      <w:marRight w:val="0"/>
      <w:marTop w:val="0"/>
      <w:marBottom w:val="0"/>
      <w:divBdr>
        <w:top w:space="0" w:sz="0" w:color="auto" w:val="none"/>
        <w:left w:space="0" w:sz="0" w:color="auto" w:val="none"/>
        <w:bottom w:space="0" w:sz="0" w:color="auto" w:val="none"/>
        <w:right w:space="0" w:sz="0" w:color="auto" w:val="none"/>
      </w:divBdr>
    </w:div>
    <w:div w:id="1477263200">
      <w:bodyDiv w:val="true"/>
      <w:marLeft w:val="0"/>
      <w:marRight w:val="0"/>
      <w:marTop w:val="0"/>
      <w:marBottom w:val="0"/>
      <w:divBdr>
        <w:top w:space="0" w:sz="0" w:color="auto" w:val="none"/>
        <w:left w:space="0" w:sz="0" w:color="auto" w:val="none"/>
        <w:bottom w:space="0" w:sz="0" w:color="auto" w:val="none"/>
        <w:right w:space="0" w:sz="0" w:color="auto" w:val="none"/>
      </w:divBdr>
    </w:div>
    <w:div w:id="1798640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travnja 2019.</izvorni_sadrzaj>
    <derivirana_varijabla naziv="DomainObject.DatumDonosenjaOdluke_1">1.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5858</izvorni_sadrzaj>
    <derivirana_varijabla naziv="DomainObject.Predmet.Broj_1">5858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St-5858/2016</izvorni_sadrzaj>
    <derivirana_varijabla naziv="DomainObject.Predmet.OznakaBroj_1">St-5858/2016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EUROKIM d.o.o. za trgovinu i izvoz-uvoz u stečaju zastupanog po punomoćniku Franjo Bubalo; Odvjetničko društvo Župić &amp; partneri d.o.o</izvorni_sadrzaj>
    <derivirana_varijabla naziv="DomainObject.Predmet.ProtustrankaFormated_1">  EUROKIM d.o.o. za trgovinu i izvoz-uvoz u stečaju zastupanog po punomoćniku Franjo Bubalo; Odvjetničko društvo Župić &amp; partneri d.o.o</derivirana_varijabla>
  </DomainObject.Predmet.ProtustrankaFormated>
  <DomainObject.Predmet.ProtustrankaFormatedOIB>
    <izvorni_sadrzaj>  EUROKIM d.o.o. za trgovinu i izvoz-uvoz u stečaju, OIB 58824415564 zastupanog po punomoćniku Franjo Bubalo; Odvjetničko društvo Župić &amp; partneri d.o.o</izvorni_sadrzaj>
    <derivirana_varijabla naziv="DomainObject.Predmet.ProtustrankaFormatedOIB_1">  EUROKIM d.o.o. za trgovinu i izvoz-uvoz u stečaju, OIB 58824415564 zastupanog po punomoćniku Franjo Bubalo; Odvjetničko društvo Župić &amp; partneri d.o.o</derivirana_varijabla>
  </DomainObject.Predmet.ProtustrankaFormatedOIB>
  <DomainObject.Predmet.ProtustrankaFormatedWithAdress>
    <izvorni_sadrzaj> EUROKIM d.o.o. za trgovinu i izvoz-uvoz u stečaju, Palmotićeva 15, 10000 Zagreb zastupanog po punomoćniku Franjo Bubalo; Odvjetničko društvo Župić &amp; partneri d.o.o</izvorni_sadrzaj>
    <derivirana_varijabla naziv="DomainObject.Predmet.ProtustrankaFormatedWithAdress_1"> EUROKIM d.o.o. za trgovinu i izvoz-uvoz u stečaju, Palmotićeva 15, 10000 Zagreb zastupanog po punomoćniku Franjo Bubalo; Odvjetničko društvo Župić &amp; partneri d.o.o</derivirana_varijabla>
  </DomainObject.Predmet.ProtustrankaFormatedWithAdress>
  <DomainObject.Predmet.ProtustrankaFormatedWithAdressOIB>
    <izvorni_sadrzaj> EUROKIM d.o.o. za trgovinu i izvoz-uvoz u stečaju, OIB 58824415564, Palmotićeva 15, 10000 Zagreb zastupanog po punomoćniku Franjo Bubalo; Odvjetničko društvo Župić &amp; partneri d.o.o</izvorni_sadrzaj>
    <derivirana_varijabla naziv="DomainObject.Predmet.ProtustrankaFormatedWithAdressOIB_1"> EUROKIM d.o.o. za trgovinu i izvoz-uvoz u stečaju, OIB 58824415564, Palmotićeva 15, 10000 Zagreb zastupanog po punomoćniku Franjo Bubalo; Odvjetničko društvo Župić &amp; partneri d.o.o</derivirana_varijabla>
  </DomainObject.Predmet.ProtustrankaFormatedWithAdressOIB>
  <DomainObject.Predmet.ProtustrankaWithAdress>
    <izvorni_sadrzaj>EUROKIM d.o.o. za trgovinu i izvoz-uvoz u stečaju Palmotićeva 15, 10000 Zagreb</izvorni_sadrzaj>
    <derivirana_varijabla naziv="DomainObject.Predmet.ProtustrankaWithAdress_1">EUROKIM d.o.o. za trgovinu i izvoz-uvoz u stečaju Palmotićeva 15, 10000 Zagreb</derivirana_varijabla>
  </DomainObject.Predmet.ProtustrankaWithAdress>
  <DomainObject.Predmet.ProtustrankaWithAdressOIB>
    <izvorni_sadrzaj>EUROKIM d.o.o. za trgovinu i izvoz-uvoz u stečaju, OIB 58824415564, Palmotićeva 15, 10000 Zagreb</izvorni_sadrzaj>
    <derivirana_varijabla naziv="DomainObject.Predmet.ProtustrankaWithAdressOIB_1">EUROKIM d.o.o. za trgovinu i izvoz-uvoz u stečaju, OIB 58824415564, Palmotićeva 15, 10000 Zagreb</derivirana_varijabla>
  </DomainObject.Predmet.ProtustrankaWithAdressOIB>
  <DomainObject.Predmet.ProtustrankaNazivFormated>
    <izvorni_sadrzaj>EUROKIM d.o.o. za trgovinu i izvoz-uvoz u stečaju</izvorni_sadrzaj>
    <derivirana_varijabla naziv="DomainObject.Predmet.ProtustrankaNazivFormated_1">EUROKIM d.o.o. za trgovinu i izvoz-uvoz u stečaju</derivirana_varijabla>
  </DomainObject.Predmet.ProtustrankaNazivFormated>
  <DomainObject.Predmet.ProtustrankaNazivFormatedOIB>
    <izvorni_sadrzaj>EUROKIM d.o.o. za trgovinu i izvoz-uvoz u stečaju, OIB 58824415564</izvorni_sadrzaj>
    <derivirana_varijabla naziv="DomainObject.Predmet.ProtustrankaNazivFormatedOIB_1">EUROKIM d.o.o. za trgovinu i izvoz-uvoz u stečaju, OIB 58824415564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H-ABDUCO d.o.o.; Porezna uprava, Područni ured Zagreb zastupanog po punomoćniku Županijsko državno odvjetništvo u Zagrebu; Županijsko državno odvjetništvo u Karlovcu</izvorni_sadrzaj>
    <derivirana_varijabla naziv="DomainObject.Predmet.StrankaFormated_1">  FINA Regionalni centar Zagreb; H-ABDUCO d.o.o.; Porezna uprava, Područni ured Zagreb zastupanog po punomoćniku Županijsko državno odvjetništvo u Zagrebu; Županijsko državno odvjetništvo u Karlovcu</derivirana_varijabla>
  </DomainObject.Predmet.StrankaFormated>
  <DomainObject.Predmet.StrankaFormatedOIB>
    <izvorni_sadrzaj>  FINA Regionalni centar Zagreb, OIB 85821130368; H-ABDUCO d.o.o., OIB 13667298928; Porezna uprava, Područni ured Zagreb, OIB 18683136487 zastupanog po punomoćniku Županijsko državno odvjetništvo u Zagrebu; Županijsko državno odvjetništvo u Karlovcu</izvorni_sadrzaj>
    <derivirana_varijabla naziv="DomainObject.Predmet.StrankaFormatedOIB_1">  FINA Regionalni centar Zagreb, OIB 85821130368; H-ABDUCO d.o.o., OIB 13667298928; Porezna uprava, Područni ured Zagreb, OIB 18683136487 zastupanog po punomoćniku Županijsko državno odvjetništvo u Zagrebu; Županijsko državno odvjetništvo u Karlovcu</derivirana_varijabla>
  </DomainObject.Predmet.StrankaFormatedOIB>
  <DomainObject.Predmet.StrankaFormatedWithAdress>
    <izvorni_sadrzaj> FINA Regionalni centar Zagreb, Trg svibanjskih žrtava 1995. Br. 1, 10000 Zagreb; H-ABDUCO d.o.o., Slavonska avenija 6A, 10000 Zagreb; Porezna uprava, Područni ured Zagreb, Av. Dubrovnik 32, 10000 Zagreb zastupanog po punomoćniku Županijsko državno odvjetništvo u Zagrebu; Županijsko državno odvjetništvo u Karlovcu</izvorni_sadrzaj>
    <derivirana_varijabla naziv="DomainObject.Predmet.StrankaFormatedWithAdress_1"> FINA Regionalni centar Zagreb, Trg svibanjskih žrtava 1995. Br. 1, 10000 Zagreb; H-ABDUCO d.o.o., Slavonska avenija 6A, 10000 Zagreb; Porezna uprava, Područni ured Zagreb, Av. Dubrovnik 32, 10000 Zagreb zastupanog po punomoćniku Županijsko državno odvjetništvo u Zagrebu; Županijsko državno odvjetništvo u Karlovcu</derivirana_varijabla>
  </DomainObject.Predmet.StrankaFormatedWithAdress>
  <DomainObject.Predmet.StrankaFormatedWithAdressOIB>
    <izvorni_sadrzaj> FINA Regionalni centar Zagreb, OIB 85821130368, Trg svibanjskih žrtava 1995. Br. 1, 10000 Zagreb; H-ABDUCO d.o.o., OIB 13667298928, Slavonska avenija 6A, 10000 Zagreb; Porezna uprava, Područni ured Zagreb, OIB 18683136487, Av. Dubrovnik 32, 10000 Zagreb zastupanog po punomoćniku Županijsko državno odvjetništvo u Zagrebu; Županijsko državno odvjetništvo u Karlovcu</izvorni_sadrzaj>
    <derivirana_varijabla naziv="DomainObject.Predmet.StrankaFormatedWithAdressOIB_1"> FINA Regionalni centar Zagreb, OIB 85821130368, Trg svibanjskih žrtava 1995. Br. 1, 10000 Zagreb; H-ABDUCO d.o.o., OIB 13667298928, Slavonska avenija 6A, 10000 Zagreb; Porezna uprava, Područni ured Zagreb, OIB 18683136487, Av. Dubrovnik 32, 10000 Zagreb zastupanog po punomoćniku Županijsko državno odvjetništvo u Zagrebu; Županijsko državno odvjetništvo u Karlovcu</derivirana_varijabla>
  </DomainObject.Predmet.StrankaFormatedWithAdressOIB>
  <DomainObject.Predmet.StrankaWithAdress>
    <izvorni_sadrzaj>FINA Regionalni centar Zagreb Trg svibanjskih žrtava 1995. Br. 1,10000 Zagreb,H-ABDUCO d.o.o. Slavonska avenija 6A,10000 Zagreb,Porezna uprava, Područni ured Zagreb Av. Dubrovnik 32,10000 Zagreb</izvorni_sadrzaj>
    <derivirana_varijabla naziv="DomainObject.Predmet.StrankaWithAdress_1">FINA Regionalni centar Zagreb Trg svibanjskih žrtava 1995. Br. 1,10000 Zagreb,H-ABDUCO d.o.o. Slavonska avenija 6A,10000 Zagreb,Porezna uprava, Područni ured Zagreb Av. Dubrovnik 32,10000 Zagreb</derivirana_varijabla>
  </DomainObject.Predmet.StrankaWithAdress>
  <DomainObject.Predmet.StrankaWithAdressOIB>
    <izvorni_sadrzaj>FINA Regionalni centar Zagreb, OIB 85821130368, Trg svibanjskih žrtava 1995. Br. 1,10000 Zagreb,H-ABDUCO d.o.o., OIB 13667298928, Slavonska avenija 6A,10000 Zagreb,Porezna uprava, Područni ured Zagreb, OIB 18683136487, Av. Dubrovnik 32,10000 Zagreb</izvorni_sadrzaj>
    <derivirana_varijabla naziv="DomainObject.Predmet.StrankaWithAdressOIB_1">FINA Regionalni centar Zagreb, OIB 85821130368, Trg svibanjskih žrtava 1995. Br. 1,10000 Zagreb,H-ABDUCO d.o.o., OIB 13667298928, Slavonska avenija 6A,10000 Zagreb,Porezna uprava, Područni ured Zagreb, OIB 18683136487, Av. Dubrovnik 32,10000 Zagreb</derivirana_varijabla>
  </DomainObject.Predmet.StrankaWithAdressOIB>
  <DomainObject.Predmet.StrankaNazivFormated>
    <izvorni_sadrzaj>FINA Regionalni centar Zagreb,H-ABDUCO d.o.o.,Porezna uprava, Područni ured Zagreb</izvorni_sadrzaj>
    <derivirana_varijabla naziv="DomainObject.Predmet.StrankaNazivFormated_1">FINA Regionalni centar Zagreb,H-ABDUCO d.o.o.,Porezna uprava, Područni ured Zagreb</derivirana_varijabla>
  </DomainObject.Predmet.StrankaNazivFormated>
  <DomainObject.Predmet.StrankaNazivFormatedOIB>
    <izvorni_sadrzaj>FINA Regionalni centar Zagreb, OIB 85821130368,H-ABDUCO d.o.o., OIB 13667298928,Porezna uprava, Područni ured Zagreb, OIB 18683136487</izvorni_sadrzaj>
    <derivirana_varijabla naziv="DomainObject.Predmet.StrankaNazivFormatedOIB_1">FINA Regionalni centar Zagreb, OIB 85821130368,H-ABDUCO d.o.o., OIB 13667298928,Porezna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H-ABDUCO d.o.o.</item>
      <item>Porezna uprava, Područni ured Zagreb zastupanog po punomoćniku Županijsko državno odvjetništvo u Zagrebu; Županijsko državno odvjetništvo u Karlovcu</item>
    </izvorni_sadrzaj>
    <derivirana_varijabla naziv="DomainObject.Predmet.StrankaListFormated_1">
      <item>FINA Regionalni centar Zagreb</item>
      <item>H-ABDUCO d.o.o.</item>
      <item>Porezna uprava, Područni ured Zagreb zastupanog po punomoćniku Županijsko državno odvjetništvo u Zagrebu; Županijsko državno odvjetništvo u Karlovcu</item>
    </derivirana_varijabla>
  </DomainObject.Predmet.StrankaListFormated>
  <DomainObject.Predmet.StrankaListFormatedOIB>
    <izvorni_sadrzaj>
      <item>FINA Regionalni centar Zagreb, OIB 85821130368</item>
      <item>H-ABDUCO d.o.o., OIB 13667298928</item>
      <item>Porezna uprava, Područni ured Zagreb, OIB 18683136487 zastupanog po punomoćniku Županijsko državno odvjetništvo u Zagrebu; Županijsko državno odvjetništvo u Karlovcu</item>
    </izvorni_sadrzaj>
    <derivirana_varijabla naziv="DomainObject.Predmet.StrankaListFormatedOIB_1">
      <item>FINA Regionalni centar Zagreb, OIB 85821130368</item>
      <item>H-ABDUCO d.o.o., OIB 13667298928</item>
      <item>Porezna uprava, Područni ured Zagreb, OIB 18683136487 zastupanog po punomoćniku Županijsko državno odvjetništvo u Zagrebu; Županijsko državno odvjetništvo u Karlovcu</item>
    </derivirana_varijabla>
  </DomainObject.Predmet.StrankaListFormatedOIB>
  <DomainObject.Predmet.StrankaListFormatedWithAdress>
    <izvorni_sadrzaj>
      <item>FINA Regionalni centar Zagreb, Trg svibanjskih žrtava 1995. Br. 1, 10000 Zagreb</item>
      <item>H-ABDUCO d.o.o., Slavonska avenija 6A, 10000 Zagreb</item>
      <item>Porezna uprava, Područni ured Zagreb, Av. Dubrovnik 32, 10000 Zagreb zastupanog po punomoćniku Županijsko državno odvjetništvo u Zagrebu; Županijsko državno odvjetništvo u Karlovcu</item>
    </izvorni_sadrzaj>
    <derivirana_varijabla naziv="DomainObject.Predmet.StrankaListFormatedWithAdress_1">
      <item>FINA Regionalni centar Zagreb, Trg svibanjskih žrtava 1995. Br. 1, 10000 Zagreb</item>
      <item>H-ABDUCO d.o.o., Slavonska avenija 6A, 10000 Zagreb</item>
      <item>Porezna uprava, Područni ured Zagreb, Av. Dubrovnik 32, 10000 Zagreb zastupanog po punomoćniku Županijsko državno odvjetništvo u Zagrebu; Županijsko državno odvjetništvo u Karlovcu</item>
    </derivirana_varijabla>
  </DomainObject.Predmet.StrankaListFormatedWithAdress>
  <DomainObject.Predmet.StrankaListFormatedWithAdressOIB>
    <izvorni_sadrzaj>
      <item>FINA Regionalni centar Zagreb, OIB 85821130368, Trg svibanjskih žrtava 1995. Br. 1, 10000 Zagreb</item>
      <item>H-ABDUCO d.o.o., OIB 13667298928, Slavonska avenija 6A, 10000 Zagreb</item>
      <item>Porezna uprava, Područni ured Zagreb, OIB 18683136487, Av. Dubrovnik 32, 10000 Zagreb zastupanog po punomoćniku Županijsko državno odvjetništvo u Zagrebu; Županijsko državno odvjetništvo u Karlovcu</item>
    </izvorni_sadrzaj>
    <derivirana_varijabla naziv="DomainObject.Predmet.StrankaListFormatedWithAdressOIB_1">
      <item>FINA Regionalni centar Zagreb, OIB 85821130368, Trg svibanjskih žrtava 1995. Br. 1, 10000 Zagreb</item>
      <item>H-ABDUCO d.o.o., OIB 13667298928, Slavonska avenija 6A, 10000 Zagreb</item>
      <item>Porezna uprava, Područni ured Zagreb, OIB 18683136487, Av. Dubrovnik 32, 10000 Zagreb zastupanog po punomoćniku Županijsko državno odvjetništvo u Zagrebu; Županijsko državno odvjetništvo u Karlovcu</item>
    </derivirana_varijabla>
  </DomainObject.Predmet.StrankaListFormatedWithAdressOIB>
  <DomainObject.Predmet.StrankaListNazivFormated>
    <izvorni_sadrzaj>
      <item>FINA Regionalni centar Zagreb</item>
      <item>H-ABDUCO d.o.o.</item>
      <item>Porezna uprava, Područni ured Zagreb</item>
    </izvorni_sadrzaj>
    <derivirana_varijabla naziv="DomainObject.Predmet.StrankaListNazivFormated_1">
      <item>FINA Regionalni centar Zagreb</item>
      <item>H-ABDUCO d.o.o.</item>
      <item>Porezna uprava, Područni ured Zagreb</item>
    </derivirana_varijabla>
  </DomainObject.Predmet.StrankaListNazivFormated>
  <DomainObject.Predmet.StrankaListNazivFormatedOIB>
    <izvorni_sadrzaj>
      <item>FINA Regionalni centar Zagreb, OIB 85821130368</item>
      <item>H-ABDUCO d.o.o., OIB 13667298928</item>
      <item>Porezna uprava, Područni ured Zagreb, OIB 18683136487</item>
    </izvorni_sadrzaj>
    <derivirana_varijabla naziv="DomainObject.Predmet.StrankaListNazivFormatedOIB_1">
      <item>FINA Regionalni centar Zagreb, OIB 85821130368</item>
      <item>H-ABDUCO d.o.o., OIB 13667298928</item>
      <item>Porezna uprava, Područni ured Zagreb, OIB 18683136487</item>
    </derivirana_varijabla>
  </DomainObject.Predmet.StrankaListNazivFormatedOIB>
  <DomainObject.Predmet.ProtuStrankaListFormated>
    <izvorni_sadrzaj>
      <item>EUROKIM d.o.o. za trgovinu i izvoz-uvoz u stečaju zastupanog po punomoćniku Franjo Bubalo; Odvjetničko društvo Župić &amp; partneri d.o.o</item>
    </izvorni_sadrzaj>
    <derivirana_varijabla naziv="DomainObject.Predmet.ProtuStrankaListFormated_1">
      <item>EUROKIM d.o.o. za trgovinu i izvoz-uvoz u stečaju zastupanog po punomoćniku Franjo Bubalo; Odvjetničko društvo Župić &amp; partneri d.o.o</item>
    </derivirana_varijabla>
  </DomainObject.Predmet.ProtuStrankaListFormated>
  <DomainObject.Predmet.ProtuStrankaListFormatedOIB>
    <izvorni_sadrzaj>
      <item>EUROKIM d.o.o. za trgovinu i izvoz-uvoz u stečaju, OIB 58824415564 zastupanog po punomoćniku Franjo Bubalo; Odvjetničko društvo Župić &amp; partneri d.o.o</item>
    </izvorni_sadrzaj>
    <derivirana_varijabla naziv="DomainObject.Predmet.ProtuStrankaListFormatedOIB_1">
      <item>EUROKIM d.o.o. za trgovinu i izvoz-uvoz u stečaju, OIB 58824415564 zastupanog po punomoćniku Franjo Bubalo; Odvjetničko društvo Župić &amp; partneri d.o.o</item>
    </derivirana_varijabla>
  </DomainObject.Predmet.ProtuStrankaListFormatedOIB>
  <DomainObject.Predmet.ProtuStrankaListFormatedWithAdress>
    <izvorni_sadrzaj>
      <item>EUROKIM d.o.o. za trgovinu i izvoz-uvoz u stečaju, Palmotićeva 15, 10000 Zagreb zastupanog po punomoćniku Franjo Bubalo; Odvjetničko društvo Župić &amp; partneri d.o.o</item>
    </izvorni_sadrzaj>
    <derivirana_varijabla naziv="DomainObject.Predmet.ProtuStrankaListFormatedWithAdress_1">
      <item>EUROKIM d.o.o. za trgovinu i izvoz-uvoz u stečaju, Palmotićeva 15, 10000 Zagreb zastupanog po punomoćniku Franjo Bubalo; Odvjetničko društvo Župić &amp; partneri d.o.o</item>
    </derivirana_varijabla>
  </DomainObject.Predmet.ProtuStrankaListFormatedWithAdress>
  <DomainObject.Predmet.ProtuStrankaListFormatedWithAdressOIB>
    <izvorni_sadrzaj>
      <item>EUROKIM d.o.o. za trgovinu i izvoz-uvoz u stečaju, OIB 58824415564, Palmotićeva 15, 10000 Zagreb zastupanog po punomoćniku Franjo Bubalo; Odvjetničko društvo Župić &amp; partneri d.o.o</item>
    </izvorni_sadrzaj>
    <derivirana_varijabla naziv="DomainObject.Predmet.ProtuStrankaListFormatedWithAdressOIB_1">
      <item>EUROKIM d.o.o. za trgovinu i izvoz-uvoz u stečaju, OIB 58824415564, Palmotićeva 15, 10000 Zagreb zastupanog po punomoćniku Franjo Bubalo; Odvjetničko društvo Župić &amp; partneri d.o.o</item>
    </derivirana_varijabla>
  </DomainObject.Predmet.ProtuStrankaListFormatedWithAdressOIB>
  <DomainObject.Predmet.ProtuStrankaListNazivFormated>
    <izvorni_sadrzaj>
      <item>EUROKIM d.o.o. za trgovinu i izvoz-uvoz u stečaju</item>
    </izvorni_sadrzaj>
    <derivirana_varijabla naziv="DomainObject.Predmet.ProtuStrankaListNazivFormated_1">
      <item>EUROKIM d.o.o. za trgovinu i izvoz-uvoz u stečaju</item>
    </derivirana_varijabla>
  </DomainObject.Predmet.ProtuStrankaListNazivFormated>
  <DomainObject.Predmet.ProtuStrankaListNazivFormatedOIB>
    <izvorni_sadrzaj>
      <item>EUROKIM d.o.o. za trgovinu i izvoz-uvoz u stečaju, OIB 58824415564</item>
    </izvorni_sadrzaj>
    <derivirana_varijabla naziv="DomainObject.Predmet.ProtuStrankaListNazivFormatedOIB_1">
      <item>EUROKIM d.o.o. za trgovinu i izvoz-uvoz u stečaju, OIB 58824415564</item>
    </derivirana_varijabla>
  </DomainObject.Predmet.ProtuStrankaListNazivFormatedOIB>
  <DomainObject.Predmet.OstaliListFormated>
    <izvorni_sadrzaj>
      <item>Županijsko državno odvjetništvo u Zagrebu punomoćnik sudionika u postupku Porezna uprava, Područni ured Zagreb</item>
      <item>Franjo Bubalo punomoćnik sudionika u postupku EUROKIM d.o.o. za trgovinu i izvoz-uvoz u stečaju</item>
      <item>Odvjetničko društvo Župić &amp; partneri d.o.o punomoćnik sudionika u postupku EUROKIM d.o.o. za trgovinu i izvoz-uvoz u stečaju</item>
      <item>Županijsko državno odvjetništvo u Karlovcu punomoćnik sudionika u postupku Porezna uprava, Područni ured Zagreb</item>
    </izvorni_sadrzaj>
    <derivirana_varijabla naziv="DomainObject.Predmet.OstaliListFormated_1">
      <item>Županijsko državno odvjetništvo u Zagrebu punomoćnik sudionika u postupku Porezna uprava, Područni ured Zagreb</item>
      <item>Franjo Bubalo punomoćnik sudionika u postupku EUROKIM d.o.o. za trgovinu i izvoz-uvoz u stečaju</item>
      <item>Odvjetničko društvo Župić &amp; partneri d.o.o punomoćnik sudionika u postupku EUROKIM d.o.o. za trgovinu i izvoz-uvoz u stečaju</item>
      <item>Županijsko državno odvjetništvo u Karlovcu punomoćnik sudionika u postupku Porezna uprava, Područni ured Zagreb</item>
    </derivirana_varijabla>
  </DomainObject.Predmet.OstaliListFormated>
  <DomainObject.Predmet.OstaliListFormatedOIB>
    <izvorni_sadrzaj>
      <item>Županijsko državno odvjetništvo u Zagrebu punomoćnik sudionika u postupku Porezna uprava, Područni ured Zagreb</item>
      <item>Franjo Bubalo, OIB 38729228247 punomoćnik sudionika u postupku EUROKIM d.o.o. za trgovinu i izvoz-uvoz u stečaju</item>
      <item>Odvjetničko društvo Župić &amp; partneri d.o.o, OIB 42524586447 punomoćnik sudionika u postupku EUROKIM d.o.o. za trgovinu i izvoz-uvoz u stečaju</item>
      <item>Županijsko državno odvjetništvo u Karlovcu, OIB 96351974803 punomoćnik sudionika u postupku Porezna uprava, Područni ured Zagreb</item>
    </izvorni_sadrzaj>
    <derivirana_varijabla naziv="DomainObject.Predmet.OstaliListFormatedOIB_1">
      <item>Županijsko državno odvjetništvo u Zagrebu punomoćnik sudionika u postupku Porezna uprava, Područni ured Zagreb</item>
      <item>Franjo Bubalo, OIB 38729228247 punomoćnik sudionika u postupku EUROKIM d.o.o. za trgovinu i izvoz-uvoz u stečaju</item>
      <item>Odvjetničko društvo Župić &amp; partneri d.o.o, OIB 42524586447 punomoćnik sudionika u postupku EUROKIM d.o.o. za trgovinu i izvoz-uvoz u stečaju</item>
      <item>Županijsko državno odvjetništvo u Karlovcu, OIB 96351974803 punomoćnik sudionika u postupku Porezna uprava, Područni ured Zagreb</item>
    </derivirana_varijabla>
  </DomainObject.Predmet.OstaliListFormatedOIB>
  <DomainObject.Predmet.OstaliListFormatedWithAdress>
    <izvorni_sadrzaj>
      <item>Županijsko državno odvjetništvo u Zagrebu, Savska cesta 41, 10000 Zagreb punomoćnik sudionika u postupku Porezna uprava, Područni ured Zagreb</item>
      <item>Franjo Bubalo, Vajdin Vijenac 16, 10000 Zagreb punomoćnik sudionika u postupku EUROKIM d.o.o. za trgovinu i izvoz-uvoz u stečaju</item>
      <item>Odvjetničko društvo Župić &amp; partneri d.o.o, Ulica grada Vukovara 269f, 10000 Zagreb punomoćnik sudionika u postupku EUROKIM d.o.o. za trgovinu i izvoz-uvoz u stečaju</item>
      <item>Županijsko državno odvjetništvo u Karlovcu, Trg hrvatskihi branitelja 1, 47000 Karlovac punomoćnik sudionika u postupku Porezna uprava, Područni ured Zagreb</item>
    </izvorni_sadrzaj>
    <derivirana_varijabla naziv="DomainObject.Predmet.OstaliListFormatedWithAdress_1">
      <item>Županijsko državno odvjetništvo u Zagrebu, Savska cesta 41, 10000 Zagreb punomoćnik sudionika u postupku Porezna uprava, Područni ured Zagreb</item>
      <item>Franjo Bubalo, Vajdin Vijenac 16, 10000 Zagreb punomoćnik sudionika u postupku EUROKIM d.o.o. za trgovinu i izvoz-uvoz u stečaju</item>
      <item>Odvjetničko društvo Župić &amp; partneri d.o.o, Ulica grada Vukovara 269f, 10000 Zagreb punomoćnik sudionika u postupku EUROKIM d.o.o. za trgovinu i izvoz-uvoz u stečaju</item>
      <item>Županijsko državno odvjetništvo u Karlovcu, Trg hrvatskihi branitelja 1, 47000 Karlovac punomoćnik sudionika u postupku Porezna uprava, Područni ured Zagreb</item>
    </derivirana_varijabla>
  </DomainObject.Predmet.OstaliListFormatedWithAdress>
  <DomainObject.Predmet.OstaliListFormatedWithAdressOIB>
    <izvorni_sadrzaj>
      <item>Županijsko državno odvjetništvo u Zagrebu, Savska cesta 41, 10000 Zagreb punomoćnik sudionika u postupku Porezna uprava, Područni ured Zagreb</item>
      <item>Franjo Bubalo, OIB 38729228247, Vajdin Vijenac 16, 10000 Zagreb punomoćnik sudionika u postupku EUROKIM d.o.o. za trgovinu i izvoz-uvoz u stečaju</item>
      <item>Odvjetničko društvo Župić &amp; partneri d.o.o, OIB 42524586447, Ulica grada Vukovara 269f, 10000 Zagreb punomoćnik sudionika u postupku EUROKIM d.o.o. za trgovinu i izvoz-uvoz u stečaju</item>
      <item>Županijsko državno odvjetništvo u Karlovcu, OIB 96351974803, Trg hrvatskihi branitelja 1, 47000 Karlovac punomoćnik sudionika u postupku Porezna uprava, Područni ured Zagreb</item>
    </izvorni_sadrzaj>
    <derivirana_varijabla naziv="DomainObject.Predmet.OstaliListFormatedWithAdressOIB_1">
      <item>Županijsko državno odvjetništvo u Zagrebu, Savska cesta 41, 10000 Zagreb punomoćnik sudionika u postupku Porezna uprava, Područni ured Zagreb</item>
      <item>Franjo Bubalo, OIB 38729228247, Vajdin Vijenac 16, 10000 Zagreb punomoćnik sudionika u postupku EUROKIM d.o.o. za trgovinu i izvoz-uvoz u stečaju</item>
      <item>Odvjetničko društvo Župić &amp; partneri d.o.o, OIB 42524586447, Ulica grada Vukovara 269f, 10000 Zagreb punomoćnik sudionika u postupku EUROKIM d.o.o. za trgovinu i izvoz-uvoz u stečaju</item>
      <item>Županijsko državno odvjetništvo u Karlovcu, OIB 96351974803, Trg hrvatskihi branitelja 1, 47000 Karlovac punomoćnik sudionika u postupku Porezna uprava, Područni ured Zagreb</item>
    </derivirana_varijabla>
  </DomainObject.Predmet.OstaliListFormatedWithAdressOIB>
  <DomainObject.Predmet.OstaliListNazivFormated>
    <izvorni_sadrzaj>
      <item>Županijsko državno odvjetništvo u Zagrebu</item>
      <item>Franjo Bubalo</item>
      <item>Odvjetničko društvo Župić &amp; partneri d.o.o</item>
      <item>Županijsko državno odvjetništvo u Karlovcu</item>
    </izvorni_sadrzaj>
    <derivirana_varijabla naziv="DomainObject.Predmet.OstaliListNazivFormated_1">
      <item>Županijsko državno odvjetništvo u Zagrebu</item>
      <item>Franjo Bubalo</item>
      <item>Odvjetničko društvo Župić &amp; partneri d.o.o</item>
      <item>Županijsko državno odvjetništvo u Karlovcu</item>
    </derivirana_varijabla>
  </DomainObject.Predmet.OstaliListNazivFormated>
  <DomainObject.Predmet.OstaliListNazivFormatedOIB>
    <izvorni_sadrzaj>
      <item>Županijsko državno odvjetništvo u Zagrebu</item>
      <item>Franjo Bubalo, OIB 38729228247</item>
      <item>Odvjetničko društvo Župić &amp; partneri d.o.o, OIB 42524586447</item>
      <item>Županijsko državno odvjetništvo u Karlovcu, OIB 96351974803</item>
    </izvorni_sadrzaj>
    <derivirana_varijabla naziv="DomainObject.Predmet.OstaliListNazivFormatedOIB_1">
      <item>Županijsko državno odvjetništvo u Zagrebu</item>
      <item>Franjo Bubalo, OIB 38729228247</item>
      <item>Odvjetničko društvo Župić &amp; partneri d.o.o, OIB 42524586447</item>
      <item>Županijsko državno odvjetništvo u Karlovcu, OIB 96351974803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2019.</izvorni_sadrzaj>
    <derivirana_varijabla naziv="DomainObject.Datum_1">1. travnja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EUROKIM d.o.o. za trgovinu i izvoz-uvoz u stečaju</izvorni_sadrzaj>
    <derivirana_varijabla naziv="DomainObject.Predmet.ProtustrankaIDrugi_1">EUROKIM d.o.o. za trgovinu i izvoz-uvoz u stečaju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EUROKIM d.o.o. za trgovinu i izvoz-uvoz u stečaju, OIB 58824415564, Palmotićeva 15, 10000 Zagreb</izvorni_sadrzaj>
    <derivirana_varijabla naziv="DomainObject.Predmet.ProtustrankaIDrugiAdressOIB_1">EUROKIM d.o.o. za trgovinu i izvoz-uvoz u stečaju, OIB 58824415564, Palmotićeva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EUROKIM d.o.o. za trgovinu i izvoz-uvoz u stečaju</item>
      <item>FINA Regionalni centar Zagreb</item>
      <item>H-ABDUCO d.o.o.</item>
      <item>Porezna uprava, Područni ured Zagreb</item>
      <item>Županijsko državno odvjetništvo u Zagrebu</item>
      <item>Franjo Bubalo</item>
      <item>Odvjetničko društvo Župić &amp; partneri d.o.o</item>
      <item>Županijsko državno odvjetništvo u Karlovcu</item>
    </izvorni_sadrzaj>
    <derivirana_varijabla naziv="DomainObject.Predmet.SudioniciListNaziv_1">
      <item>EUROKIM d.o.o. za trgovinu i izvoz-uvoz u stečaju</item>
      <item>FINA Regionalni centar Zagreb</item>
      <item>H-ABDUCO d.o.o.</item>
      <item>Porezna uprava, Područni ured Zagreb</item>
      <item>Županijsko državno odvjetništvo u Zagrebu</item>
      <item>Franjo Bubalo</item>
      <item>Odvjetničko društvo Župić &amp; partneri d.o.o</item>
      <item>Županijsko državno odvjetništvo u Karlovcu</item>
    </derivirana_varijabla>
  </DomainObject.Predmet.SudioniciListNaziv>
  <DomainObject.Predmet.SudioniciListAdressOIB>
    <izvorni_sadrzaj>
      <item>EUROKIM d.o.o. za trgovinu i izvoz-uvoz u stečaju, OIB 58824415564, Palmotićeva 15,10000 Zagreb</item>
      <item>FINA Regionalni centar Zagreb, OIB 85821130368, Trg svibanjskih žrtava 1995. Br. 1,10000 Zagreb</item>
      <item>H-ABDUCO d.o.o., OIB 13667298928, Slavonska avenija 6A,10000 Zagreb</item>
      <item>Porezna uprava, Područni ured Zagreb, OIB 18683136487, Av. Dubrovnik 32,10000 Zagreb</item>
      <item>Županijsko državno odvjetništvo u Zagrebu, Savska cesta 41,10000 Zagreb</item>
      <item>Franjo Bubalo, OIB 38729228247, Vajdin Vijenac 16,10000 Zagreb</item>
      <item>Odvjetničko društvo Župić &amp; partneri d.o.o, OIB 42524586447, Ulica grada Vukovara 269f,10000 Zagreb</item>
      <item>Županijsko državno odvjetništvo u Karlovcu, OIB 96351974803, Trg hrvatskihi branitelja 1,47000 Karlovac</item>
    </izvorni_sadrzaj>
    <derivirana_varijabla naziv="DomainObject.Predmet.SudioniciListAdressOIB_1">
      <item>EUROKIM d.o.o. za trgovinu i izvoz-uvoz u stečaju, OIB 58824415564, Palmotićeva 15,10000 Zagreb</item>
      <item>FINA Regionalni centar Zagreb, OIB 85821130368, Trg svibanjskih žrtava 1995. Br. 1,10000 Zagreb</item>
      <item>H-ABDUCO d.o.o., OIB 13667298928, Slavonska avenija 6A,10000 Zagreb</item>
      <item>Porezna uprava, Područni ured Zagreb, OIB 18683136487, Av. Dubrovnik 32,10000 Zagreb</item>
      <item>Županijsko državno odvjetništvo u Zagrebu, Savska cesta 41,10000 Zagreb</item>
      <item>Franjo Bubalo, OIB 38729228247, Vajdin Vijenac 16,10000 Zagreb</item>
      <item>Odvjetničko društvo Župić &amp; partneri d.o.o, OIB 42524586447, Ulica grada Vukovara 269f,10000 Zagreb</item>
      <item>Županijsko državno odvjetništvo u Karlovcu, OIB 96351974803, Trg hrvatskihi branitelja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58824415564</item>
      <item>, OIB 85821130368</item>
      <item>, OIB 13667298928</item>
      <item>, OIB 18683136487</item>
      <item>, OIB null</item>
      <item>, OIB 38729228247</item>
      <item>, OIB 42524586447</item>
      <item>, OIB 96351974803</item>
    </izvorni_sadrzaj>
    <derivirana_varijabla naziv="DomainObject.Predmet.SudioniciListNazivOIB_1">
      <item>, OIB 58824415564</item>
      <item>, OIB 85821130368</item>
      <item>, OIB 13667298928</item>
      <item>, OIB 18683136487</item>
      <item>, OIB null</item>
      <item>, OIB 38729228247</item>
      <item>, OIB 42524586447</item>
      <item>, OIB 96351974803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Žiža, OIB 08163835361, Vinogradi Ludbreški 53 Ludbreg</item>
    </izvorni_sadrzaj>
    <derivirana_varijabla naziv="DomainObject.Predmet.StecajniUpraviteljiListAddressOIB_1">
      <item>Ivo Žiža, OIB 08163835361, Vinogradi Ludbreški 53 Ludbreg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ožujka 2019.</izvorni_sadrzaj>
    <derivirana_varijabla naziv="DomainObject.Predmet.DatumZadnjeOdrzaneSudskeRadnje_1">21. ožujka 2019.</derivirana_varijabla>
  </DomainObject.Predmet.DatumZadnjeOdrzaneSudskeRadnje>
  <DomainObject.PredzadnjaOdlukaIzPredmeta.DatumDonosenjaOdluke>
    <izvorni_sadrzaj>7. veljače 2019.</izvorni_sadrzaj>
    <derivirana_varijabla naziv="DomainObject.PredzadnjaOdlukaIzPredmeta.DatumDonosenjaOdluke_1">7. veljače 2019.</derivirana_varijabla>
  </DomainObject.PredzadnjaOdlukaIzPredmeta.DatumDonosenjaOdluke>
  <DomainObject.PredzadnjaOdlukaIzPredmeta.Oznaka>
    <izvorni_sadrzaj>St-5858/2016-43</izvorni_sadrzaj>
    <derivirana_varijabla naziv="DomainObject.PredzadnjaOdlukaIzPredmeta.Oznaka_1">St-5858/2016-43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9050EF-7E91-4900-B75A-E37D8162A5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1095</properties:Words>
  <properties:Characters>5929</properties:Characters>
  <properties:Lines>151</properties:Lines>
  <properties:Paragraphs>58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2019-03-21T09:54:00Z</dcterms:created>
  <dc:creator>Korisnik</dc:creator>
  <cp:lastModifiedBy>Draženka Prpić</cp:lastModifiedBy>
  <cp:lastPrinted>2019-04-01T07:16:00Z</cp:lastPrinted>
  <dcterms:modified xmlns:xsi="http://www.w3.org/2001/XMLSchema-instance" xsi:type="dcterms:W3CDTF">2019-04-01T07:17:00Z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PRODAJI-EUROKIM d.o.o.-St-5858-16-NOVI ZAKON.docx)</vt:lpwstr>
  </prop:property>
  <prop:property name="CC_coloring" pid="4" fmtid="{D5CDD505-2E9C-101B-9397-08002B2CF9AE}">
    <vt:bool>false</vt:bool>
  </prop:property>
  <prop:property name="BrojStranica" pid="5" fmtid="{D5CDD505-2E9C-101B-9397-08002B2CF9AE}">
    <vt:i4>4</vt:i4>
  </prop:property>
</prop:Properties>
</file>