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1B552" w14:paraId="3A9DA764" w:rsidRDefault="00C805C2" w:rsidP="00C805C2" w:rsidR="00C805C2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4D2B7B9F" w:rsidRDefault="00C805C2" w:rsidP="00C805C2" w:rsidR="00C805C2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183269DE" w:rsidRDefault="00C805C2" w:rsidP="00C805C2" w:rsidR="00C805C2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61141ABA" w:rsidRDefault="00C805C2" w:rsidP="00C805C2" w:rsidR="00C805C2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St-1753/2017</w:t>
      </w:r>
    </w:p>
    <w:p w14:textId="77777777" w14:paraId="5B522A6F" w:rsidRDefault="00C805C2" w:rsidP="00C805C2" w:rsidR="00C805C2">
      <w:pPr>
        <w:rPr>
          <w:sz w:val="22"/>
          <w:szCs w:val="22"/>
        </w:rPr>
      </w:pPr>
    </w:p>
    <w:p w14:textId="77777777" w14:paraId="7A32CE7F" w:rsidRDefault="00C805C2" w:rsidP="00C805C2" w:rsidR="00C805C2">
      <w:pPr>
        <w:rPr>
          <w:sz w:val="22"/>
          <w:szCs w:val="22"/>
        </w:rPr>
      </w:pPr>
    </w:p>
    <w:p w14:textId="77777777" w14:paraId="0A28C6BD" w:rsidRDefault="00C805C2" w:rsidP="00C805C2" w:rsidR="00C805C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SIGNA-PRESS jednostavno društvo s ograničenom odgovornošću za izdavačku djelatnost, trgovinu i usluge, Zagreb, CMP Savica Šanci 119, OIB: 63803760163, dana 28. rujna 2017.g.          </w:t>
      </w:r>
    </w:p>
    <w:p w14:textId="77777777" w14:paraId="595D0A04" w:rsidRDefault="00C805C2" w:rsidP="00C805C2" w:rsidR="00C805C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61560E9F" w:rsidRDefault="00C805C2" w:rsidP="00C805C2" w:rsidR="00C805C2">
      <w:pPr>
        <w:jc w:val="both"/>
        <w:rPr>
          <w:sz w:val="22"/>
          <w:szCs w:val="22"/>
        </w:rPr>
      </w:pPr>
    </w:p>
    <w:p w14:textId="77777777" w14:paraId="3D7BDB6E" w:rsidRDefault="00C805C2" w:rsidP="00C805C2" w:rsidR="00C805C2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539DD37E" w:rsidRDefault="00C805C2" w:rsidP="00C805C2" w:rsidR="00C805C2">
      <w:pPr>
        <w:jc w:val="center"/>
        <w:rPr>
          <w:sz w:val="22"/>
          <w:szCs w:val="22"/>
        </w:rPr>
      </w:pPr>
    </w:p>
    <w:p w14:textId="77777777" w14:paraId="68C75C04" w:rsidRDefault="00C805C2" w:rsidP="00C805C2" w:rsidR="00C805C2">
      <w:pPr>
        <w:rPr>
          <w:b/>
          <w:sz w:val="22"/>
          <w:szCs w:val="22"/>
        </w:rPr>
      </w:pPr>
    </w:p>
    <w:p w14:textId="77777777" w14:paraId="4321FE16" w:rsidRDefault="00C805C2" w:rsidP="00C805C2" w:rsidR="00C805C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SIGNA-PRESS jednostavno društvo s ograničenom odgovornošću za izdavačku djelatnost, trgovinu i usluge, Zagreb, CMP Savica Šanci 119, OIB: 63803760163.</w:t>
      </w:r>
    </w:p>
    <w:p w14:textId="77777777" w14:paraId="0A1D7CC5" w:rsidRDefault="00C805C2" w:rsidP="00C805C2" w:rsidR="00C805C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   Iznos duga evidentiran na temelju neizvršenih osnova za plaćanje 19.427,22 kn.</w:t>
      </w:r>
    </w:p>
    <w:p w14:textId="77777777" w14:paraId="28483ED3" w:rsidRDefault="00C805C2" w:rsidP="00C805C2" w:rsidR="00C805C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769EF366" w:rsidRDefault="00C805C2" w:rsidP="00C805C2" w:rsidR="00C805C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4AEC8C96" w:rsidRDefault="00C805C2" w:rsidP="00C805C2" w:rsidR="00C805C2">
      <w:pPr>
        <w:ind w:firstLine="708"/>
        <w:jc w:val="both"/>
        <w:rPr>
          <w:sz w:val="22"/>
          <w:szCs w:val="22"/>
        </w:rPr>
      </w:pPr>
    </w:p>
    <w:p w14:textId="77777777" w14:paraId="6FDA2BFC" w:rsidRDefault="00C805C2" w:rsidP="00C805C2" w:rsidR="00C805C2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1FD6460E" w:rsidRDefault="00C805C2" w:rsidP="00C805C2" w:rsidR="00C805C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7A4A42F3" w:rsidRDefault="00C805C2" w:rsidP="00C805C2" w:rsidR="00C805C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0DF76981" w:rsidRDefault="00C805C2" w:rsidP="00C805C2" w:rsidR="00C805C2">
      <w:pPr>
        <w:jc w:val="both"/>
        <w:rPr>
          <w:sz w:val="22"/>
          <w:szCs w:val="22"/>
        </w:rPr>
      </w:pPr>
    </w:p>
    <w:p w14:textId="77777777" w14:paraId="67972BB0" w:rsidRDefault="00C805C2" w:rsidP="00C805C2" w:rsidR="00C805C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28. rujna 2017.g.   </w:t>
      </w:r>
    </w:p>
    <w:p w14:textId="77777777" w14:paraId="2D73F720" w:rsidRDefault="00C805C2" w:rsidP="00C805C2" w:rsidR="00C805C2">
      <w:pPr>
        <w:jc w:val="center"/>
        <w:rPr>
          <w:sz w:val="22"/>
          <w:szCs w:val="22"/>
        </w:rPr>
      </w:pPr>
    </w:p>
    <w:p w14:textId="77777777" w14:paraId="54DC4796" w:rsidRDefault="00C805C2" w:rsidP="00C805C2" w:rsidR="00C805C2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21B331D7" w:rsidRDefault="00C805C2" w:rsidP="00C805C2" w:rsidR="00C805C2">
      <w:pPr>
        <w:ind w:firstLine="708" w:left="5664"/>
        <w:jc w:val="both"/>
        <w:rPr>
          <w:sz w:val="22"/>
          <w:szCs w:val="22"/>
        </w:rPr>
      </w:pPr>
    </w:p>
    <w:p w14:textId="77777777" w14:paraId="728BD19B" w:rsidRDefault="00C805C2" w:rsidP="00C805C2" w:rsidR="00C805C2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78F5129A" w:rsidRDefault="00C805C2" w:rsidP="00C805C2" w:rsidR="00C805C2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6CD7A257" w:rsidRDefault="00C805C2" w:rsidP="00C805C2" w:rsidR="00C805C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277BE250" w:rsidRDefault="00C805C2" w:rsidP="00C805C2" w:rsidR="00C805C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56A5D088" w:rsidRDefault="00C805C2" w:rsidP="00C805C2" w:rsidR="00C805C2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323DD776" w:rsidRDefault="00C805C2" w:rsidP="00C805C2" w:rsidR="00C805C2">
      <w:pPr>
        <w:jc w:val="center"/>
        <w:rPr>
          <w:sz w:val="22"/>
          <w:szCs w:val="22"/>
        </w:rPr>
      </w:pPr>
    </w:p>
    <w:p w14:textId="77777777" w14:paraId="097F8C7B" w:rsidRDefault="00C805C2" w:rsidP="00C805C2" w:rsidR="00C805C2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7D3D1083" w:rsidRDefault="00C805C2" w:rsidP="00C805C2" w:rsidR="00C805C2">
      <w:pPr>
        <w:tabs>
          <w:tab w:pos="709" w:val="left"/>
        </w:tabs>
        <w:rPr>
          <w:sz w:val="22"/>
          <w:szCs w:val="22"/>
        </w:rPr>
      </w:pPr>
    </w:p>
    <w:p w14:textId="03847016" w14:paraId="03847016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5C2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80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5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5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5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5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805C2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805C2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5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05C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80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5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5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5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5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805C2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805C2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5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05C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200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St-1753/2017</izvorni_sadrzaj>
    <derivirana_varijabla naziv="DomainObject.Predmet.OznakaBroj_1">St-1753/2017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SIGNA-PRESS jednostavno društvo s ograničenom odgovornošću za izdvačku djelatnost, trgovinu i usluge</izvorni_sadrzaj>
    <derivirana_varijabla naziv="DomainObject.Predmet.ProtustrankaFormated_1">  SIGNA-PRESS jednostavno društvo s ograničenom odgovornošću za izdvačku djelatnost, trgovinu i usluge</derivirana_varijabla>
  </DomainObject.Predmet.ProtustrankaFormated>
  <DomainObject.Predmet.ProtustrankaFormatedOIB>
    <izvorni_sadrzaj>  SIGNA-PRESS jednostavno društvo s ograničenom odgovornošću za izdvačku djelatnost, trgovinu i usluge, OIB 63803760163</izvorni_sadrzaj>
    <derivirana_varijabla naziv="DomainObject.Predmet.ProtustrankaFormatedOIB_1">  SIGNA-PRESS jednostavno društvo s ograničenom odgovornošću za izdvačku djelatnost, trgovinu i usluge, OIB 63803760163</derivirana_varijabla>
  </DomainObject.Predmet.ProtustrankaFormatedOIB>
  <DomainObject.Predmet.ProtustrankaFormatedWithAdress>
    <izvorni_sadrzaj> SIGNA-PRESS jednostavno društvo s ograničenom odgovornošću za izdvačku djelatnost, trgovinu i usluge, CMP Savica Šanci 119 , 10000 Zagreb</izvorni_sadrzaj>
    <derivirana_varijabla naziv="DomainObject.Predmet.ProtustrankaFormatedWithAdress_1"> SIGNA-PRESS jednostavno društvo s ograničenom odgovornošću za izdvačku djelatnost, trgovinu i usluge, CMP Savica Šanci 119 , 10000 Zagreb</derivirana_varijabla>
  </DomainObject.Predmet.ProtustrankaFormatedWithAdress>
  <DomainObject.Predmet.ProtustrankaFormatedWithAdressOIB>
    <izvorni_sadrzaj> SIGNA-PRESS jednostavno društvo s ograničenom odgovornošću za izdvačku djelatnost, trgovinu i usluge, OIB 63803760163, CMP Savica Šanci 119 , 10000 Zagreb</izvorni_sadrzaj>
    <derivirana_varijabla naziv="DomainObject.Predmet.ProtustrankaFormatedWithAdressOIB_1"> SIGNA-PRESS jednostavno društvo s ograničenom odgovornošću za izdvačku djelatnost, trgovinu i usluge, OIB 63803760163, CMP Savica Šanci 119 , 10000 Zagreb</derivirana_varijabla>
  </DomainObject.Predmet.ProtustrankaFormatedWithAdressOIB>
  <DomainObject.Predmet.ProtustrankaWithAdress>
    <izvorni_sadrzaj>SIGNA-PRESS jednostavno društvo s ograničenom odgovornošću za izdvačku djelatnost, trgovinu i usluge CMP Savica Šanci 119 , 10000 Zagreb</izvorni_sadrzaj>
    <derivirana_varijabla naziv="DomainObject.Predmet.ProtustrankaWithAdress_1">SIGNA-PRESS jednostavno društvo s ograničenom odgovornošću za izdvačku djelatnost, trgovinu i usluge CMP Savica Šanci 119 , 10000 Zagreb</derivirana_varijabla>
  </DomainObject.Predmet.ProtustrankaWithAdress>
  <DomainObject.Predmet.ProtustrankaWithAdressOIB>
    <izvorni_sadrzaj>SIGNA-PRESS jednostavno društvo s ograničenom odgovornošću za izdvačku djelatnost, trgovinu i usluge, OIB 63803760163, CMP Savica Šanci 119 , 10000 Zagreb</izvorni_sadrzaj>
    <derivirana_varijabla naziv="DomainObject.Predmet.ProtustrankaWithAdressOIB_1">SIGNA-PRESS jednostavno društvo s ograničenom odgovornošću za izdvačku djelatnost, trgovinu i usluge, OIB 63803760163, CMP Savica Šanci 119 , 10000 Zagreb</derivirana_varijabla>
  </DomainObject.Predmet.ProtustrankaWithAdressOIB>
  <DomainObject.Predmet.ProtustrankaNazivFormated>
    <izvorni_sadrzaj>SIGNA-PRESS jednostavno društvo s ograničenom odgovornošću za izdvačku djelatnost, trgovinu i usluge</izvorni_sadrzaj>
    <derivirana_varijabla naziv="DomainObject.Predmet.ProtustrankaNazivFormated_1">SIGNA-PRESS jednostavno društvo s ograničenom odgovornošću za izdvačku djelatnost, trgovinu i usluge</derivirana_varijabla>
  </DomainObject.Predmet.ProtustrankaNazivFormated>
  <DomainObject.Predmet.ProtustrankaNazivFormatedOIB>
    <izvorni_sadrzaj>SIGNA-PRESS jednostavno društvo s ograničenom odgovornošću za izdvačku djelatnost, trgovinu i usluge, OIB 63803760163</izvorni_sadrzaj>
    <derivirana_varijabla naziv="DomainObject.Predmet.ProtustrankaNazivFormatedOIB_1">SIGNA-PRESS jednostavno društvo s ograničenom odgovornošću za izdvačku djelatnost, trgovinu i usluge, OIB 63803760163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SIGNA-PRESS jednostavno društvo s ograničenom odgovornošću za izdvačku djelatnost, trgovinu i usluge</item>
    </izvorni_sadrzaj>
    <derivirana_varijabla naziv="DomainObject.Predmet.ProtuStrankaListFormated_1">
      <item>SIGNA-PRESS jednostavno društvo s ograničenom odgovornošću za izdvačku djelatnost, trgovinu i usluge</item>
    </derivirana_varijabla>
  </DomainObject.Predmet.ProtuStrankaListFormated>
  <DomainObject.Predmet.ProtuStrankaListFormatedOIB>
    <izvorni_sadrzaj>
      <item>SIGNA-PRESS jednostavno društvo s ograničenom odgovornošću za izdvačku djelatnost, trgovinu i usluge, OIB 63803760163</item>
    </izvorni_sadrzaj>
    <derivirana_varijabla naziv="DomainObject.Predmet.ProtuStrankaListFormatedOIB_1">
      <item>SIGNA-PRESS jednostavno društvo s ograničenom odgovornošću za izdvačku djelatnost, trgovinu i usluge, OIB 63803760163</item>
    </derivirana_varijabla>
  </DomainObject.Predmet.ProtuStrankaListFormatedOIB>
  <DomainObject.Predmet.ProtuStrankaListFormatedWithAdress>
    <izvorni_sadrzaj>
      <item>SIGNA-PRESS jednostavno društvo s ograničenom odgovornošću za izdvačku djelatnost, trgovinu i usluge, CMP Savica Šanci 119 , 10000 Zagreb</item>
    </izvorni_sadrzaj>
    <derivirana_varijabla naziv="DomainObject.Predmet.ProtuStrankaListFormatedWithAdress_1">
      <item>SIGNA-PRESS jednostavno društvo s ograničenom odgovornošću za izdvačku djelatnost, trgovinu i usluge, CMP Savica Šanci 119 , 10000 Zagreb</item>
    </derivirana_varijabla>
  </DomainObject.Predmet.ProtuStrankaListFormatedWithAdress>
  <DomainObject.Predmet.ProtuStrankaListFormatedWithAdressOIB>
    <izvorni_sadrzaj>
      <item>SIGNA-PRESS jednostavno društvo s ograničenom odgovornošću za izdvačku djelatnost, trgovinu i usluge, OIB 63803760163, CMP Savica Šanci 119 , 10000 Zagreb</item>
    </izvorni_sadrzaj>
    <derivirana_varijabla naziv="DomainObject.Predmet.ProtuStrankaListFormatedWithAdressOIB_1">
      <item>SIGNA-PRESS jednostavno društvo s ograničenom odgovornošću za izdvačku djelatnost, trgovinu i usluge, OIB 63803760163, CMP Savica Šanci 119 , 10000 Zagreb</item>
    </derivirana_varijabla>
  </DomainObject.Predmet.ProtuStrankaListFormatedWithAdressOIB>
  <DomainObject.Predmet.ProtuStrankaListNazivFormated>
    <izvorni_sadrzaj>
      <item>SIGNA-PRESS jednostavno društvo s ograničenom odgovornošću za izdvačku djelatnost, trgovinu i usluge</item>
    </izvorni_sadrzaj>
    <derivirana_varijabla naziv="DomainObject.Predmet.ProtuStrankaListNazivFormated_1">
      <item>SIGNA-PRESS jednostavno društvo s ograničenom odgovornošću za izdvačku djelatnost, trgovinu i usluge</item>
    </derivirana_varijabla>
  </DomainObject.Predmet.ProtuStrankaListNazivFormated>
  <DomainObject.Predmet.ProtuStrankaListNazivFormatedOIB>
    <izvorni_sadrzaj>
      <item>SIGNA-PRESS jednostavno društvo s ograničenom odgovornošću za izdvačku djelatnost, trgovinu i usluge, OIB 63803760163</item>
    </izvorni_sadrzaj>
    <derivirana_varijabla naziv="DomainObject.Predmet.ProtuStrankaListNazivFormatedOIB_1">
      <item>SIGNA-PRESS jednostavno društvo s ograničenom odgovornošću za izdvačku djelatnost, trgovinu i usluge, OIB 63803760163</item>
    </derivirana_varijabla>
  </DomainObject.Predmet.ProtuStrankaListNazivFormatedOIB>
  <DomainObject.Predmet.OstaliListFormated>
    <izvorni_sadrzaj>
      <item>Ivan Hađina</item>
      <item>HRVATSKI ZAVOD ZA MIROVINSKO OSIGURANJE</item>
    </izvorni_sadrzaj>
    <derivirana_varijabla naziv="DomainObject.Predmet.OstaliListFormated_1">
      <item>Ivan Hađina</item>
      <item>HRVATSKI ZAVOD ZA MIROVINSKO OSIGURANJE</item>
    </derivirana_varijabla>
  </DomainObject.Predmet.OstaliListFormated>
  <DomainObject.Predmet.OstaliListFormatedOIB>
    <izvorni_sadrzaj>
      <item>Ivan Hađina, OIB 95201257267</item>
      <item>HRVATSKI ZAVOD ZA MIROVINSKO OSIGURANJE, OIB 84397956623</item>
    </izvorni_sadrzaj>
    <derivirana_varijabla naziv="DomainObject.Predmet.OstaliListFormatedOIB_1">
      <item>Ivan Hađina, OIB 95201257267</item>
      <item>HRVATSKI ZAVOD ZA MIROVINSKO OSIGURANJE, OIB 84397956623</item>
    </derivirana_varijabla>
  </DomainObject.Predmet.OstaliListFormatedOIB>
  <DomainObject.Predmet.OstaliListFormatedWithAdress>
    <izvorni_sadrzaj>
      <item>Ivan Hađina, Hrvoja Macanovića 59, 10000 Zagreb</item>
      <item>HRVATSKI ZAVOD ZA MIROVINSKO OSIGURANJE, Trpimirova 4, 10000 Zagreb</item>
    </izvorni_sadrzaj>
    <derivirana_varijabla naziv="DomainObject.Predmet.OstaliListFormatedWithAdress_1">
      <item>Ivan Hađina, Hrvoja Macanovića 59,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Ivan Hađina, OIB 95201257267, Hrvoja Macanovića 59, 10000 Zagreb</item>
      <item>HRVATSKI ZAVOD ZA MIROVINSKO OSIGURANJE, OIB 84397956623, Trpimirova 4, 10000 Zagreb</item>
    </izvorni_sadrzaj>
    <derivirana_varijabla naziv="DomainObject.Predmet.OstaliListFormatedWithAdressOIB_1">
      <item>Ivan Hađina, OIB 95201257267, Hrvoja Macanovića 59,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 Hađina</item>
      <item>HRVATSKI ZAVOD ZA MIROVINSKO OSIGURANJE</item>
    </izvorni_sadrzaj>
    <derivirana_varijabla naziv="DomainObject.Predmet.OstaliListNazivFormated_1">
      <item>Ivan Hađina</item>
      <item>HRVATSKI ZAVOD ZA MIROVINSKO OSIGURANJE</item>
    </derivirana_varijabla>
  </DomainObject.Predmet.OstaliListNazivFormated>
  <DomainObject.Predmet.OstaliListNazivFormatedOIB>
    <izvorni_sadrzaj>
      <item>Ivan Hađina, OIB 95201257267</item>
      <item>HRVATSKI ZAVOD ZA MIROVINSKO OSIGURANJE, OIB 84397956623</item>
    </izvorni_sadrzaj>
    <derivirana_varijabla naziv="DomainObject.Predmet.OstaliListNazivFormatedOIB_1">
      <item>Ivan Hađina, OIB 95201257267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SIGNA-PRESS jednostavno društvo s ograničenom odgovornošću za izdvačku djelatnost, trgovinu i usluge</izvorni_sadrzaj>
    <derivirana_varijabla naziv="DomainObject.Predmet.ProtustrankaIDrugi_1">SIGNA-PRESS jednostavno društvo s ograničenom odgovornošću za izdvačku djelatnost,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SIGNA-PRESS jednostavno društvo s ograničenom odgovornošću za izdvačku djelatnost, trgovinu i usluge, OIB 63803760163, CMP Savica Šanci 119 , 10000 Zagreb</izvorni_sadrzaj>
    <derivirana_varijabla naziv="DomainObject.Predmet.ProtustrankaIDrugiAdressOIB_1">SIGNA-PRESS jednostavno društvo s ograničenom odgovornošću za izdvačku djelatnost, trgovinu i usluge, OIB 63803760163, CMP Savica Šanci 119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SIGNA-PRESS jednostavno društvo s ograničenom odgovornošću za izdvačku djelatnost, trgovinu i usluge</item>
      <item>FINA Regionalni centar Zagreb</item>
      <item>Ivan Hađina</item>
      <item>HRVATSKI ZAVOD ZA MIROVINSKO OSIGURANJE</item>
    </izvorni_sadrzaj>
    <derivirana_varijabla naziv="DomainObject.Predmet.SudioniciListNaziv_1">
      <item>SIGNA-PRESS jednostavno društvo s ograničenom odgovornošću za izdvačku djelatnost, trgovinu i usluge</item>
      <item>FINA Regionalni centar Zagreb</item>
      <item>Ivan Hađina</item>
      <item>HRVATSKI ZAVOD ZA MIROVINSKO OSIGURANJE</item>
    </derivirana_varijabla>
  </DomainObject.Predmet.SudioniciListNaziv>
  <DomainObject.Predmet.SudioniciListAdressOIB>
    <izvorni_sadrzaj>
      <item>SIGNA-PRESS jednostavno društvo s ograničenom odgovornošću za izdvačku djelatnost, trgovinu i usluge, OIB 63803760163, CMP Savica Šanci 119 ,10000 Zagreb</item>
      <item>FINA Regionalni centar Zagreb, OIB 85821130368, Trg svibanjskih žrtava 1995. 1,10000 Zagreb</item>
      <item>Ivan Hađina, OIB 95201257267, Hrvoja Macanovića 59,10000 Zagreb</item>
      <item>HRVATSKI ZAVOD ZA MIROVINSKO OSIGURANJE, OIB 84397956623, Trpimirova 4,10000 Zagreb</item>
    </izvorni_sadrzaj>
    <derivirana_varijabla naziv="DomainObject.Predmet.SudioniciListAdressOIB_1">
      <item>SIGNA-PRESS jednostavno društvo s ograničenom odgovornošću za izdvačku djelatnost, trgovinu i usluge, OIB 63803760163, CMP Savica Šanci 119 ,10000 Zagreb</item>
      <item>FINA Regionalni centar Zagreb, OIB 85821130368, Trg svibanjskih žrtava 1995. 1,10000 Zagreb</item>
      <item>Ivan Hađina, OIB 95201257267, Hrvoja Macanovića 59,10000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63803760163</item>
      <item>, OIB 85821130368</item>
      <item>, OIB 95201257267</item>
      <item>, OIB 84397956623</item>
    </izvorni_sadrzaj>
    <derivirana_varijabla naziv="DomainObject.Predmet.SudioniciListNazivOIB_1">
      <item>, OIB 63803760163</item>
      <item>, OIB 85821130368</item>
      <item>, OIB 95201257267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285</properties:Words>
  <properties:Characters>1598</properties:Characters>
  <properties:Lines>48</properties:Lines>
  <properties:Paragraphs>17</properties:Paragraphs>
  <properties:TotalTime>1</properties:TotalTime>
  <properties:ScaleCrop>false</properties:ScaleCrop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2017-09-28T08:30:00Z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