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59BBE" w14:paraId="448FE5A7" w:rsidRDefault="005F4A58" w:rsidP="005F4A58" w:rsidR="005F4A58">
      <w:pPr>
        <w:tabs>
          <w:tab w:pos="1160" w:val="left"/>
        </w:tabs>
        <w15:collapsed w:val="false"/>
        <w:rPr>
          <w:rFonts w:cs="Courier New" w:hAnsi="Courier New" w:ascii="Courier New"/>
        </w:rPr>
      </w:pPr>
      <w:bookmarkStart w:name="_GoBack" w:id="0"/>
      <w:bookmarkEnd w:id="0"/>
      <w:r w:rsidRPr="00233F8A">
        <w:rPr>
          <w:rFonts w:cs="Courier New" w:hAnsi="Courier New" w:ascii="Courier New"/>
        </w:rPr>
        <w:t>Za</w:t>
      </w:r>
      <w:r w:rsidR="005864B7">
        <w:rPr>
          <w:rFonts w:cs="Courier New" w:hAnsi="Courier New" w:ascii="Courier New"/>
        </w:rPr>
        <w:t xml:space="preserve">greb, </w:t>
      </w:r>
      <w:r w:rsidR="0081083E">
        <w:rPr>
          <w:rFonts w:cs="Courier New" w:hAnsi="Courier New" w:ascii="Courier New"/>
        </w:rPr>
        <w:t>24</w:t>
      </w:r>
      <w:r w:rsidR="00435C7A">
        <w:rPr>
          <w:rFonts w:cs="Courier New" w:hAnsi="Courier New" w:ascii="Courier New"/>
        </w:rPr>
        <w:t>.08.2018.</w:t>
      </w:r>
    </w:p>
    <w:p w14:textId="5F173B28" w14:paraId="5F6A23CA" w:rsidRDefault="005F4A58" w:rsidP="005F4A58" w:rsidR="005F4A58" w:rsidRPr="006B43A9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Naš znak: STE/0</w:t>
      </w:r>
      <w:r w:rsidR="00A64D5E">
        <w:rPr>
          <w:rFonts w:cs="Courier New" w:hAnsi="Courier New" w:ascii="Courier New"/>
        </w:rPr>
        <w:t>32</w:t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  <w:b/>
        </w:rPr>
        <w:t xml:space="preserve">Posl. br.: </w:t>
      </w:r>
      <w:r w:rsidRPr="00233F8A">
        <w:rPr>
          <w:rFonts w:cs="Courier New" w:hAnsi="Courier New" w:ascii="Courier New"/>
          <w:b/>
        </w:rPr>
        <w:t>St-</w:t>
      </w:r>
      <w:r w:rsidR="00435C7A">
        <w:rPr>
          <w:rFonts w:cs="Courier New" w:hAnsi="Courier New" w:ascii="Courier New"/>
          <w:b/>
        </w:rPr>
        <w:t>4</w:t>
      </w:r>
      <w:r w:rsidR="00A64D5E">
        <w:rPr>
          <w:rFonts w:cs="Courier New" w:hAnsi="Courier New" w:ascii="Courier New"/>
          <w:b/>
        </w:rPr>
        <w:t>308</w:t>
      </w:r>
      <w:r w:rsidR="00435C7A">
        <w:rPr>
          <w:rFonts w:cs="Courier New" w:hAnsi="Courier New" w:ascii="Courier New"/>
          <w:b/>
        </w:rPr>
        <w:t>/1</w:t>
      </w:r>
      <w:r w:rsidR="00A64D5E">
        <w:rPr>
          <w:rFonts w:cs="Courier New" w:hAnsi="Courier New" w:ascii="Courier New"/>
          <w:b/>
        </w:rPr>
        <w:t>5</w:t>
      </w:r>
    </w:p>
    <w:p w14:textId="77777777" w14:paraId="05EBDA59" w:rsidRDefault="005F4A58" w:rsidP="005F4A58" w:rsidR="005F4A58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4829A5DE" w14:paraId="44243344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 xml:space="preserve">TRGOVAČKI SUD U </w:t>
      </w:r>
      <w:r w:rsidR="00435C7A">
        <w:rPr>
          <w:rFonts w:cs="Courier New" w:hAnsi="Courier New" w:ascii="Courier New"/>
        </w:rPr>
        <w:t>ZAGREBU</w:t>
      </w:r>
    </w:p>
    <w:p w14:textId="39E96D17" w14:paraId="3BCF949D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435C7A">
        <w:rPr>
          <w:rFonts w:cs="Courier New" w:hAnsi="Courier New" w:ascii="Courier New"/>
        </w:rPr>
        <w:t>Amruševa 2/II</w:t>
      </w:r>
    </w:p>
    <w:p w14:textId="770959A0" w14:paraId="25852DDE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435C7A">
        <w:rPr>
          <w:rFonts w:cs="Courier New" w:hAnsi="Courier New" w:ascii="Courier New"/>
        </w:rPr>
        <w:t>10000 ZAGREB</w:t>
      </w:r>
    </w:p>
    <w:p w14:textId="77777777" w14:paraId="013D6788" w:rsidRDefault="005F4A58" w:rsidP="005F4A58" w:rsidR="005F4A58">
      <w:pPr>
        <w:tabs>
          <w:tab w:pos="1160" w:val="left"/>
        </w:tabs>
        <w:ind w:left="5529"/>
        <w:rPr>
          <w:rFonts w:cs="Courier New" w:hAnsi="Courier New" w:ascii="Courier New"/>
        </w:rPr>
      </w:pPr>
    </w:p>
    <w:p w14:textId="1492F95F" w14:paraId="2BB983A1" w:rsidRDefault="00910E34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0A7DA1">
        <w:rPr>
          <w:rFonts w:cs="Courier New" w:hAnsi="Courier New" w:ascii="Courier New"/>
        </w:rPr>
        <w:tab/>
      </w:r>
      <w:r w:rsidR="005F4A58">
        <w:rPr>
          <w:rFonts w:cs="Courier New" w:hAnsi="Courier New" w:ascii="Courier New"/>
        </w:rPr>
        <w:t xml:space="preserve">n/r. </w:t>
      </w:r>
      <w:r w:rsidR="000A7DA1">
        <w:rPr>
          <w:rFonts w:cs="Courier New" w:hAnsi="Courier New" w:ascii="Courier New"/>
        </w:rPr>
        <w:t xml:space="preserve">sudac </w:t>
      </w:r>
      <w:r w:rsidR="00A64D5E">
        <w:rPr>
          <w:rFonts w:cs="Courier New" w:hAnsi="Courier New" w:ascii="Courier New"/>
        </w:rPr>
        <w:t>Mihael Kovačić</w:t>
      </w:r>
    </w:p>
    <w:p w14:textId="77777777" w14:paraId="06FB8C50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7B42895A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429C314D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Stečajni dužnik: </w:t>
      </w:r>
    </w:p>
    <w:p w14:textId="77777777" w14:paraId="7D1C32E8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55358448" w14:paraId="03DECDC8" w:rsidRDefault="00817D6B" w:rsidP="00205F0E" w:rsidR="00205F0E">
      <w:pPr>
        <w:widowControl w:val="false"/>
        <w:autoSpaceDE w:val="false"/>
        <w:autoSpaceDN w:val="false"/>
        <w:adjustRightInd w:val="false"/>
        <w:rPr>
          <w:rFonts w:eastAsiaTheme="minorHAnsi" w:cs="Arial" w:hAnsi="Arial" w:ascii="Arial"/>
          <w:color w:val="002355"/>
          <w:lang w:val="en-US"/>
        </w:rPr>
      </w:pPr>
      <w:r>
        <w:rPr>
          <w:rFonts w:cs="Courier New" w:hAnsi="Courier New" w:ascii="Courier New"/>
          <w:b/>
        </w:rPr>
        <w:t xml:space="preserve">Stečajna masa iza </w:t>
      </w:r>
      <w:r w:rsidR="007466EB">
        <w:rPr>
          <w:rFonts w:cs="Courier New" w:hAnsi="Courier New" w:ascii="Courier New"/>
          <w:b/>
        </w:rPr>
        <w:t>PAŠKO DVA</w:t>
      </w:r>
      <w:r w:rsidR="00EA20F9">
        <w:rPr>
          <w:rFonts w:cs="Courier New" w:hAnsi="Courier New" w:ascii="Courier New"/>
          <w:b/>
        </w:rPr>
        <w:t xml:space="preserve"> </w:t>
      </w:r>
      <w:r w:rsidR="005F4A58">
        <w:rPr>
          <w:rFonts w:cs="Courier New" w:hAnsi="Courier New" w:ascii="Courier New"/>
          <w:b/>
        </w:rPr>
        <w:t xml:space="preserve">d.o.o. – u stečaju, </w:t>
      </w:r>
      <w:r>
        <w:rPr>
          <w:rFonts w:cs="Courier New" w:hAnsi="Courier New" w:ascii="Courier New"/>
          <w:b/>
        </w:rPr>
        <w:t>Zagreb</w:t>
      </w:r>
      <w:r w:rsidR="005F4A58">
        <w:rPr>
          <w:rFonts w:cs="Courier New" w:hAnsi="Courier New" w:ascii="Courier New"/>
          <w:b/>
        </w:rPr>
        <w:t xml:space="preserve">, </w:t>
      </w:r>
      <w:r>
        <w:rPr>
          <w:rFonts w:cs="Courier New" w:hAnsi="Courier New" w:ascii="Courier New"/>
          <w:b/>
        </w:rPr>
        <w:t>Petrinjska 28</w:t>
      </w:r>
      <w:r w:rsidR="005F4A58">
        <w:rPr>
          <w:rFonts w:cs="Courier New" w:hAnsi="Courier New" w:ascii="Courier New"/>
        </w:rPr>
        <w:t xml:space="preserve">, </w:t>
      </w:r>
      <w:r w:rsidR="005F4A58" w:rsidRPr="00F6337D">
        <w:rPr>
          <w:rFonts w:cs="Courier New" w:hAnsi="Courier New" w:ascii="Courier New"/>
          <w:b/>
        </w:rPr>
        <w:t>OIB:</w:t>
      </w:r>
      <w:r w:rsidR="00EA20F9">
        <w:rPr>
          <w:rFonts w:cs="Courier New" w:hAnsi="Courier New" w:ascii="Courier New"/>
          <w:b/>
          <w:lang w:eastAsia="hr-HR"/>
        </w:rPr>
        <w:t xml:space="preserve"> </w:t>
      </w:r>
      <w:r w:rsidR="007466EB">
        <w:rPr>
          <w:rFonts w:eastAsiaTheme="minorHAnsi" w:cs="Courier New" w:hAnsi="Courier New" w:ascii="Courier New"/>
          <w:b/>
          <w:lang w:val="en-US"/>
        </w:rPr>
        <w:t>26509166918</w:t>
      </w:r>
    </w:p>
    <w:p w14:textId="77777777" w14:paraId="6BE40546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25AB3515" w:rsidRDefault="005F4A58" w:rsidP="005F4A58" w:rsidR="005F4A58">
      <w:pPr>
        <w:tabs>
          <w:tab w:pos="1160" w:val="left"/>
        </w:tabs>
        <w:rPr>
          <w:rFonts w:cs="Courier New" w:hAnsi="Courier New" w:ascii="Courier New"/>
        </w:rPr>
      </w:pPr>
    </w:p>
    <w:p w14:textId="77777777" w14:paraId="34203AC6" w:rsidRDefault="005F4A58" w:rsidP="005F4A58" w:rsidR="005F4A58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IZVJEŠĆE O GOSPODARSKOM POLOŽAJU</w:t>
      </w:r>
    </w:p>
    <w:p w14:textId="77777777" w14:paraId="537B9718" w:rsidRDefault="005F4A58" w:rsidP="005F4A58" w:rsidR="005F4A58">
      <w:pPr>
        <w:tabs>
          <w:tab w:pos="1160" w:val="left"/>
        </w:tabs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STEČAJNOG DUŽNIKA I NJEGOVIM UZROCIMA</w:t>
      </w:r>
    </w:p>
    <w:p w14:textId="77777777" w14:paraId="47605367" w:rsidRDefault="005F4A58" w:rsidP="005F4A58" w:rsidR="005F4A58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</w:p>
    <w:p w14:textId="5BE3D2C1" w14:paraId="556C6E88" w:rsidRDefault="00FD13D8" w:rsidP="005F4A58" w:rsidR="005F4A58">
      <w:pPr>
        <w:tabs>
          <w:tab w:pos="1160" w:val="left"/>
        </w:tabs>
        <w:ind w:hanging="2835" w:left="2835"/>
        <w:jc w:val="center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 xml:space="preserve">IZVJEŠTAJNO ROČIŠTE: </w:t>
      </w:r>
      <w:r w:rsidR="007466EB">
        <w:rPr>
          <w:rFonts w:cs="Courier New" w:hAnsi="Courier New" w:ascii="Courier New"/>
          <w:b/>
        </w:rPr>
        <w:t>12</w:t>
      </w:r>
      <w:r w:rsidR="00450A61">
        <w:rPr>
          <w:rFonts w:cs="Courier New" w:hAnsi="Courier New" w:ascii="Courier New"/>
          <w:b/>
        </w:rPr>
        <w:t>.09</w:t>
      </w:r>
      <w:r w:rsidR="00F76329">
        <w:rPr>
          <w:rFonts w:cs="Courier New" w:hAnsi="Courier New" w:ascii="Courier New"/>
          <w:b/>
        </w:rPr>
        <w:t>.2018.</w:t>
      </w:r>
    </w:p>
    <w:p w14:textId="77777777" w14:paraId="3BD948A0" w:rsidRDefault="005F4A58" w:rsidP="005F4A58" w:rsidR="005F4A58">
      <w:pPr>
        <w:tabs>
          <w:tab w:pos="1160" w:val="left"/>
        </w:tabs>
        <w:ind w:hanging="2835" w:left="2835"/>
        <w:rPr>
          <w:rFonts w:cs="Courier New" w:hAnsi="Courier New" w:ascii="Courier New"/>
          <w:b/>
        </w:rPr>
      </w:pPr>
    </w:p>
    <w:p w14:textId="77777777" w14:paraId="19C3E736" w:rsidRDefault="005F4A58" w:rsidP="005F4A58" w:rsidR="005F4A58" w:rsidRPr="00477113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  <w:r w:rsidRPr="00477113">
        <w:rPr>
          <w:rFonts w:cs="Courier New" w:hAnsi="Courier New" w:ascii="Courier New"/>
          <w:b/>
        </w:rPr>
        <w:t>I. UVODNE NAPOMENE</w:t>
      </w:r>
    </w:p>
    <w:p w14:textId="77777777" w14:paraId="0B89C83B" w:rsidRDefault="005F4A58" w:rsidP="005F4A58" w:rsidR="005F4A58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</w:rPr>
      </w:pPr>
    </w:p>
    <w:p w14:textId="114DED38" w14:paraId="3FD32918" w:rsidRDefault="005F4A58" w:rsidP="00606B2A" w:rsidR="005F4A58" w:rsidRPr="00864D58">
      <w:pPr>
        <w:widowControl w:val="false"/>
        <w:autoSpaceDE w:val="false"/>
        <w:autoSpaceDN w:val="false"/>
        <w:adjustRightInd w:val="false"/>
        <w:jc w:val="both"/>
        <w:rPr>
          <w:rFonts w:eastAsiaTheme="minorHAnsi" w:cs="Arial" w:hAnsi="Arial" w:ascii="Arial"/>
          <w:color w:val="002355"/>
          <w:lang w:val="en-US"/>
        </w:rPr>
      </w:pPr>
      <w:r>
        <w:rPr>
          <w:rFonts w:cs="Courier New" w:hAnsi="Courier New" w:ascii="Courier New"/>
        </w:rPr>
        <w:t xml:space="preserve">Rješenjem pod gornjim poslovnim brojem od dana </w:t>
      </w:r>
      <w:r w:rsidR="007466EB">
        <w:rPr>
          <w:rFonts w:cs="Courier New" w:hAnsi="Courier New" w:ascii="Courier New"/>
        </w:rPr>
        <w:t>29.05.</w:t>
      </w:r>
      <w:r w:rsidR="00F76329">
        <w:rPr>
          <w:rFonts w:cs="Courier New" w:hAnsi="Courier New" w:ascii="Courier New"/>
        </w:rPr>
        <w:t>2018</w:t>
      </w:r>
      <w:r>
        <w:rPr>
          <w:rFonts w:cs="Courier New" w:hAnsi="Courier New" w:ascii="Courier New"/>
        </w:rPr>
        <w:t>.</w:t>
      </w:r>
      <w:r w:rsidR="007466EB">
        <w:rPr>
          <w:rFonts w:cs="Courier New" w:hAnsi="Courier New" w:ascii="Courier New"/>
        </w:rPr>
        <w:t xml:space="preserve"> godine</w:t>
      </w:r>
      <w:r>
        <w:rPr>
          <w:rFonts w:cs="Courier New" w:hAnsi="Courier New" w:ascii="Courier New"/>
        </w:rPr>
        <w:t xml:space="preserve"> određen je nastavak stečajnog postupka </w:t>
      </w:r>
      <w:r w:rsidR="00FD13D8">
        <w:rPr>
          <w:rFonts w:cs="Courier New" w:hAnsi="Courier New" w:ascii="Courier New"/>
        </w:rPr>
        <w:t xml:space="preserve">u odnosu na stečajnu masu iza </w:t>
      </w:r>
      <w:r w:rsidR="00943037">
        <w:rPr>
          <w:rFonts w:cs="Courier New" w:hAnsi="Courier New" w:ascii="Courier New"/>
        </w:rPr>
        <w:t xml:space="preserve">društva </w:t>
      </w:r>
      <w:r w:rsidR="00B071F7">
        <w:rPr>
          <w:rFonts w:cs="Courier New" w:hAnsi="Courier New" w:ascii="Courier New"/>
        </w:rPr>
        <w:t>PAŠKO DVA</w:t>
      </w:r>
      <w:r w:rsidR="00FD13D8">
        <w:rPr>
          <w:rFonts w:cs="Courier New" w:hAnsi="Courier New" w:ascii="Courier New"/>
        </w:rPr>
        <w:t xml:space="preserve"> d.o.o.</w:t>
      </w:r>
      <w:r w:rsidR="005C29EA">
        <w:rPr>
          <w:rFonts w:cs="Courier New" w:hAnsi="Courier New" w:ascii="Courier New"/>
          <w:b/>
        </w:rPr>
        <w:t xml:space="preserve">, </w:t>
      </w:r>
      <w:r w:rsidR="00B071F7">
        <w:rPr>
          <w:rFonts w:cs="Courier New" w:hAnsi="Courier New" w:ascii="Courier New"/>
        </w:rPr>
        <w:t xml:space="preserve">Zagreb, </w:t>
      </w:r>
      <w:r w:rsidR="005C29EA">
        <w:rPr>
          <w:rFonts w:cs="Courier New" w:hAnsi="Courier New" w:ascii="Courier New"/>
        </w:rPr>
        <w:t xml:space="preserve">Braće Domanny 4, OIB: </w:t>
      </w:r>
      <w:r w:rsidR="0011011B">
        <w:rPr>
          <w:rFonts w:cs="Courier New" w:hAnsi="Courier New" w:ascii="Courier New"/>
        </w:rPr>
        <w:t>35975384576.</w:t>
      </w:r>
    </w:p>
    <w:p w14:textId="77777777" w14:paraId="22DC5743" w:rsidRDefault="005F4A58" w:rsidP="005F4A58" w:rsidR="005F4A58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7777777" w14:paraId="7A0C5B23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C40D4F">
        <w:rPr>
          <w:rFonts w:cs="Courier New" w:hAnsi="Courier New" w:ascii="Courier New"/>
          <w:b/>
        </w:rPr>
        <w:t>II. OSNOVNI PODACI O STEČAJNOM DUŽNIKU</w:t>
      </w:r>
    </w:p>
    <w:p w14:textId="77777777" w14:paraId="4706413C" w:rsidRDefault="009A45C0" w:rsidP="005F4A58" w:rsidR="009A45C0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B988A77" w14:paraId="4451D5D7" w:rsidRDefault="009A45C0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Dužnik je od novog upisa u sudski registar registriran kod Trgovačkog suda u </w:t>
      </w:r>
      <w:r w:rsidR="0062731D">
        <w:rPr>
          <w:rFonts w:cs="Courier New" w:hAnsi="Courier New" w:ascii="Courier New"/>
        </w:rPr>
        <w:t>Zagrebu</w:t>
      </w:r>
      <w:r>
        <w:rPr>
          <w:rFonts w:cs="Courier New" w:hAnsi="Courier New" w:ascii="Courier New"/>
        </w:rPr>
        <w:t xml:space="preserve"> kao stečajna masa iza </w:t>
      </w:r>
      <w:r w:rsidR="00DA399E">
        <w:rPr>
          <w:rFonts w:cs="Courier New" w:hAnsi="Courier New" w:ascii="Courier New"/>
        </w:rPr>
        <w:t>PAŠKO DVA d.o.o.</w:t>
      </w:r>
      <w:r w:rsidR="00DA399E">
        <w:rPr>
          <w:rFonts w:cs="Courier New" w:hAnsi="Courier New" w:ascii="Courier New"/>
          <w:b/>
        </w:rPr>
        <w:t xml:space="preserve"> </w:t>
      </w:r>
      <w:r w:rsidR="00DA399E" w:rsidRPr="009A45C0">
        <w:rPr>
          <w:rFonts w:cs="Courier New" w:hAnsi="Courier New" w:ascii="Courier New"/>
        </w:rPr>
        <w:t xml:space="preserve">– u stečaju, </w:t>
      </w:r>
      <w:r w:rsidR="00DA399E">
        <w:rPr>
          <w:rFonts w:cs="Courier New" w:hAnsi="Courier New" w:ascii="Courier New"/>
        </w:rPr>
        <w:t>Zagreb, Petrinjska 28, OIB: 26509166918.</w:t>
      </w:r>
    </w:p>
    <w:p w14:textId="77777777" w14:paraId="2E93EA84" w:rsidRDefault="00DA399E" w:rsidP="005F4A58" w:rsidR="00DA399E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128566A9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TVRTKA: </w:t>
      </w:r>
      <w:r>
        <w:rPr>
          <w:rFonts w:cs="Courier New" w:hAnsi="Courier New" w:ascii="Courier New"/>
        </w:rPr>
        <w:tab/>
        <w:t xml:space="preserve">  </w:t>
      </w:r>
      <w:r>
        <w:rPr>
          <w:rFonts w:cs="Courier New" w:hAnsi="Courier New" w:ascii="Courier New"/>
        </w:rPr>
        <w:tab/>
      </w:r>
    </w:p>
    <w:p w14:textId="24173738" w14:paraId="22C014CC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3A76A1">
        <w:rPr>
          <w:rFonts w:cs="Courier New" w:hAnsi="Courier New" w:ascii="Courier New"/>
        </w:rPr>
        <w:t xml:space="preserve">Stečajna masa iza </w:t>
      </w:r>
      <w:r w:rsidR="00DA399E">
        <w:rPr>
          <w:rFonts w:cs="Courier New" w:hAnsi="Courier New" w:ascii="Courier New"/>
        </w:rPr>
        <w:t>PAŠKO DVA</w:t>
      </w:r>
      <w:r w:rsidR="00840AB2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d.o.o., u stečaju</w:t>
      </w:r>
      <w:r w:rsidRPr="00E922DF">
        <w:rPr>
          <w:rFonts w:cs="Courier New" w:hAnsi="Courier New" w:ascii="Courier New"/>
        </w:rPr>
        <w:t xml:space="preserve"> </w:t>
      </w:r>
    </w:p>
    <w:p w14:textId="77777777" w14:paraId="3DEAA0D0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</w:t>
      </w:r>
    </w:p>
    <w:p w14:textId="77777777" w14:paraId="6D282912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SJEDIŠTE: </w:t>
      </w:r>
      <w:r>
        <w:rPr>
          <w:rFonts w:cs="Courier New" w:hAnsi="Courier New" w:ascii="Courier New"/>
        </w:rPr>
        <w:tab/>
      </w:r>
    </w:p>
    <w:p w14:textId="2A9DEE9C" w14:paraId="38BC8BC1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FD1FA7">
        <w:rPr>
          <w:rFonts w:cs="Courier New" w:hAnsi="Courier New" w:ascii="Courier New"/>
        </w:rPr>
        <w:t>Za</w:t>
      </w:r>
      <w:r w:rsidR="0016005A">
        <w:rPr>
          <w:rFonts w:cs="Courier New" w:hAnsi="Courier New" w:ascii="Courier New"/>
        </w:rPr>
        <w:t>greb, Petrinjska 28</w:t>
      </w:r>
    </w:p>
    <w:p w14:textId="77777777" w14:paraId="344A3A77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14:textId="77777777" w14:paraId="2096EBC3" w:rsidTr="00175950" w:rsidR="005F4A58" w:rsidRPr="0011275E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14:textId="77777777" w14:paraId="1EB1A86C" w:rsidRDefault="005F4A58" w:rsidP="00175950" w:rsidR="005F4A58" w:rsidRPr="00E922DF">
            <w:pPr>
              <w:jc w:val="both"/>
              <w:rPr>
                <w:rFonts w:cs="Courier New" w:hAnsi="Courier New" w:ascii="Courier New"/>
              </w:rPr>
            </w:pPr>
          </w:p>
        </w:tc>
      </w:tr>
    </w:tbl>
    <w:p w14:textId="77777777" w14:paraId="58DF57FA" w:rsidRDefault="005F4A58" w:rsidP="005F4A58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UPRAVITELJ:</w:t>
      </w:r>
    </w:p>
    <w:p w14:textId="33B49EED" w14:paraId="7915E8DF" w:rsidRDefault="005F4A58" w:rsidP="005F4A58" w:rsidR="00E02B0F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Ivan Gjurašić, stečajni upravitelj</w:t>
      </w:r>
    </w:p>
    <w:p w14:textId="77777777" w14:paraId="29AE2208" w:rsidRDefault="00DA399E" w:rsidP="005F4A58" w:rsidR="00DA399E" w:rsidRPr="00D809C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5201ECBA" w14:paraId="5893A607" w:rsidRDefault="00D809C4" w:rsidP="005F4A58" w:rsidR="00E02B0F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0B482B">
        <w:rPr>
          <w:rFonts w:cs="Courier New" w:hAnsi="Courier New" w:ascii="Courier New"/>
        </w:rPr>
        <w:lastRenderedPageBreak/>
        <w:t>Osnovne</w:t>
      </w:r>
      <w:r w:rsidR="00E02B0F" w:rsidRPr="000B482B">
        <w:rPr>
          <w:rFonts w:cs="Courier New" w:hAnsi="Courier New" w:ascii="Courier New"/>
        </w:rPr>
        <w:t xml:space="preserve"> djelatnost</w:t>
      </w:r>
      <w:r w:rsidRPr="000B482B">
        <w:rPr>
          <w:rFonts w:cs="Courier New" w:hAnsi="Courier New" w:ascii="Courier New"/>
        </w:rPr>
        <w:t>i</w:t>
      </w:r>
      <w:r w:rsidR="00E02B0F" w:rsidRPr="000B482B">
        <w:rPr>
          <w:rFonts w:cs="Courier New" w:hAnsi="Courier New" w:ascii="Courier New"/>
        </w:rPr>
        <w:t xml:space="preserve"> stečajnog dužnika </w:t>
      </w:r>
      <w:r w:rsidR="00FA2B68" w:rsidRPr="000B482B">
        <w:rPr>
          <w:rFonts w:cs="Courier New" w:hAnsi="Courier New" w:ascii="Courier New"/>
        </w:rPr>
        <w:t xml:space="preserve">bile </w:t>
      </w:r>
      <w:r w:rsidR="00D87128" w:rsidRPr="000B482B">
        <w:rPr>
          <w:rFonts w:cs="Courier New" w:hAnsi="Courier New" w:ascii="Courier New"/>
        </w:rPr>
        <w:t>su</w:t>
      </w:r>
      <w:r w:rsidR="00233DF0" w:rsidRPr="000B482B">
        <w:rPr>
          <w:rFonts w:cs="Courier New" w:hAnsi="Courier New" w:ascii="Courier New"/>
        </w:rPr>
        <w:t xml:space="preserve"> </w:t>
      </w:r>
      <w:r w:rsidR="0011011B">
        <w:rPr>
          <w:rFonts w:cs="Courier New" w:hAnsi="Courier New" w:ascii="Courier New"/>
        </w:rPr>
        <w:t xml:space="preserve">izdavačka djelatnost, proizvodnja uredskih strojeva i računala, pomorski i obalni prijevoz, računalne i srodne djelatnosti, </w:t>
      </w:r>
      <w:r w:rsidR="002A295F">
        <w:rPr>
          <w:rFonts w:cs="Courier New" w:hAnsi="Courier New" w:ascii="Courier New"/>
        </w:rPr>
        <w:t>kupnja i prodaja robe, promidžba itd.</w:t>
      </w:r>
    </w:p>
    <w:p w14:textId="77777777" w14:paraId="05DCC769" w:rsidRDefault="00F648AA" w:rsidP="005F4A58" w:rsidR="00F648AA" w:rsidRPr="000B482B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77777777" w14:paraId="1284EE74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0B482B">
        <w:rPr>
          <w:rFonts w:cs="Courier New" w:hAnsi="Courier New" w:ascii="Courier New"/>
          <w:b/>
        </w:rPr>
        <w:t>III. PODUZETE AKTIVNOSTI STEČAJNOG UPRAVITELJA OD TRENUTKA PREUZIMANJA DUŽNOSTI</w:t>
      </w:r>
    </w:p>
    <w:p w14:textId="77777777" w14:paraId="10BC9031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EA55E7B" w14:paraId="2CF4562F" w:rsidRDefault="005F4A58" w:rsidP="005F4A58" w:rsidR="005F4A58" w:rsidRPr="000B482B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0B482B">
        <w:rPr>
          <w:rFonts w:cs="Courier New" w:hAnsi="Courier New" w:ascii="Courier New"/>
        </w:rPr>
        <w:t xml:space="preserve">Stečajni upravitelj </w:t>
      </w:r>
      <w:r w:rsidR="00C86582" w:rsidRPr="000B482B">
        <w:rPr>
          <w:rFonts w:cs="Courier New" w:hAnsi="Courier New" w:ascii="Courier New"/>
        </w:rPr>
        <w:t>nastavio</w:t>
      </w:r>
      <w:r w:rsidRPr="000B482B">
        <w:rPr>
          <w:rFonts w:cs="Courier New" w:hAnsi="Courier New" w:ascii="Courier New"/>
        </w:rPr>
        <w:t xml:space="preserve"> je dužnost odmah po određenju nastavka postupka </w:t>
      </w:r>
      <w:r w:rsidR="00AA7532" w:rsidRPr="000B482B">
        <w:rPr>
          <w:rFonts w:cs="Courier New" w:hAnsi="Courier New" w:ascii="Courier New"/>
        </w:rPr>
        <w:t>u odnosu na stečajnu masu</w:t>
      </w:r>
      <w:r w:rsidRPr="000B482B">
        <w:rPr>
          <w:rFonts w:cs="Courier New" w:hAnsi="Courier New" w:ascii="Courier New"/>
        </w:rPr>
        <w:t xml:space="preserve"> iza stečajnog dužnika. </w:t>
      </w:r>
    </w:p>
    <w:p w14:textId="77777777" w14:paraId="56C2EA8A" w:rsidRDefault="002105DE" w:rsidP="005F4A58" w:rsidR="002105DE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634655D4" w14:paraId="31A9653B" w:rsidRDefault="00EB64DF" w:rsidP="009738C2" w:rsidR="00704804" w:rsidRPr="00336BF9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36BF9">
        <w:rPr>
          <w:rFonts w:cs="Courier New" w:hAnsi="Courier New" w:ascii="Courier New"/>
        </w:rPr>
        <w:t>Izvršen je</w:t>
      </w:r>
      <w:r w:rsidR="009738C2" w:rsidRPr="00336BF9">
        <w:rPr>
          <w:rFonts w:cs="Courier New" w:hAnsi="Courier New" w:ascii="Courier New"/>
        </w:rPr>
        <w:t xml:space="preserve"> pregled imovine i obveza stečajnog dužnika uvidom u </w:t>
      </w:r>
      <w:r w:rsidRPr="00336BF9">
        <w:rPr>
          <w:rFonts w:cs="Courier New" w:hAnsi="Courier New" w:ascii="Courier New"/>
        </w:rPr>
        <w:t>bilancu</w:t>
      </w:r>
      <w:r w:rsidR="007A3D99">
        <w:rPr>
          <w:rFonts w:cs="Courier New" w:hAnsi="Courier New" w:ascii="Courier New"/>
        </w:rPr>
        <w:t xml:space="preserve"> objavljenu na stranicama sudskog registra</w:t>
      </w:r>
      <w:r w:rsidRPr="00336BF9">
        <w:rPr>
          <w:rFonts w:cs="Courier New" w:hAnsi="Courier New" w:ascii="Courier New"/>
        </w:rPr>
        <w:t>.</w:t>
      </w:r>
      <w:r w:rsidR="0090368F" w:rsidRPr="00336BF9">
        <w:rPr>
          <w:rFonts w:cs="Courier New" w:hAnsi="Courier New" w:ascii="Courier New"/>
        </w:rPr>
        <w:t xml:space="preserve"> </w:t>
      </w:r>
    </w:p>
    <w:p w14:textId="77777777" w14:paraId="1155A157" w:rsidRDefault="0076749E" w:rsidP="005F4A58" w:rsidR="0076749E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</w:p>
    <w:p w14:textId="091457F3" w14:paraId="047CA477" w:rsidRDefault="005F4A58" w:rsidP="005F4A58" w:rsidR="005F4A58" w:rsidRPr="003973CC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973CC">
        <w:rPr>
          <w:rFonts w:cs="Courier New" w:hAnsi="Courier New" w:ascii="Courier New"/>
        </w:rPr>
        <w:t xml:space="preserve">Podnesen je zahtjev </w:t>
      </w:r>
      <w:r w:rsidR="00F53C36">
        <w:rPr>
          <w:rFonts w:cs="Courier New" w:hAnsi="Courier New" w:ascii="Courier New"/>
        </w:rPr>
        <w:t xml:space="preserve">Državnoj geodetskoj upravi </w:t>
      </w:r>
      <w:r w:rsidRPr="003973CC">
        <w:rPr>
          <w:rFonts w:cs="Courier New" w:hAnsi="Courier New" w:ascii="Courier New"/>
        </w:rPr>
        <w:t>u svrhu provjeravanja je li stečajni dužnik upisan u katastarskom operatu</w:t>
      </w:r>
      <w:r w:rsidR="002D3A21">
        <w:rPr>
          <w:rFonts w:cs="Courier New" w:hAnsi="Courier New" w:ascii="Courier New"/>
        </w:rPr>
        <w:t xml:space="preserve">, </w:t>
      </w:r>
      <w:r w:rsidR="002D3A21" w:rsidRPr="003973CC">
        <w:rPr>
          <w:rFonts w:cs="Courier New" w:hAnsi="Courier New" w:ascii="Courier New"/>
        </w:rPr>
        <w:t>međutim</w:t>
      </w:r>
      <w:r w:rsidR="002D3A21">
        <w:rPr>
          <w:rFonts w:cs="Courier New" w:hAnsi="Courier New" w:ascii="Courier New"/>
        </w:rPr>
        <w:t xml:space="preserve"> do dana sastavljanja ovog izvješća</w:t>
      </w:r>
      <w:r w:rsidR="002D3A21" w:rsidRPr="003973CC">
        <w:rPr>
          <w:rFonts w:cs="Courier New" w:hAnsi="Courier New" w:ascii="Courier New"/>
        </w:rPr>
        <w:t xml:space="preserve"> još nije zaprimljena povratna informacija.</w:t>
      </w:r>
      <w:r w:rsidR="00483252">
        <w:rPr>
          <w:rFonts w:cs="Courier New" w:hAnsi="Courier New" w:ascii="Courier New"/>
        </w:rPr>
        <w:t xml:space="preserve"> </w:t>
      </w:r>
    </w:p>
    <w:p w14:textId="77777777" w14:paraId="61E63ABA" w:rsidRDefault="0076749E" w:rsidP="005F4A58" w:rsidR="0076749E" w:rsidRPr="003973CC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9248522" w14:paraId="5867E8C8" w:rsidRDefault="0076749E" w:rsidP="005F4A58" w:rsidR="0076749E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3973CC">
        <w:rPr>
          <w:rFonts w:cs="Courier New" w:hAnsi="Courier New" w:ascii="Courier New"/>
        </w:rPr>
        <w:t xml:space="preserve">Podnesen je zahtjev </w:t>
      </w:r>
      <w:r w:rsidR="003272F3">
        <w:rPr>
          <w:rFonts w:cs="Courier New" w:hAnsi="Courier New" w:ascii="Courier New"/>
        </w:rPr>
        <w:t>Centru za vozila Hrvatske, Stanici za tehnički pregled Zagreb</w:t>
      </w:r>
      <w:r w:rsidR="00D235C8" w:rsidRPr="003973CC">
        <w:rPr>
          <w:rFonts w:cs="Courier New" w:hAnsi="Courier New" w:ascii="Courier New"/>
        </w:rPr>
        <w:t>,</w:t>
      </w:r>
      <w:r w:rsidR="00B957B2" w:rsidRPr="003973CC">
        <w:rPr>
          <w:rFonts w:cs="Courier New" w:hAnsi="Courier New" w:ascii="Courier New"/>
        </w:rPr>
        <w:t xml:space="preserve"> </w:t>
      </w:r>
      <w:r w:rsidR="005B5EAE">
        <w:rPr>
          <w:rFonts w:cs="Courier New" w:hAnsi="Courier New" w:ascii="Courier New"/>
        </w:rPr>
        <w:t>te je zaprimljeno Uvjerenje prema kojem stečajni dužnik nije evidentiran kao vlasnik vozila.</w:t>
      </w:r>
    </w:p>
    <w:p w14:textId="77777777" w14:paraId="3213029D" w:rsidRDefault="00AE683A" w:rsidP="005F4A58" w:rsidR="00AE683A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26238269" w14:paraId="1E5800E0" w:rsidRDefault="00AE683A" w:rsidP="005F4A58" w:rsidR="00AE683A" w:rsidRPr="003973CC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 zaprimio je Pozive Porezne uprave</w:t>
      </w:r>
      <w:r w:rsidR="0079067B">
        <w:rPr>
          <w:rFonts w:cs="Courier New" w:hAnsi="Courier New" w:ascii="Courier New"/>
        </w:rPr>
        <w:t>,</w:t>
      </w:r>
      <w:r w:rsidR="004C5982">
        <w:rPr>
          <w:rFonts w:cs="Courier New" w:hAnsi="Courier New" w:ascii="Courier New"/>
        </w:rPr>
        <w:t xml:space="preserve"> </w:t>
      </w:r>
      <w:r w:rsidR="0079067B">
        <w:rPr>
          <w:rFonts w:cs="Courier New" w:hAnsi="Courier New" w:ascii="Courier New"/>
        </w:rPr>
        <w:t xml:space="preserve">Područni ured Zagreb, Ispostava Trešnjevka </w:t>
      </w:r>
      <w:r w:rsidR="004C5982">
        <w:rPr>
          <w:rFonts w:cs="Courier New" w:hAnsi="Courier New" w:ascii="Courier New"/>
        </w:rPr>
        <w:t>od 12.06.2018. go</w:t>
      </w:r>
      <w:r w:rsidR="001463C9">
        <w:rPr>
          <w:rFonts w:cs="Courier New" w:hAnsi="Courier New" w:ascii="Courier New"/>
        </w:rPr>
        <w:t xml:space="preserve">dine, Klasa: 423-05/2018-001/45, Urbroj: 513-007-01-10/18-002 </w:t>
      </w:r>
      <w:r w:rsidR="004C5982">
        <w:rPr>
          <w:rFonts w:cs="Courier New" w:hAnsi="Courier New" w:ascii="Courier New"/>
        </w:rPr>
        <w:t>i Klasa</w:t>
      </w:r>
      <w:r w:rsidR="001463C9">
        <w:rPr>
          <w:rFonts w:cs="Courier New" w:hAnsi="Courier New" w:ascii="Courier New"/>
        </w:rPr>
        <w:t>: 423-05/2018-001/45, Urbroj: 513-007-01-10/18-003</w:t>
      </w:r>
      <w:r>
        <w:rPr>
          <w:rFonts w:cs="Courier New" w:hAnsi="Courier New" w:ascii="Courier New"/>
        </w:rPr>
        <w:t xml:space="preserve">, </w:t>
      </w:r>
      <w:r w:rsidR="0079067B">
        <w:rPr>
          <w:rFonts w:cs="Courier New" w:hAnsi="Courier New" w:ascii="Courier New"/>
        </w:rPr>
        <w:t>kojima se zahtijeva dostava dokumentacije</w:t>
      </w:r>
      <w:r w:rsidR="00877113">
        <w:rPr>
          <w:rFonts w:cs="Courier New" w:hAnsi="Courier New" w:ascii="Courier New"/>
        </w:rPr>
        <w:t xml:space="preserve"> stečajnog dužnika</w:t>
      </w:r>
      <w:r w:rsidR="0079067B">
        <w:rPr>
          <w:rFonts w:cs="Courier New" w:hAnsi="Courier New" w:ascii="Courier New"/>
        </w:rPr>
        <w:t>, a</w:t>
      </w:r>
      <w:r w:rsidR="00877113">
        <w:rPr>
          <w:rFonts w:cs="Courier New" w:hAnsi="Courier New" w:ascii="Courier New"/>
        </w:rPr>
        <w:t xml:space="preserve"> na koje se</w:t>
      </w:r>
      <w:r w:rsidR="00C008FE">
        <w:rPr>
          <w:rFonts w:cs="Courier New" w:hAnsi="Courier New" w:ascii="Courier New"/>
        </w:rPr>
        <w:t xml:space="preserve"> stečajni upravitelj</w:t>
      </w:r>
      <w:r w:rsidR="00877113">
        <w:rPr>
          <w:rFonts w:cs="Courier New" w:hAnsi="Courier New" w:ascii="Courier New"/>
        </w:rPr>
        <w:t xml:space="preserve"> očitovao pisanim putem kako ne raspolaže traženom dokumentacijom.</w:t>
      </w:r>
    </w:p>
    <w:p w14:textId="77777777" w14:paraId="739BA5FB" w:rsidRDefault="000A5D71" w:rsidP="005F4A58" w:rsidR="000A5D71" w:rsidRPr="00360563">
      <w:pPr>
        <w:tabs>
          <w:tab w:pos="1160" w:val="left"/>
        </w:tabs>
        <w:jc w:val="both"/>
        <w:rPr>
          <w:rFonts w:cs="Courier New" w:hAnsi="Courier New" w:ascii="Courier New"/>
          <w:b/>
          <w:color w:val="FF0000"/>
        </w:rPr>
      </w:pPr>
    </w:p>
    <w:p w14:textId="77777777" w14:paraId="62BC9485" w:rsidRDefault="005F4A58" w:rsidP="005F4A58" w:rsidR="005F4A58" w:rsidRPr="00BF3560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BF3560">
        <w:rPr>
          <w:rFonts w:cs="Courier New" w:hAnsi="Courier New" w:ascii="Courier New"/>
          <w:b/>
        </w:rPr>
        <w:t>IV. IMOVINA STEČAJNOG DUŽNIKA</w:t>
      </w:r>
    </w:p>
    <w:p w14:textId="77777777" w14:paraId="779AA567" w:rsidRDefault="005F4A58" w:rsidP="005F4A58" w:rsidR="005F4A58" w:rsidRPr="00BF3560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EEC3DD3" w14:paraId="28CE08F0" w:rsidRDefault="008B026D" w:rsidP="00F61D03" w:rsidR="006D44F0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Stečajni dužnik vlasnik je </w:t>
      </w:r>
      <w:r w:rsidR="00067395">
        <w:rPr>
          <w:rFonts w:cs="Courier New" w:hAnsi="Courier New" w:ascii="Courier New"/>
        </w:rPr>
        <w:t>pokretnine jahte Aldeb</w:t>
      </w:r>
      <w:r w:rsidR="0010631D">
        <w:rPr>
          <w:rFonts w:cs="Courier New" w:hAnsi="Courier New" w:ascii="Courier New"/>
        </w:rPr>
        <w:t>a</w:t>
      </w:r>
      <w:r w:rsidR="00067395">
        <w:rPr>
          <w:rFonts w:cs="Courier New" w:hAnsi="Courier New" w:ascii="Courier New"/>
        </w:rPr>
        <w:t>ran upisane u upisnik brodova Lučke kapetanije Senj.</w:t>
      </w:r>
    </w:p>
    <w:p w14:textId="77777777" w14:paraId="1F149B37" w:rsidRDefault="00C62856" w:rsidP="00F61D03" w:rsidR="00C62856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6DA58153" w14:paraId="41E07451" w:rsidRDefault="00E324B4" w:rsidP="00D63FF5" w:rsidR="00E324B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Uvidom u bilancu</w:t>
      </w:r>
      <w:r w:rsidR="00ED3262">
        <w:rPr>
          <w:rFonts w:cs="Courier New" w:hAnsi="Courier New" w:ascii="Courier New"/>
        </w:rPr>
        <w:t xml:space="preserve"> na dan 31.12.201</w:t>
      </w:r>
      <w:r w:rsidR="006D45C2">
        <w:rPr>
          <w:rFonts w:cs="Courier New" w:hAnsi="Courier New" w:ascii="Courier New"/>
        </w:rPr>
        <w:t>6</w:t>
      </w:r>
      <w:r w:rsidR="00ED3262">
        <w:rPr>
          <w:rFonts w:cs="Courier New" w:hAnsi="Courier New" w:ascii="Courier New"/>
        </w:rPr>
        <w:t>.</w:t>
      </w:r>
      <w:r>
        <w:rPr>
          <w:rFonts w:cs="Courier New" w:hAnsi="Courier New" w:ascii="Courier New"/>
        </w:rPr>
        <w:t>, javno objavljenu na stranicama sudskog registra</w:t>
      </w:r>
      <w:r w:rsidR="00ED3262">
        <w:rPr>
          <w:rFonts w:cs="Courier New" w:hAnsi="Courier New" w:ascii="Courier New"/>
        </w:rPr>
        <w:t>, vidljivi su sljedeći podaci za 201</w:t>
      </w:r>
      <w:r w:rsidR="006D45C2">
        <w:rPr>
          <w:rFonts w:cs="Courier New" w:hAnsi="Courier New" w:ascii="Courier New"/>
        </w:rPr>
        <w:t>6</w:t>
      </w:r>
      <w:r w:rsidR="00ED3262">
        <w:rPr>
          <w:rFonts w:cs="Courier New" w:hAnsi="Courier New" w:ascii="Courier New"/>
        </w:rPr>
        <w:t>. godinu:</w:t>
      </w:r>
    </w:p>
    <w:p w14:textId="554CFCDD" w14:paraId="19F60D80" w:rsidRDefault="00ED3262" w:rsidP="00D63FF5" w:rsidR="00ED326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- dugotrajna materij</w:t>
      </w:r>
      <w:r w:rsidR="006F37D4">
        <w:rPr>
          <w:rFonts w:cs="Courier New" w:hAnsi="Courier New" w:ascii="Courier New"/>
        </w:rPr>
        <w:t>alna imovina......</w:t>
      </w:r>
      <w:r w:rsidR="00F6532E">
        <w:rPr>
          <w:rFonts w:cs="Courier New" w:hAnsi="Courier New" w:ascii="Courier New"/>
        </w:rPr>
        <w:t>...</w:t>
      </w:r>
      <w:r w:rsidR="006F37D4">
        <w:rPr>
          <w:rFonts w:cs="Courier New" w:hAnsi="Courier New" w:ascii="Courier New"/>
        </w:rPr>
        <w:t>......</w:t>
      </w:r>
      <w:r w:rsidR="000A4E5F">
        <w:rPr>
          <w:rFonts w:cs="Courier New" w:hAnsi="Courier New" w:ascii="Courier New"/>
        </w:rPr>
        <w:t>..</w:t>
      </w:r>
      <w:r w:rsidR="006D45C2">
        <w:rPr>
          <w:rFonts w:cs="Courier New" w:hAnsi="Courier New" w:ascii="Courier New"/>
        </w:rPr>
        <w:t>439.824,</w:t>
      </w:r>
      <w:r w:rsidR="006F37D4">
        <w:rPr>
          <w:rFonts w:cs="Courier New" w:hAnsi="Courier New" w:ascii="Courier New"/>
        </w:rPr>
        <w:t>00 kn</w:t>
      </w:r>
    </w:p>
    <w:p w14:textId="77777777" w14:paraId="20D04D9B" w:rsidRDefault="000A4E5F" w:rsidP="00D63FF5" w:rsidR="006F37D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- kratkotrajna imovina</w:t>
      </w:r>
    </w:p>
    <w:p w14:textId="0C341891" w14:paraId="704869E6" w:rsidRDefault="006F37D4" w:rsidP="00D63FF5" w:rsidR="000A4E5F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 w:rsidR="00F20292">
        <w:rPr>
          <w:rFonts w:cs="Courier New" w:hAnsi="Courier New" w:ascii="Courier New"/>
        </w:rPr>
        <w:t>- potraživanja..</w:t>
      </w:r>
      <w:r w:rsidR="000A4E5F">
        <w:rPr>
          <w:rFonts w:cs="Courier New" w:hAnsi="Courier New" w:ascii="Courier New"/>
        </w:rPr>
        <w:t>...........</w:t>
      </w:r>
      <w:r w:rsidR="00F20292">
        <w:rPr>
          <w:rFonts w:cs="Courier New" w:hAnsi="Courier New" w:ascii="Courier New"/>
        </w:rPr>
        <w:t>....</w:t>
      </w:r>
      <w:r w:rsidR="006D45C2">
        <w:rPr>
          <w:rFonts w:cs="Courier New" w:hAnsi="Courier New" w:ascii="Courier New"/>
        </w:rPr>
        <w:t>........</w:t>
      </w:r>
      <w:r w:rsidR="00F20292">
        <w:rPr>
          <w:rFonts w:cs="Courier New" w:hAnsi="Courier New" w:ascii="Courier New"/>
        </w:rPr>
        <w:t>.</w:t>
      </w:r>
      <w:r w:rsidR="000A4E5F">
        <w:rPr>
          <w:rFonts w:cs="Courier New" w:hAnsi="Courier New" w:ascii="Courier New"/>
        </w:rPr>
        <w:t>.</w:t>
      </w:r>
      <w:r w:rsidR="006D45C2">
        <w:rPr>
          <w:rFonts w:cs="Courier New" w:hAnsi="Courier New" w:ascii="Courier New"/>
        </w:rPr>
        <w:t>111.475,00</w:t>
      </w:r>
      <w:r w:rsidR="00F20292">
        <w:rPr>
          <w:rFonts w:cs="Courier New" w:hAnsi="Courier New" w:ascii="Courier New"/>
        </w:rPr>
        <w:t xml:space="preserve"> kn</w:t>
      </w:r>
    </w:p>
    <w:p w14:textId="351A608E" w14:paraId="720F2B67" w:rsidRDefault="00F20292" w:rsidP="00D63FF5" w:rsidR="00F2029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  <w:t>- novac u banci i blagajni.................</w:t>
      </w:r>
      <w:r w:rsidR="009E0650">
        <w:rPr>
          <w:rFonts w:cs="Courier New" w:hAnsi="Courier New" w:ascii="Courier New"/>
        </w:rPr>
        <w:t>1.659</w:t>
      </w:r>
      <w:r>
        <w:rPr>
          <w:rFonts w:cs="Courier New" w:hAnsi="Courier New" w:ascii="Courier New"/>
        </w:rPr>
        <w:t>,00 kn</w:t>
      </w:r>
    </w:p>
    <w:p w14:textId="36DF9A24" w14:paraId="5F729267" w:rsidRDefault="004C6AB1" w:rsidP="00A66600" w:rsidR="004C4A70" w:rsidRPr="00360563">
      <w:pPr>
        <w:tabs>
          <w:tab w:pos="1160" w:val="left"/>
        </w:tabs>
        <w:rPr>
          <w:rFonts w:cs="Courier New" w:hAnsi="Courier New" w:ascii="Courier New"/>
          <w:color w:val="FF0000"/>
        </w:rPr>
      </w:pPr>
      <w:r w:rsidRPr="00360563">
        <w:rPr>
          <w:rFonts w:cs="Courier New" w:hAnsi="Courier New" w:ascii="Courier New"/>
          <w:color w:val="FF0000"/>
        </w:rPr>
        <w:tab/>
      </w:r>
      <w:r w:rsidRPr="00360563">
        <w:rPr>
          <w:rFonts w:cs="Courier New" w:hAnsi="Courier New" w:ascii="Courier New"/>
          <w:color w:val="FF0000"/>
        </w:rPr>
        <w:tab/>
        <w:t xml:space="preserve"> </w:t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  <w:r w:rsidR="005F4A58" w:rsidRPr="00360563">
        <w:rPr>
          <w:rFonts w:cs="Courier New" w:hAnsi="Courier New" w:ascii="Courier New"/>
          <w:color w:val="FF0000"/>
        </w:rPr>
        <w:tab/>
      </w:r>
    </w:p>
    <w:p w14:textId="77777777" w14:paraId="3C824920" w:rsidRDefault="005F4A58" w:rsidP="005F4A58" w:rsidR="005F4A58" w:rsidRPr="00BF2A3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BF2A35">
        <w:rPr>
          <w:rFonts w:cs="Courier New" w:hAnsi="Courier New" w:ascii="Courier New"/>
          <w:b/>
        </w:rPr>
        <w:t>V. SUDSKI POSTUPCI U TIJEKU</w:t>
      </w:r>
    </w:p>
    <w:p w14:textId="77777777" w14:paraId="6D3C1BDA" w:rsidRDefault="005F4A58" w:rsidP="005F4A58" w:rsidR="005F4A58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11E5EF84" w14:paraId="678D03B6" w:rsidRDefault="004F2633" w:rsidP="00BF3560" w:rsidR="001B6FCC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 podataka dostupnih stečajnom upravitelju nije vidljivo postojanje sudskih sporova.</w:t>
      </w:r>
    </w:p>
    <w:p w14:textId="77777777" w14:paraId="466B8AE6" w:rsidRDefault="00A66600" w:rsidP="005F4A58" w:rsidR="00A66600" w:rsidRPr="00BF2A35">
      <w:pPr>
        <w:tabs>
          <w:tab w:pos="1160" w:val="left"/>
        </w:tabs>
        <w:rPr>
          <w:rFonts w:cs="Courier New" w:hAnsi="Courier New" w:ascii="Courier New"/>
          <w:b/>
        </w:rPr>
      </w:pPr>
    </w:p>
    <w:p w14:textId="77777777" w14:paraId="0A7DD042" w:rsidRDefault="005F4A58" w:rsidP="005F4A58" w:rsidR="005F4A58" w:rsidRPr="00BF2A35">
      <w:pPr>
        <w:tabs>
          <w:tab w:pos="1160" w:val="left"/>
        </w:tabs>
        <w:rPr>
          <w:rFonts w:cs="Courier New" w:hAnsi="Courier New" w:ascii="Courier New"/>
          <w:b/>
        </w:rPr>
      </w:pPr>
      <w:r w:rsidRPr="00BF2A35">
        <w:rPr>
          <w:rFonts w:cs="Courier New" w:hAnsi="Courier New" w:ascii="Courier New"/>
          <w:b/>
        </w:rPr>
        <w:t>VI. POSLOVANJE DUŽNIKA I UZROCI PRESTANKA POSLOVANJA</w:t>
      </w:r>
    </w:p>
    <w:p w14:textId="77777777" w14:paraId="20E98AFB" w:rsidRDefault="00063771" w:rsidP="00672261" w:rsidR="00063771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3C534C43" w14:paraId="62D9571D" w:rsidRDefault="00E31EE9" w:rsidP="00672261" w:rsidR="005F4A58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BF2A35">
        <w:rPr>
          <w:rFonts w:cs="Courier New" w:hAnsi="Courier New" w:ascii="Courier New"/>
        </w:rPr>
        <w:t>Financijska agencija</w:t>
      </w:r>
      <w:r w:rsidR="00063771" w:rsidRPr="00BF2A35">
        <w:rPr>
          <w:rFonts w:cs="Courier New" w:hAnsi="Courier New" w:ascii="Courier New"/>
        </w:rPr>
        <w:t xml:space="preserve"> podnijela je prijedlog za provedbu skraćenog stečajnog postupka nad dužnikom</w:t>
      </w:r>
      <w:r w:rsidR="005F4A58" w:rsidRPr="00BF2A35">
        <w:rPr>
          <w:rFonts w:cs="Courier New" w:hAnsi="Courier New" w:ascii="Courier New"/>
        </w:rPr>
        <w:t xml:space="preserve"> </w:t>
      </w:r>
      <w:r w:rsidR="008D2548">
        <w:rPr>
          <w:rFonts w:cs="Courier New" w:hAnsi="Courier New" w:ascii="Courier New"/>
        </w:rPr>
        <w:t>temeljem čl. 444</w:t>
      </w:r>
      <w:r w:rsidR="00873162" w:rsidRPr="00BF2A35">
        <w:rPr>
          <w:rFonts w:cs="Courier New" w:hAnsi="Courier New" w:ascii="Courier New"/>
        </w:rPr>
        <w:t>.</w:t>
      </w:r>
      <w:r w:rsidR="00216888">
        <w:rPr>
          <w:rFonts w:cs="Courier New" w:hAnsi="Courier New" w:ascii="Courier New"/>
        </w:rPr>
        <w:t xml:space="preserve"> st. 1.</w:t>
      </w:r>
      <w:r w:rsidR="00873162" w:rsidRPr="00BF2A35">
        <w:rPr>
          <w:rFonts w:cs="Courier New" w:hAnsi="Courier New" w:ascii="Courier New"/>
        </w:rPr>
        <w:t xml:space="preserve"> Stečajnog zakona (NN 71/15). </w:t>
      </w:r>
    </w:p>
    <w:p w14:textId="1C4B29F4" w14:paraId="1246E1AA" w:rsidRDefault="00D73E9B" w:rsidP="00672261" w:rsidR="00D73E9B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Rješenjem, posl. br.: St-</w:t>
      </w:r>
      <w:r w:rsidR="00216888">
        <w:rPr>
          <w:rFonts w:cs="Courier New" w:hAnsi="Courier New" w:ascii="Courier New"/>
        </w:rPr>
        <w:t>4</w:t>
      </w:r>
      <w:r w:rsidR="008D2548">
        <w:rPr>
          <w:rFonts w:cs="Courier New" w:hAnsi="Courier New" w:ascii="Courier New"/>
        </w:rPr>
        <w:t>308/15</w:t>
      </w:r>
      <w:r>
        <w:rPr>
          <w:rFonts w:cs="Courier New" w:hAnsi="Courier New" w:ascii="Courier New"/>
        </w:rPr>
        <w:t xml:space="preserve"> od dana </w:t>
      </w:r>
      <w:r w:rsidR="00B95702">
        <w:rPr>
          <w:rFonts w:cs="Courier New" w:hAnsi="Courier New" w:ascii="Courier New"/>
        </w:rPr>
        <w:t>22.04.2016. godine</w:t>
      </w:r>
      <w:r w:rsidR="00547090">
        <w:rPr>
          <w:rFonts w:cs="Courier New" w:hAnsi="Courier New" w:ascii="Courier New"/>
        </w:rPr>
        <w:t xml:space="preserve"> Naslovni sud je otvorio i zaključio skraćeni stečajni postupak.</w:t>
      </w:r>
    </w:p>
    <w:p w14:textId="36D1AB6E" w14:paraId="27C3B4AE" w:rsidRDefault="005169E9" w:rsidP="00672261" w:rsidR="00A72424" w:rsidRPr="00BF2A35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Stečajni upravitelj podnio je dana </w:t>
      </w:r>
      <w:r w:rsidR="00F241FF">
        <w:rPr>
          <w:rFonts w:cs="Courier New" w:hAnsi="Courier New" w:ascii="Courier New"/>
        </w:rPr>
        <w:t xml:space="preserve">26.05.2017. godine prijedlog za provođenje redovnog stečajnog postupka, s obzirom da je utvrdio kako stečajni dužnik ima imovinu i to jahtu Aldebaran upisanu u Lučkoj kapetaniji </w:t>
      </w:r>
      <w:r w:rsidR="004848E8">
        <w:rPr>
          <w:rFonts w:cs="Courier New" w:hAnsi="Courier New" w:ascii="Courier New"/>
        </w:rPr>
        <w:t>Senj.</w:t>
      </w:r>
    </w:p>
    <w:p w14:textId="74292D6E" w14:paraId="54EB589B" w:rsidRDefault="00B02C5B" w:rsidP="00672261" w:rsidR="00B02C5B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  <w:r w:rsidRPr="00BF2A35">
        <w:rPr>
          <w:rFonts w:cs="Courier New" w:hAnsi="Courier New" w:ascii="Courier New"/>
        </w:rPr>
        <w:t>Rješenjem pod gor</w:t>
      </w:r>
      <w:r w:rsidR="00D37184">
        <w:rPr>
          <w:rFonts w:cs="Courier New" w:hAnsi="Courier New" w:ascii="Courier New"/>
        </w:rPr>
        <w:t xml:space="preserve">njim poslovnim brojem od dana </w:t>
      </w:r>
      <w:r w:rsidR="004848E8">
        <w:rPr>
          <w:rFonts w:cs="Courier New" w:hAnsi="Courier New" w:ascii="Courier New"/>
        </w:rPr>
        <w:t>29.05.</w:t>
      </w:r>
      <w:r w:rsidR="00D37184">
        <w:rPr>
          <w:rFonts w:cs="Courier New" w:hAnsi="Courier New" w:ascii="Courier New"/>
        </w:rPr>
        <w:t>2018</w:t>
      </w:r>
      <w:r w:rsidRPr="00BF2A35">
        <w:rPr>
          <w:rFonts w:cs="Courier New" w:hAnsi="Courier New" w:ascii="Courier New"/>
        </w:rPr>
        <w:t xml:space="preserve">. </w:t>
      </w:r>
      <w:r w:rsidR="004848E8">
        <w:rPr>
          <w:rFonts w:cs="Courier New" w:hAnsi="Courier New" w:ascii="Courier New"/>
        </w:rPr>
        <w:t>godine određen</w:t>
      </w:r>
      <w:r w:rsidRPr="00BF2A35">
        <w:rPr>
          <w:rFonts w:cs="Courier New" w:hAnsi="Courier New" w:ascii="Courier New"/>
        </w:rPr>
        <w:t xml:space="preserve"> je nastavak stečajnog postupka </w:t>
      </w:r>
      <w:r w:rsidR="009B7AA7" w:rsidRPr="00BF2A35">
        <w:rPr>
          <w:rFonts w:cs="Courier New" w:hAnsi="Courier New" w:ascii="Courier New"/>
        </w:rPr>
        <w:t>u odnosu na stečajnu</w:t>
      </w:r>
      <w:r w:rsidR="009B7AA7" w:rsidRPr="00360563">
        <w:rPr>
          <w:rFonts w:cs="Courier New" w:hAnsi="Courier New" w:ascii="Courier New"/>
          <w:color w:val="FF0000"/>
        </w:rPr>
        <w:t xml:space="preserve"> </w:t>
      </w:r>
      <w:r w:rsidR="009B7AA7" w:rsidRPr="0098045C">
        <w:rPr>
          <w:rFonts w:cs="Courier New" w:hAnsi="Courier New" w:ascii="Courier New"/>
        </w:rPr>
        <w:t>masu</w:t>
      </w:r>
      <w:r w:rsidRPr="0098045C">
        <w:rPr>
          <w:rFonts w:cs="Courier New" w:hAnsi="Courier New" w:ascii="Courier New"/>
        </w:rPr>
        <w:t xml:space="preserve"> iza </w:t>
      </w:r>
      <w:r w:rsidR="004848E8">
        <w:rPr>
          <w:rFonts w:cs="Courier New" w:hAnsi="Courier New" w:ascii="Courier New"/>
        </w:rPr>
        <w:t>PAŠKO DVA</w:t>
      </w:r>
      <w:r w:rsidRPr="0098045C">
        <w:rPr>
          <w:rFonts w:cs="Courier New" w:hAnsi="Courier New" w:ascii="Courier New"/>
        </w:rPr>
        <w:t xml:space="preserve"> d.o.o.</w:t>
      </w:r>
    </w:p>
    <w:p w14:textId="77777777" w14:paraId="46EFED12" w:rsidRDefault="005F4A58" w:rsidP="005F4A58" w:rsidR="005F4A58" w:rsidRPr="00360563">
      <w:pPr>
        <w:tabs>
          <w:tab w:pos="1160" w:val="left"/>
        </w:tabs>
        <w:jc w:val="both"/>
        <w:rPr>
          <w:rFonts w:cs="Courier New" w:hAnsi="Courier New" w:ascii="Courier New"/>
          <w:color w:val="FF0000"/>
        </w:rPr>
      </w:pPr>
      <w:r w:rsidRPr="00360563">
        <w:rPr>
          <w:rFonts w:cs="Courier New" w:hAnsi="Courier New" w:ascii="Courier New"/>
          <w:color w:val="FF0000"/>
        </w:rPr>
        <w:t xml:space="preserve">  </w:t>
      </w:r>
    </w:p>
    <w:p w14:textId="77777777" w14:paraId="7D6696D7" w:rsidRDefault="005F4A58" w:rsidP="005F4A58" w:rsidR="005F4A58" w:rsidRPr="0098045C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98045C">
        <w:rPr>
          <w:rFonts w:cs="Courier New" w:hAnsi="Courier New" w:ascii="Courier New"/>
          <w:b/>
        </w:rPr>
        <w:t>VII. OBVEZE STEČAJNOG DUŽNIKA</w:t>
      </w:r>
    </w:p>
    <w:p w14:textId="77777777" w14:paraId="2D63440A" w:rsidRDefault="0062079F" w:rsidP="00DA4BB6" w:rsidR="0062079F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22313F92" w14:paraId="3C11CB7E" w:rsidRDefault="0062079F" w:rsidP="00DA4BB6" w:rsidR="00C673DD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Do sastavljanja ovog izvješća, </w:t>
      </w:r>
      <w:r w:rsidR="00684627">
        <w:rPr>
          <w:rFonts w:cs="Courier New" w:hAnsi="Courier New" w:ascii="Courier New"/>
        </w:rPr>
        <w:t>tražbinu</w:t>
      </w:r>
      <w:r w:rsidR="00EE1E65">
        <w:rPr>
          <w:rFonts w:cs="Courier New" w:hAnsi="Courier New" w:ascii="Courier New"/>
        </w:rPr>
        <w:t xml:space="preserve"> </w:t>
      </w:r>
      <w:r w:rsidR="00684627">
        <w:rPr>
          <w:rFonts w:cs="Courier New" w:hAnsi="Courier New" w:ascii="Courier New"/>
        </w:rPr>
        <w:t xml:space="preserve">je prijavio </w:t>
      </w:r>
      <w:r w:rsidR="006765E6">
        <w:rPr>
          <w:rFonts w:cs="Courier New" w:hAnsi="Courier New" w:ascii="Courier New"/>
        </w:rPr>
        <w:t>jedan (</w:t>
      </w:r>
      <w:r w:rsidR="00684627">
        <w:rPr>
          <w:rFonts w:cs="Courier New" w:hAnsi="Courier New" w:ascii="Courier New"/>
        </w:rPr>
        <w:t>1</w:t>
      </w:r>
      <w:r w:rsidR="006765E6">
        <w:rPr>
          <w:rFonts w:cs="Courier New" w:hAnsi="Courier New" w:ascii="Courier New"/>
        </w:rPr>
        <w:t>)</w:t>
      </w:r>
      <w:r w:rsidR="00684627">
        <w:rPr>
          <w:rFonts w:cs="Courier New" w:hAnsi="Courier New" w:ascii="Courier New"/>
        </w:rPr>
        <w:t xml:space="preserve"> vjerovnik</w:t>
      </w:r>
      <w:r w:rsidR="00EE1E65">
        <w:rPr>
          <w:rFonts w:cs="Courier New" w:hAnsi="Courier New" w:ascii="Courier New"/>
        </w:rPr>
        <w:t xml:space="preserve">, i to u iznosu od </w:t>
      </w:r>
      <w:r w:rsidR="00273072">
        <w:rPr>
          <w:rFonts w:cs="Courier New" w:hAnsi="Courier New" w:ascii="Courier New"/>
        </w:rPr>
        <w:t>2.137,27 kn, te nije prijavljeno ni razlučno niti izlučno pravo.</w:t>
      </w:r>
    </w:p>
    <w:p w14:textId="77777777" w14:paraId="1AC8B893" w:rsidRDefault="001C76A7" w:rsidP="005F4A58" w:rsidR="001C76A7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14:textId="46C3FF97" w14:paraId="12EE0D17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F75902">
        <w:rPr>
          <w:rFonts w:cs="Courier New" w:hAnsi="Courier New" w:ascii="Courier New"/>
          <w:b/>
        </w:rPr>
        <w:t>VII</w:t>
      </w:r>
      <w:r w:rsidR="00AB12A6" w:rsidRPr="00F75902">
        <w:rPr>
          <w:rFonts w:cs="Courier New" w:hAnsi="Courier New" w:ascii="Courier New"/>
          <w:b/>
        </w:rPr>
        <w:t>I</w:t>
      </w:r>
      <w:r w:rsidRPr="00F75902">
        <w:rPr>
          <w:rFonts w:cs="Courier New" w:hAnsi="Courier New" w:ascii="Courier New"/>
          <w:b/>
        </w:rPr>
        <w:t>. ZAKLJUČCI I PRIJEDLOZI</w:t>
      </w:r>
    </w:p>
    <w:p w14:textId="77777777" w14:paraId="5178F4C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2B4EB956" w14:paraId="28539D2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Iz svega gore navedenog stečajni upravitelj predlaže da </w:t>
      </w:r>
      <w:r w:rsidR="00B52B7F" w:rsidRPr="00F75902">
        <w:rPr>
          <w:rFonts w:cs="Courier New" w:hAnsi="Courier New" w:ascii="Courier New"/>
        </w:rPr>
        <w:t>vjerovnici na ročištu usvoje sl</w:t>
      </w:r>
      <w:r w:rsidRPr="00F75902">
        <w:rPr>
          <w:rFonts w:cs="Courier New" w:hAnsi="Courier New" w:ascii="Courier New"/>
        </w:rPr>
        <w:t>jedeće zaključke:</w:t>
      </w:r>
    </w:p>
    <w:p w14:textId="77777777" w14:paraId="2AC0F514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4786C92C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>1. Prihvaća se izvješće stečajnog upravitelja o gospodarskom položaju stečajnog dužnika i njegovim uzrocima.</w:t>
      </w:r>
    </w:p>
    <w:p w14:textId="77777777" w14:paraId="18E06CB6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74B73FC8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2. Utvrđuje se da nema mogućnosti za ponovno pokretanje poslovanja stečajnog dužnika. </w:t>
      </w:r>
    </w:p>
    <w:p w14:textId="77777777" w14:paraId="3516C84E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0A4CAA33" w14:paraId="4C7862E3" w:rsidRDefault="005F4A58" w:rsidP="00AB12A6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 xml:space="preserve">3. </w:t>
      </w:r>
      <w:r w:rsidR="00D05975">
        <w:rPr>
          <w:rFonts w:cs="Courier New" w:hAnsi="Courier New" w:ascii="Courier New"/>
        </w:rPr>
        <w:t xml:space="preserve">Daje se odobrenje stečajnom upravitelju </w:t>
      </w:r>
      <w:r w:rsidR="004D368C">
        <w:rPr>
          <w:rFonts w:cs="Courier New" w:hAnsi="Courier New" w:ascii="Courier New"/>
        </w:rPr>
        <w:t xml:space="preserve">na angažiranje ovlaštenog </w:t>
      </w:r>
      <w:r w:rsidR="00274CBC">
        <w:rPr>
          <w:rFonts w:cs="Courier New" w:hAnsi="Courier New" w:ascii="Courier New"/>
        </w:rPr>
        <w:t xml:space="preserve">sudskog </w:t>
      </w:r>
      <w:r w:rsidR="004D368C">
        <w:rPr>
          <w:rFonts w:cs="Courier New" w:hAnsi="Courier New" w:ascii="Courier New"/>
        </w:rPr>
        <w:t>vještaka radi</w:t>
      </w:r>
      <w:r w:rsidR="006765E6">
        <w:rPr>
          <w:rFonts w:cs="Courier New" w:hAnsi="Courier New" w:ascii="Courier New"/>
        </w:rPr>
        <w:t xml:space="preserve"> procjene gore navedene pokretnine</w:t>
      </w:r>
      <w:r w:rsidR="004D368C">
        <w:rPr>
          <w:rFonts w:cs="Courier New" w:hAnsi="Courier New" w:ascii="Courier New"/>
        </w:rPr>
        <w:t xml:space="preserve">, te potom na prodaju </w:t>
      </w:r>
      <w:r w:rsidR="006765E6">
        <w:rPr>
          <w:rFonts w:cs="Courier New" w:hAnsi="Courier New" w:ascii="Courier New"/>
        </w:rPr>
        <w:t>iste</w:t>
      </w:r>
      <w:r w:rsidR="004D368C">
        <w:rPr>
          <w:rFonts w:cs="Courier New" w:hAnsi="Courier New" w:ascii="Courier New"/>
        </w:rPr>
        <w:t xml:space="preserve"> sukladno odredbama </w:t>
      </w:r>
      <w:r w:rsidR="000F7237">
        <w:rPr>
          <w:rFonts w:cs="Courier New" w:hAnsi="Courier New" w:ascii="Courier New"/>
        </w:rPr>
        <w:t>Stečajnog zakona.</w:t>
      </w:r>
    </w:p>
    <w:p w14:textId="77777777" w14:paraId="417675C2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68A13B9C" w14:paraId="78905E67" w:rsidRDefault="00A90889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4</w:t>
      </w:r>
      <w:r w:rsidR="005F4A58" w:rsidRPr="00F75902">
        <w:rPr>
          <w:rFonts w:cs="Courier New" w:hAnsi="Courier New" w:ascii="Courier New"/>
        </w:rPr>
        <w:t>. Prihvaćaju se dosad poduzete radnje stečajnog upravitelja.</w:t>
      </w:r>
    </w:p>
    <w:p w14:textId="77777777" w14:paraId="558287D5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0BA1DE4F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14:textId="77777777" w14:paraId="5BDA2DB3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</w:rPr>
      </w:pP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</w:p>
    <w:p w14:textId="77777777" w14:paraId="5C182449" w:rsidRDefault="005F4A58" w:rsidP="005F4A58" w:rsidR="005F4A58" w:rsidRPr="00F75902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</w:r>
      <w:r w:rsidRPr="00F75902">
        <w:rPr>
          <w:rFonts w:cs="Courier New" w:hAnsi="Courier New" w:ascii="Courier New"/>
        </w:rPr>
        <w:tab/>
        <w:t xml:space="preserve">   STEČAJNI UPRAVITELJ</w:t>
      </w:r>
    </w:p>
    <w:p w14:textId="77777777" w14:paraId="2534F2D1" w:rsidRDefault="005F4A58" w:rsidP="005F4A58" w:rsidR="005F4A58" w:rsidRPr="00F75902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7777777" w14:paraId="7B53FDC9" w:rsidRDefault="005F4A58" w:rsidP="005F4A58" w:rsidR="005F4A58" w:rsidRPr="00F75902">
      <w:pPr>
        <w:tabs>
          <w:tab w:pos="1160" w:val="left"/>
        </w:tabs>
        <w:ind w:hanging="2835" w:left="2835"/>
        <w:jc w:val="both"/>
        <w:rPr>
          <w:rFonts w:cs="Courier New" w:hAnsi="Courier New" w:ascii="Courier New"/>
          <w:b/>
        </w:rPr>
      </w:pPr>
    </w:p>
    <w:p w14:textId="70384AA4" w14:paraId="062CD08C" w:rsidRDefault="003B283B" w:rsidP="005F4A58" w:rsidR="003B283B" w:rsidRPr="00360563">
      <w:pPr>
        <w:rPr>
          <w:color w:val="FF0000"/>
        </w:rPr>
      </w:pPr>
    </w:p>
    <w:sectPr w:rsidSect="003035BD" w:rsidR="003B283B" w:rsidRPr="00360563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C008FE" w:rsidP="004066C8" w:rsidR="00C008FE">
      <w:r>
        <w:separator/>
      </w:r>
    </w:p>
  </w:endnote>
  <w:endnote w:id="0" w:type="continuationSeparator">
    <w:p w14:textId="77777777" w14:paraId="1073E899" w:rsidRDefault="00C008FE" w:rsidP="004066C8" w:rsidR="00C00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DA89280" w14:paraId="680B202C" w:rsidRDefault="00C008FE" w:rsidP="003B283B" w:rsidR="00C008FE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C008FE" w:rsidP="004066C8" w:rsidR="00C008FE">
      <w:r>
        <w:separator/>
      </w:r>
    </w:p>
  </w:footnote>
  <w:footnote w:id="0" w:type="continuationSeparator">
    <w:p w14:textId="77777777" w14:paraId="11EFE1B1" w:rsidRDefault="00C008FE" w:rsidP="004066C8" w:rsidR="00C00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8256536" w14:paraId="54BFC6AD" w:rsidRDefault="00C008FE" w:rsidP="00874219" w:rsidR="00C008FE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0CD18BEC" w:rsidRDefault="00C008FE" w:rsidP="00EF2C5B" w:rsidR="00C008FE" w:rsidRPr="006705E7">
    <w:pPr>
      <w:pStyle w:val="Zaglavlje"/>
      <w:rPr>
        <w:b/>
      </w:rPr>
    </w:pPr>
    <w:r w:rsidRPr="006705E7">
      <w:rPr>
        <w:b/>
      </w:rPr>
      <w:t>STEČAJNI UPRAVITELJ</w:t>
    </w:r>
  </w:p>
  <w:p w14:textId="77777777" w14:paraId="5DF19C59" w:rsidRDefault="00C008FE" w:rsidP="00EF2C5B" w:rsidR="00C008FE" w:rsidRPr="006705E7">
    <w:pPr>
      <w:pStyle w:val="Zaglavlje"/>
      <w:rPr>
        <w:b/>
      </w:rPr>
    </w:pPr>
  </w:p>
  <w:p w14:textId="77777777" w14:paraId="1907E457" w:rsidRDefault="00C008FE" w:rsidP="00EF2C5B" w:rsidR="00C008FE" w:rsidRPr="006705E7">
    <w:pPr>
      <w:pStyle w:val="Zaglavlje"/>
      <w:rPr>
        <w:b/>
      </w:rPr>
    </w:pPr>
    <w:r>
      <w:rPr>
        <w:b/>
      </w:rPr>
      <w:t>IVAN GJURAŠIĆ</w:t>
    </w:r>
  </w:p>
  <w:p w14:textId="77777777" w14:paraId="5ECFA78F" w:rsidRDefault="00C008FE" w:rsidP="00EF2C5B" w:rsidR="00C008FE" w:rsidRPr="00846430">
    <w:pPr>
      <w:pStyle w:val="Zaglavlje"/>
    </w:pPr>
  </w:p>
  <w:p w14:textId="77777777" w14:paraId="5F5BFD80" w:rsidRDefault="00C008FE" w:rsidP="00EF2C5B" w:rsidR="00C008FE" w:rsidRPr="00846430">
    <w:pPr>
      <w:pStyle w:val="Zaglavlje"/>
      <w:rPr>
        <w:sz w:val="16"/>
        <w:szCs w:val="16"/>
      </w:rPr>
    </w:pPr>
    <w:r>
      <w:rPr>
        <w:sz w:val="16"/>
        <w:szCs w:val="16"/>
      </w:rPr>
      <w:t>Petrinjska 2</w:t>
    </w:r>
    <w:r w:rsidRPr="00846430">
      <w:rPr>
        <w:sz w:val="16"/>
        <w:szCs w:val="16"/>
      </w:rPr>
      <w:t>8</w:t>
    </w:r>
  </w:p>
  <w:p w14:textId="77777777" w14:paraId="67190E8F" w:rsidRDefault="00C008FE" w:rsidP="00EF2C5B" w:rsidR="00C008FE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HR-10000 ZAGREB</w:t>
    </w:r>
  </w:p>
  <w:p w14:textId="77777777" w14:paraId="475075D7" w:rsidRDefault="00C008FE" w:rsidP="00EF2C5B" w:rsidR="00C008FE">
    <w:pPr>
      <w:pStyle w:val="Zaglavlje"/>
      <w:rPr>
        <w:sz w:val="16"/>
        <w:szCs w:val="16"/>
      </w:rPr>
    </w:pPr>
  </w:p>
  <w:p w14:textId="77777777" w14:paraId="74C5968A" w:rsidRDefault="00C008FE" w:rsidP="00EF2C5B" w:rsidR="00C008FE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T: +385 1 6381 225</w:t>
    </w:r>
  </w:p>
  <w:p w14:textId="77777777" w14:paraId="5B2D1960" w:rsidRDefault="00C008FE" w:rsidP="00EF2C5B" w:rsidR="00C008FE" w:rsidRPr="00846430">
    <w:pPr>
      <w:pStyle w:val="Zaglavlje"/>
      <w:rPr>
        <w:sz w:val="16"/>
        <w:szCs w:val="16"/>
      </w:rPr>
    </w:pPr>
    <w:r w:rsidRPr="00846430">
      <w:rPr>
        <w:sz w:val="16"/>
        <w:szCs w:val="16"/>
      </w:rPr>
      <w:t>F: +385 1 6381 226</w:t>
    </w:r>
  </w:p>
  <w:p w14:textId="77777777" w14:paraId="6C3371C8" w:rsidRDefault="00C008FE" w:rsidP="00EF2C5B" w:rsidR="00C008FE" w:rsidRPr="001B1A23">
    <w:pPr>
      <w:pStyle w:val="Zaglavlje"/>
      <w:rPr>
        <w:sz w:val="16"/>
        <w:szCs w:val="16"/>
      </w:rPr>
    </w:pPr>
    <w:r w:rsidRPr="00846430">
      <w:rPr>
        <w:sz w:val="16"/>
        <w:szCs w:val="16"/>
      </w:rPr>
      <w:t xml:space="preserve">E: </w:t>
    </w:r>
    <w:r>
      <w:rPr>
        <w:sz w:val="16"/>
        <w:szCs w:val="16"/>
      </w:rPr>
      <w:t>gjurasic@vip.hr</w:t>
    </w:r>
  </w:p>
  <w:p w14:textId="77777777" w14:paraId="1D86CCB1" w:rsidRDefault="00C008FE" w:rsidP="003035BD" w:rsidR="00C008FE">
    <w:pPr>
      <w:pStyle w:val="Zaglavlje"/>
      <w:rPr>
        <w:sz w:val="16"/>
        <w:szCs w:val="16"/>
      </w:rPr>
    </w:pPr>
  </w:p>
  <w:p w14:textId="04BCF7AF" w14:paraId="5932ECB5" w:rsidRDefault="00C008FE" w:rsidR="00C008F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8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1551"/>
    <w:rsid w:val="00005FE6"/>
    <w:rsid w:val="00016AE5"/>
    <w:rsid w:val="00017403"/>
    <w:rsid w:val="00020C3C"/>
    <w:rsid w:val="00022F07"/>
    <w:rsid w:val="00030222"/>
    <w:rsid w:val="000327DD"/>
    <w:rsid w:val="000448D9"/>
    <w:rsid w:val="000611FC"/>
    <w:rsid w:val="00063771"/>
    <w:rsid w:val="00064B5F"/>
    <w:rsid w:val="00067395"/>
    <w:rsid w:val="00067FEA"/>
    <w:rsid w:val="00071CF4"/>
    <w:rsid w:val="0007406C"/>
    <w:rsid w:val="0007778E"/>
    <w:rsid w:val="000856CA"/>
    <w:rsid w:val="00087F64"/>
    <w:rsid w:val="00093FC6"/>
    <w:rsid w:val="00096D3F"/>
    <w:rsid w:val="000A03B2"/>
    <w:rsid w:val="000A4E5F"/>
    <w:rsid w:val="000A5D71"/>
    <w:rsid w:val="000A7DA1"/>
    <w:rsid w:val="000A7F83"/>
    <w:rsid w:val="000B0820"/>
    <w:rsid w:val="000B3B26"/>
    <w:rsid w:val="000B482B"/>
    <w:rsid w:val="000B4CD6"/>
    <w:rsid w:val="000C72FD"/>
    <w:rsid w:val="000D026F"/>
    <w:rsid w:val="000D1C43"/>
    <w:rsid w:val="000D43C3"/>
    <w:rsid w:val="000D6CCD"/>
    <w:rsid w:val="000E1092"/>
    <w:rsid w:val="000F365F"/>
    <w:rsid w:val="000F4718"/>
    <w:rsid w:val="000F67F6"/>
    <w:rsid w:val="000F6CC8"/>
    <w:rsid w:val="000F7237"/>
    <w:rsid w:val="0010509A"/>
    <w:rsid w:val="0010631D"/>
    <w:rsid w:val="0011011B"/>
    <w:rsid w:val="00110DB8"/>
    <w:rsid w:val="001111D6"/>
    <w:rsid w:val="00122ECA"/>
    <w:rsid w:val="00132390"/>
    <w:rsid w:val="001370AA"/>
    <w:rsid w:val="001463C9"/>
    <w:rsid w:val="00146CBB"/>
    <w:rsid w:val="001477D6"/>
    <w:rsid w:val="0016005A"/>
    <w:rsid w:val="001611AE"/>
    <w:rsid w:val="00161D6A"/>
    <w:rsid w:val="00162AE3"/>
    <w:rsid w:val="00167E46"/>
    <w:rsid w:val="00174EE5"/>
    <w:rsid w:val="00175950"/>
    <w:rsid w:val="001770DA"/>
    <w:rsid w:val="00184F1F"/>
    <w:rsid w:val="0018632C"/>
    <w:rsid w:val="001901FF"/>
    <w:rsid w:val="00190C68"/>
    <w:rsid w:val="001952E2"/>
    <w:rsid w:val="001A36A1"/>
    <w:rsid w:val="001A4E96"/>
    <w:rsid w:val="001A5D82"/>
    <w:rsid w:val="001A6907"/>
    <w:rsid w:val="001B6FCC"/>
    <w:rsid w:val="001C020F"/>
    <w:rsid w:val="001C346F"/>
    <w:rsid w:val="001C4696"/>
    <w:rsid w:val="001C52F2"/>
    <w:rsid w:val="001C5D60"/>
    <w:rsid w:val="001C74F1"/>
    <w:rsid w:val="001C76A7"/>
    <w:rsid w:val="001D0B58"/>
    <w:rsid w:val="001D1A01"/>
    <w:rsid w:val="001E0AE2"/>
    <w:rsid w:val="001E1BBD"/>
    <w:rsid w:val="001E597C"/>
    <w:rsid w:val="001E622B"/>
    <w:rsid w:val="001E765E"/>
    <w:rsid w:val="001E78DA"/>
    <w:rsid w:val="001F1BF0"/>
    <w:rsid w:val="00203888"/>
    <w:rsid w:val="00205F0E"/>
    <w:rsid w:val="002105DE"/>
    <w:rsid w:val="00216888"/>
    <w:rsid w:val="00222870"/>
    <w:rsid w:val="00226840"/>
    <w:rsid w:val="00226CE1"/>
    <w:rsid w:val="002305B2"/>
    <w:rsid w:val="00232950"/>
    <w:rsid w:val="00233DF0"/>
    <w:rsid w:val="002355F4"/>
    <w:rsid w:val="0024184C"/>
    <w:rsid w:val="00243C77"/>
    <w:rsid w:val="00250CFE"/>
    <w:rsid w:val="00250D09"/>
    <w:rsid w:val="00252F05"/>
    <w:rsid w:val="00260D03"/>
    <w:rsid w:val="00262143"/>
    <w:rsid w:val="00262A04"/>
    <w:rsid w:val="002645C5"/>
    <w:rsid w:val="00264C3B"/>
    <w:rsid w:val="002703FC"/>
    <w:rsid w:val="00273072"/>
    <w:rsid w:val="00274CBC"/>
    <w:rsid w:val="00275951"/>
    <w:rsid w:val="00282BCC"/>
    <w:rsid w:val="00282D68"/>
    <w:rsid w:val="00287D6C"/>
    <w:rsid w:val="00294D0C"/>
    <w:rsid w:val="002963E5"/>
    <w:rsid w:val="002A295F"/>
    <w:rsid w:val="002A54B5"/>
    <w:rsid w:val="002A5F28"/>
    <w:rsid w:val="002A6F90"/>
    <w:rsid w:val="002B47BC"/>
    <w:rsid w:val="002C5909"/>
    <w:rsid w:val="002C674E"/>
    <w:rsid w:val="002D3A21"/>
    <w:rsid w:val="002D44A8"/>
    <w:rsid w:val="002D6F1F"/>
    <w:rsid w:val="002E25A1"/>
    <w:rsid w:val="002E5ED7"/>
    <w:rsid w:val="002F2D86"/>
    <w:rsid w:val="002F3FBF"/>
    <w:rsid w:val="002F5053"/>
    <w:rsid w:val="00302AA9"/>
    <w:rsid w:val="0030336C"/>
    <w:rsid w:val="003035BD"/>
    <w:rsid w:val="00304C36"/>
    <w:rsid w:val="00307F24"/>
    <w:rsid w:val="00322911"/>
    <w:rsid w:val="00324FE5"/>
    <w:rsid w:val="003272F3"/>
    <w:rsid w:val="00327382"/>
    <w:rsid w:val="00336BF9"/>
    <w:rsid w:val="003425BE"/>
    <w:rsid w:val="00344D32"/>
    <w:rsid w:val="00354240"/>
    <w:rsid w:val="00360563"/>
    <w:rsid w:val="0036103A"/>
    <w:rsid w:val="00370885"/>
    <w:rsid w:val="00372DA4"/>
    <w:rsid w:val="00373D84"/>
    <w:rsid w:val="00391069"/>
    <w:rsid w:val="0039229A"/>
    <w:rsid w:val="00392307"/>
    <w:rsid w:val="0039287D"/>
    <w:rsid w:val="003947C9"/>
    <w:rsid w:val="003973CC"/>
    <w:rsid w:val="003A2808"/>
    <w:rsid w:val="003A2C3C"/>
    <w:rsid w:val="003A76A1"/>
    <w:rsid w:val="003B21AC"/>
    <w:rsid w:val="003B283B"/>
    <w:rsid w:val="003C54DA"/>
    <w:rsid w:val="003D4989"/>
    <w:rsid w:val="003D524A"/>
    <w:rsid w:val="003E04D3"/>
    <w:rsid w:val="003E2D55"/>
    <w:rsid w:val="00402AF8"/>
    <w:rsid w:val="00404CBF"/>
    <w:rsid w:val="004061B0"/>
    <w:rsid w:val="004066C8"/>
    <w:rsid w:val="00406866"/>
    <w:rsid w:val="00414238"/>
    <w:rsid w:val="0042287C"/>
    <w:rsid w:val="00427625"/>
    <w:rsid w:val="004311C0"/>
    <w:rsid w:val="00432B9E"/>
    <w:rsid w:val="004336D1"/>
    <w:rsid w:val="00434F26"/>
    <w:rsid w:val="00435C7A"/>
    <w:rsid w:val="004479B6"/>
    <w:rsid w:val="00450A61"/>
    <w:rsid w:val="00461101"/>
    <w:rsid w:val="00461DD5"/>
    <w:rsid w:val="00463960"/>
    <w:rsid w:val="00464FFA"/>
    <w:rsid w:val="00467A13"/>
    <w:rsid w:val="00470B27"/>
    <w:rsid w:val="00470C7B"/>
    <w:rsid w:val="00472E25"/>
    <w:rsid w:val="004749C5"/>
    <w:rsid w:val="004763CB"/>
    <w:rsid w:val="004802BF"/>
    <w:rsid w:val="00482A17"/>
    <w:rsid w:val="00483252"/>
    <w:rsid w:val="00483F48"/>
    <w:rsid w:val="004841B5"/>
    <w:rsid w:val="004848E8"/>
    <w:rsid w:val="0048644F"/>
    <w:rsid w:val="004874B2"/>
    <w:rsid w:val="00491615"/>
    <w:rsid w:val="00491F09"/>
    <w:rsid w:val="00492042"/>
    <w:rsid w:val="00493CD8"/>
    <w:rsid w:val="00493E92"/>
    <w:rsid w:val="00495785"/>
    <w:rsid w:val="004B4F57"/>
    <w:rsid w:val="004B559C"/>
    <w:rsid w:val="004B78FE"/>
    <w:rsid w:val="004C01BD"/>
    <w:rsid w:val="004C0237"/>
    <w:rsid w:val="004C11FB"/>
    <w:rsid w:val="004C4A70"/>
    <w:rsid w:val="004C5982"/>
    <w:rsid w:val="004C6AB1"/>
    <w:rsid w:val="004D08CC"/>
    <w:rsid w:val="004D0B66"/>
    <w:rsid w:val="004D1195"/>
    <w:rsid w:val="004D368C"/>
    <w:rsid w:val="004D3C00"/>
    <w:rsid w:val="004E0F51"/>
    <w:rsid w:val="004E1197"/>
    <w:rsid w:val="004E139E"/>
    <w:rsid w:val="004E41E5"/>
    <w:rsid w:val="004F0497"/>
    <w:rsid w:val="004F1D91"/>
    <w:rsid w:val="004F1DEE"/>
    <w:rsid w:val="004F2324"/>
    <w:rsid w:val="004F2633"/>
    <w:rsid w:val="004F5996"/>
    <w:rsid w:val="004F5A7D"/>
    <w:rsid w:val="0050298D"/>
    <w:rsid w:val="005051C6"/>
    <w:rsid w:val="0050724D"/>
    <w:rsid w:val="00510115"/>
    <w:rsid w:val="005169E9"/>
    <w:rsid w:val="00523C1D"/>
    <w:rsid w:val="0052423D"/>
    <w:rsid w:val="005279CE"/>
    <w:rsid w:val="00531607"/>
    <w:rsid w:val="00540C93"/>
    <w:rsid w:val="00542F71"/>
    <w:rsid w:val="0054702F"/>
    <w:rsid w:val="00547090"/>
    <w:rsid w:val="00547306"/>
    <w:rsid w:val="00550B27"/>
    <w:rsid w:val="00553BD6"/>
    <w:rsid w:val="005545F4"/>
    <w:rsid w:val="005558F4"/>
    <w:rsid w:val="00573CC2"/>
    <w:rsid w:val="00585335"/>
    <w:rsid w:val="0058578D"/>
    <w:rsid w:val="005864B7"/>
    <w:rsid w:val="00587F54"/>
    <w:rsid w:val="005937D7"/>
    <w:rsid w:val="005A65D4"/>
    <w:rsid w:val="005A773F"/>
    <w:rsid w:val="005A7B65"/>
    <w:rsid w:val="005B5436"/>
    <w:rsid w:val="005B5EAE"/>
    <w:rsid w:val="005B72B1"/>
    <w:rsid w:val="005C29EA"/>
    <w:rsid w:val="005C47C8"/>
    <w:rsid w:val="005C559D"/>
    <w:rsid w:val="005D2972"/>
    <w:rsid w:val="005E2A52"/>
    <w:rsid w:val="005E2AA8"/>
    <w:rsid w:val="005E7A63"/>
    <w:rsid w:val="005F0F9B"/>
    <w:rsid w:val="005F16A9"/>
    <w:rsid w:val="005F2826"/>
    <w:rsid w:val="005F4A58"/>
    <w:rsid w:val="0060211B"/>
    <w:rsid w:val="006032CF"/>
    <w:rsid w:val="00604FED"/>
    <w:rsid w:val="00606B2A"/>
    <w:rsid w:val="006078FB"/>
    <w:rsid w:val="0062079F"/>
    <w:rsid w:val="00624DD4"/>
    <w:rsid w:val="0062731D"/>
    <w:rsid w:val="00631F6C"/>
    <w:rsid w:val="00634349"/>
    <w:rsid w:val="00635AD6"/>
    <w:rsid w:val="00635B44"/>
    <w:rsid w:val="00647EFD"/>
    <w:rsid w:val="00654E7B"/>
    <w:rsid w:val="00655577"/>
    <w:rsid w:val="00657CE1"/>
    <w:rsid w:val="006668ED"/>
    <w:rsid w:val="006707E4"/>
    <w:rsid w:val="00672261"/>
    <w:rsid w:val="006765E6"/>
    <w:rsid w:val="00683225"/>
    <w:rsid w:val="00684627"/>
    <w:rsid w:val="006A2693"/>
    <w:rsid w:val="006A4BBE"/>
    <w:rsid w:val="006B5FFA"/>
    <w:rsid w:val="006B626C"/>
    <w:rsid w:val="006B6BD3"/>
    <w:rsid w:val="006C338B"/>
    <w:rsid w:val="006D17F7"/>
    <w:rsid w:val="006D2103"/>
    <w:rsid w:val="006D44F0"/>
    <w:rsid w:val="006D45C2"/>
    <w:rsid w:val="006D690A"/>
    <w:rsid w:val="006D7F7C"/>
    <w:rsid w:val="006E3CA6"/>
    <w:rsid w:val="006E5E7A"/>
    <w:rsid w:val="006F37D4"/>
    <w:rsid w:val="006F3AF7"/>
    <w:rsid w:val="006F7B3C"/>
    <w:rsid w:val="00700A3F"/>
    <w:rsid w:val="00704804"/>
    <w:rsid w:val="007053DC"/>
    <w:rsid w:val="0070584B"/>
    <w:rsid w:val="00710827"/>
    <w:rsid w:val="007113E8"/>
    <w:rsid w:val="00712E4E"/>
    <w:rsid w:val="007209E6"/>
    <w:rsid w:val="00723959"/>
    <w:rsid w:val="0073004E"/>
    <w:rsid w:val="0073397C"/>
    <w:rsid w:val="007343ED"/>
    <w:rsid w:val="0073512B"/>
    <w:rsid w:val="007422ED"/>
    <w:rsid w:val="00742702"/>
    <w:rsid w:val="007466EB"/>
    <w:rsid w:val="00751895"/>
    <w:rsid w:val="00754255"/>
    <w:rsid w:val="00757D6A"/>
    <w:rsid w:val="00765603"/>
    <w:rsid w:val="0076749E"/>
    <w:rsid w:val="00772715"/>
    <w:rsid w:val="00772993"/>
    <w:rsid w:val="00781C98"/>
    <w:rsid w:val="0079067B"/>
    <w:rsid w:val="007912ED"/>
    <w:rsid w:val="00791E4B"/>
    <w:rsid w:val="00792114"/>
    <w:rsid w:val="0079257F"/>
    <w:rsid w:val="007937BA"/>
    <w:rsid w:val="00795DE4"/>
    <w:rsid w:val="007972C0"/>
    <w:rsid w:val="007A24BF"/>
    <w:rsid w:val="007A3D99"/>
    <w:rsid w:val="007A71F8"/>
    <w:rsid w:val="007B072E"/>
    <w:rsid w:val="007B0ED4"/>
    <w:rsid w:val="007C0E9E"/>
    <w:rsid w:val="007C6163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083E"/>
    <w:rsid w:val="0081371A"/>
    <w:rsid w:val="00817D6B"/>
    <w:rsid w:val="00822FB9"/>
    <w:rsid w:val="008300CD"/>
    <w:rsid w:val="0083193A"/>
    <w:rsid w:val="00834EE2"/>
    <w:rsid w:val="0083565F"/>
    <w:rsid w:val="00835D6C"/>
    <w:rsid w:val="00840AB2"/>
    <w:rsid w:val="00840C6B"/>
    <w:rsid w:val="00844F91"/>
    <w:rsid w:val="00845DA6"/>
    <w:rsid w:val="00855EFC"/>
    <w:rsid w:val="00861F2C"/>
    <w:rsid w:val="00864D58"/>
    <w:rsid w:val="00866809"/>
    <w:rsid w:val="00870EFB"/>
    <w:rsid w:val="008712CF"/>
    <w:rsid w:val="00873162"/>
    <w:rsid w:val="00874219"/>
    <w:rsid w:val="00875619"/>
    <w:rsid w:val="0087564A"/>
    <w:rsid w:val="00876CAF"/>
    <w:rsid w:val="00877113"/>
    <w:rsid w:val="0088609C"/>
    <w:rsid w:val="00886CD6"/>
    <w:rsid w:val="00894073"/>
    <w:rsid w:val="008963B9"/>
    <w:rsid w:val="008A2305"/>
    <w:rsid w:val="008A4843"/>
    <w:rsid w:val="008A5A6C"/>
    <w:rsid w:val="008B026D"/>
    <w:rsid w:val="008B1326"/>
    <w:rsid w:val="008B1808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D2548"/>
    <w:rsid w:val="008E6FE5"/>
    <w:rsid w:val="008F25A9"/>
    <w:rsid w:val="008F643E"/>
    <w:rsid w:val="008F6BD4"/>
    <w:rsid w:val="008F7075"/>
    <w:rsid w:val="00902CA0"/>
    <w:rsid w:val="0090368F"/>
    <w:rsid w:val="0090399A"/>
    <w:rsid w:val="00903B2F"/>
    <w:rsid w:val="00905570"/>
    <w:rsid w:val="009105CF"/>
    <w:rsid w:val="00910E34"/>
    <w:rsid w:val="009179AA"/>
    <w:rsid w:val="00921332"/>
    <w:rsid w:val="009254E1"/>
    <w:rsid w:val="00931D32"/>
    <w:rsid w:val="00935AEA"/>
    <w:rsid w:val="00942960"/>
    <w:rsid w:val="00943037"/>
    <w:rsid w:val="00946C68"/>
    <w:rsid w:val="0095141D"/>
    <w:rsid w:val="00952092"/>
    <w:rsid w:val="00954357"/>
    <w:rsid w:val="00963559"/>
    <w:rsid w:val="00965BB3"/>
    <w:rsid w:val="009738C2"/>
    <w:rsid w:val="0097632F"/>
    <w:rsid w:val="0098045C"/>
    <w:rsid w:val="00983666"/>
    <w:rsid w:val="0098418A"/>
    <w:rsid w:val="00984F4B"/>
    <w:rsid w:val="0098512F"/>
    <w:rsid w:val="009870DA"/>
    <w:rsid w:val="00987F56"/>
    <w:rsid w:val="00990447"/>
    <w:rsid w:val="009A1E04"/>
    <w:rsid w:val="009A3E5A"/>
    <w:rsid w:val="009A45C0"/>
    <w:rsid w:val="009A62CF"/>
    <w:rsid w:val="009B16B5"/>
    <w:rsid w:val="009B4AE8"/>
    <w:rsid w:val="009B4E1F"/>
    <w:rsid w:val="009B7AA7"/>
    <w:rsid w:val="009C0981"/>
    <w:rsid w:val="009C2509"/>
    <w:rsid w:val="009C4D64"/>
    <w:rsid w:val="009D0940"/>
    <w:rsid w:val="009D5063"/>
    <w:rsid w:val="009E0113"/>
    <w:rsid w:val="009E0650"/>
    <w:rsid w:val="009E0C43"/>
    <w:rsid w:val="009E52E2"/>
    <w:rsid w:val="009E734B"/>
    <w:rsid w:val="009F3B72"/>
    <w:rsid w:val="009F4728"/>
    <w:rsid w:val="009F772E"/>
    <w:rsid w:val="00A045D2"/>
    <w:rsid w:val="00A0697E"/>
    <w:rsid w:val="00A106B7"/>
    <w:rsid w:val="00A119AF"/>
    <w:rsid w:val="00A132A0"/>
    <w:rsid w:val="00A13C88"/>
    <w:rsid w:val="00A14BB1"/>
    <w:rsid w:val="00A208E1"/>
    <w:rsid w:val="00A2232A"/>
    <w:rsid w:val="00A2651B"/>
    <w:rsid w:val="00A32614"/>
    <w:rsid w:val="00A35FBA"/>
    <w:rsid w:val="00A45430"/>
    <w:rsid w:val="00A45B9B"/>
    <w:rsid w:val="00A46ADC"/>
    <w:rsid w:val="00A5162F"/>
    <w:rsid w:val="00A617C0"/>
    <w:rsid w:val="00A64D5E"/>
    <w:rsid w:val="00A6553C"/>
    <w:rsid w:val="00A66600"/>
    <w:rsid w:val="00A67D86"/>
    <w:rsid w:val="00A72424"/>
    <w:rsid w:val="00A7796C"/>
    <w:rsid w:val="00A779B4"/>
    <w:rsid w:val="00A80040"/>
    <w:rsid w:val="00A90889"/>
    <w:rsid w:val="00A90F14"/>
    <w:rsid w:val="00AA0F0B"/>
    <w:rsid w:val="00AA3157"/>
    <w:rsid w:val="00AA442F"/>
    <w:rsid w:val="00AA7532"/>
    <w:rsid w:val="00AB12A6"/>
    <w:rsid w:val="00AB24D8"/>
    <w:rsid w:val="00AB2D9D"/>
    <w:rsid w:val="00AB4679"/>
    <w:rsid w:val="00AB6B3F"/>
    <w:rsid w:val="00AC1FB0"/>
    <w:rsid w:val="00AD401F"/>
    <w:rsid w:val="00AE1D5E"/>
    <w:rsid w:val="00AE2957"/>
    <w:rsid w:val="00AE683A"/>
    <w:rsid w:val="00AF5823"/>
    <w:rsid w:val="00B01368"/>
    <w:rsid w:val="00B02232"/>
    <w:rsid w:val="00B02C5B"/>
    <w:rsid w:val="00B052B9"/>
    <w:rsid w:val="00B058E3"/>
    <w:rsid w:val="00B071F7"/>
    <w:rsid w:val="00B11287"/>
    <w:rsid w:val="00B156AF"/>
    <w:rsid w:val="00B205A4"/>
    <w:rsid w:val="00B207E6"/>
    <w:rsid w:val="00B25A48"/>
    <w:rsid w:val="00B32C06"/>
    <w:rsid w:val="00B33357"/>
    <w:rsid w:val="00B3417F"/>
    <w:rsid w:val="00B34703"/>
    <w:rsid w:val="00B43DD3"/>
    <w:rsid w:val="00B45D68"/>
    <w:rsid w:val="00B524B8"/>
    <w:rsid w:val="00B52B7F"/>
    <w:rsid w:val="00B5502F"/>
    <w:rsid w:val="00B56A48"/>
    <w:rsid w:val="00B62315"/>
    <w:rsid w:val="00B631CA"/>
    <w:rsid w:val="00B640B8"/>
    <w:rsid w:val="00B643D0"/>
    <w:rsid w:val="00B64F66"/>
    <w:rsid w:val="00B700F9"/>
    <w:rsid w:val="00B75140"/>
    <w:rsid w:val="00B752DF"/>
    <w:rsid w:val="00B90829"/>
    <w:rsid w:val="00B93AF0"/>
    <w:rsid w:val="00B9454F"/>
    <w:rsid w:val="00B953CA"/>
    <w:rsid w:val="00B95702"/>
    <w:rsid w:val="00B957B2"/>
    <w:rsid w:val="00BA06BB"/>
    <w:rsid w:val="00BA1074"/>
    <w:rsid w:val="00BA6554"/>
    <w:rsid w:val="00BB13BC"/>
    <w:rsid w:val="00BB2EDE"/>
    <w:rsid w:val="00BB511E"/>
    <w:rsid w:val="00BB6F9C"/>
    <w:rsid w:val="00BC0554"/>
    <w:rsid w:val="00BC202C"/>
    <w:rsid w:val="00BC2411"/>
    <w:rsid w:val="00BC3B81"/>
    <w:rsid w:val="00BC5C31"/>
    <w:rsid w:val="00BD3B14"/>
    <w:rsid w:val="00BD4070"/>
    <w:rsid w:val="00BE6129"/>
    <w:rsid w:val="00BE63E1"/>
    <w:rsid w:val="00BE6936"/>
    <w:rsid w:val="00BE7186"/>
    <w:rsid w:val="00BF1032"/>
    <w:rsid w:val="00BF142B"/>
    <w:rsid w:val="00BF213C"/>
    <w:rsid w:val="00BF2A35"/>
    <w:rsid w:val="00BF3560"/>
    <w:rsid w:val="00BF523C"/>
    <w:rsid w:val="00BF6C78"/>
    <w:rsid w:val="00C008FE"/>
    <w:rsid w:val="00C01860"/>
    <w:rsid w:val="00C056BC"/>
    <w:rsid w:val="00C10D09"/>
    <w:rsid w:val="00C15A7B"/>
    <w:rsid w:val="00C16ECC"/>
    <w:rsid w:val="00C2529B"/>
    <w:rsid w:val="00C330BD"/>
    <w:rsid w:val="00C40E83"/>
    <w:rsid w:val="00C413A1"/>
    <w:rsid w:val="00C44631"/>
    <w:rsid w:val="00C50090"/>
    <w:rsid w:val="00C545DB"/>
    <w:rsid w:val="00C54775"/>
    <w:rsid w:val="00C57073"/>
    <w:rsid w:val="00C62856"/>
    <w:rsid w:val="00C63620"/>
    <w:rsid w:val="00C64B64"/>
    <w:rsid w:val="00C673DD"/>
    <w:rsid w:val="00C72D30"/>
    <w:rsid w:val="00C82232"/>
    <w:rsid w:val="00C837BD"/>
    <w:rsid w:val="00C86582"/>
    <w:rsid w:val="00C950BF"/>
    <w:rsid w:val="00C961A3"/>
    <w:rsid w:val="00CB7552"/>
    <w:rsid w:val="00CC3514"/>
    <w:rsid w:val="00CD38AD"/>
    <w:rsid w:val="00CE1039"/>
    <w:rsid w:val="00CF03E9"/>
    <w:rsid w:val="00CF600F"/>
    <w:rsid w:val="00D05975"/>
    <w:rsid w:val="00D13A35"/>
    <w:rsid w:val="00D14B8A"/>
    <w:rsid w:val="00D221DD"/>
    <w:rsid w:val="00D235C8"/>
    <w:rsid w:val="00D27839"/>
    <w:rsid w:val="00D36FBB"/>
    <w:rsid w:val="00D37184"/>
    <w:rsid w:val="00D40503"/>
    <w:rsid w:val="00D53F59"/>
    <w:rsid w:val="00D544AD"/>
    <w:rsid w:val="00D57B25"/>
    <w:rsid w:val="00D62CA6"/>
    <w:rsid w:val="00D63FF5"/>
    <w:rsid w:val="00D6651E"/>
    <w:rsid w:val="00D734AA"/>
    <w:rsid w:val="00D73E9B"/>
    <w:rsid w:val="00D762F7"/>
    <w:rsid w:val="00D809C4"/>
    <w:rsid w:val="00D8648A"/>
    <w:rsid w:val="00D87128"/>
    <w:rsid w:val="00D87272"/>
    <w:rsid w:val="00D9337A"/>
    <w:rsid w:val="00DA36B0"/>
    <w:rsid w:val="00DA399E"/>
    <w:rsid w:val="00DA3F8E"/>
    <w:rsid w:val="00DA4BB6"/>
    <w:rsid w:val="00DC13C9"/>
    <w:rsid w:val="00DC2C64"/>
    <w:rsid w:val="00DC5981"/>
    <w:rsid w:val="00DC7255"/>
    <w:rsid w:val="00DD14FC"/>
    <w:rsid w:val="00DD3D4C"/>
    <w:rsid w:val="00DF479B"/>
    <w:rsid w:val="00E02B0F"/>
    <w:rsid w:val="00E03E55"/>
    <w:rsid w:val="00E0493D"/>
    <w:rsid w:val="00E05264"/>
    <w:rsid w:val="00E124C1"/>
    <w:rsid w:val="00E12615"/>
    <w:rsid w:val="00E24C0A"/>
    <w:rsid w:val="00E25D00"/>
    <w:rsid w:val="00E31EE9"/>
    <w:rsid w:val="00E324B4"/>
    <w:rsid w:val="00E35137"/>
    <w:rsid w:val="00E3578E"/>
    <w:rsid w:val="00E35A95"/>
    <w:rsid w:val="00E369CA"/>
    <w:rsid w:val="00E44F1C"/>
    <w:rsid w:val="00E4697B"/>
    <w:rsid w:val="00E54723"/>
    <w:rsid w:val="00E6791E"/>
    <w:rsid w:val="00E73C84"/>
    <w:rsid w:val="00E74165"/>
    <w:rsid w:val="00E74951"/>
    <w:rsid w:val="00E757BB"/>
    <w:rsid w:val="00E819D1"/>
    <w:rsid w:val="00E82F08"/>
    <w:rsid w:val="00E86A98"/>
    <w:rsid w:val="00E87DC0"/>
    <w:rsid w:val="00E90BE7"/>
    <w:rsid w:val="00E91993"/>
    <w:rsid w:val="00E94333"/>
    <w:rsid w:val="00E96E1E"/>
    <w:rsid w:val="00E97878"/>
    <w:rsid w:val="00EA0140"/>
    <w:rsid w:val="00EA20F9"/>
    <w:rsid w:val="00EA37EB"/>
    <w:rsid w:val="00EA407E"/>
    <w:rsid w:val="00EB07E3"/>
    <w:rsid w:val="00EB264E"/>
    <w:rsid w:val="00EB2A37"/>
    <w:rsid w:val="00EB64DF"/>
    <w:rsid w:val="00EB6BF2"/>
    <w:rsid w:val="00EC27BE"/>
    <w:rsid w:val="00EC4DD0"/>
    <w:rsid w:val="00ED0EFE"/>
    <w:rsid w:val="00ED3262"/>
    <w:rsid w:val="00ED5754"/>
    <w:rsid w:val="00ED60B7"/>
    <w:rsid w:val="00EE1E65"/>
    <w:rsid w:val="00EE70B8"/>
    <w:rsid w:val="00EE791E"/>
    <w:rsid w:val="00EE79CA"/>
    <w:rsid w:val="00EF2C5B"/>
    <w:rsid w:val="00EF36BE"/>
    <w:rsid w:val="00F05C7D"/>
    <w:rsid w:val="00F122B8"/>
    <w:rsid w:val="00F13197"/>
    <w:rsid w:val="00F1486C"/>
    <w:rsid w:val="00F158CE"/>
    <w:rsid w:val="00F20292"/>
    <w:rsid w:val="00F241FF"/>
    <w:rsid w:val="00F26718"/>
    <w:rsid w:val="00F3010E"/>
    <w:rsid w:val="00F31C22"/>
    <w:rsid w:val="00F3209D"/>
    <w:rsid w:val="00F37A86"/>
    <w:rsid w:val="00F45980"/>
    <w:rsid w:val="00F4619E"/>
    <w:rsid w:val="00F53C36"/>
    <w:rsid w:val="00F56F7F"/>
    <w:rsid w:val="00F577AF"/>
    <w:rsid w:val="00F61D03"/>
    <w:rsid w:val="00F630AC"/>
    <w:rsid w:val="00F648AA"/>
    <w:rsid w:val="00F64A6F"/>
    <w:rsid w:val="00F6532E"/>
    <w:rsid w:val="00F70695"/>
    <w:rsid w:val="00F75902"/>
    <w:rsid w:val="00F76329"/>
    <w:rsid w:val="00F84FB5"/>
    <w:rsid w:val="00F91488"/>
    <w:rsid w:val="00F91589"/>
    <w:rsid w:val="00F9168A"/>
    <w:rsid w:val="00F91DEE"/>
    <w:rsid w:val="00F9290C"/>
    <w:rsid w:val="00F934BE"/>
    <w:rsid w:val="00F9720D"/>
    <w:rsid w:val="00FA2531"/>
    <w:rsid w:val="00FA2B68"/>
    <w:rsid w:val="00FB0643"/>
    <w:rsid w:val="00FB2179"/>
    <w:rsid w:val="00FC38B5"/>
    <w:rsid w:val="00FD0161"/>
    <w:rsid w:val="00FD0F56"/>
    <w:rsid w:val="00FD13D8"/>
    <w:rsid w:val="00FD1FA7"/>
    <w:rsid w:val="00FD22CA"/>
    <w:rsid w:val="00FD4E3D"/>
    <w:rsid w:val="00FE007C"/>
    <w:rsid w:val="00FE0F63"/>
    <w:rsid w:val="00FE3E53"/>
    <w:rsid w:val="00FE44D9"/>
    <w:rsid w:val="00FE61FF"/>
    <w:rsid w:val="00FE6A37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165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165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165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4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165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165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165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CE5291-924C-4D11-BA9B-20E46150C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578</properties:Words>
  <properties:Characters>3705</properties:Characters>
  <properties:Lines>139</properties:Lines>
  <properties:Paragraphs>51</properties:Paragraphs>
  <properties:TotalTime>38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2018-08-22T15:11:00Z</dcterms:created>
  <dc:creator>user</dc:creator>
  <cp:lastModifiedBy>Belma Čolić</cp:lastModifiedBy>
  <cp:lastPrinted>2018-08-16T15:04:00Z</cp:lastPrinted>
  <dcterms:modified xmlns:xsi="http://www.w3.org/2001/XMLSchema-instance" xsi:type="dcterms:W3CDTF">2018-08-27T08:23:00Z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St-4308/2015-15 / Podnesak - Izvješće o financijsko-gospodarskom stanju dužnika (PAŠKO DVA d.o.o.-izvješće.docx)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