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e708" w14:paraId="d72e708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81269F" w:rsidR="009C4D0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  <w:t>72 St-</w:t>
      </w:r>
      <w:r w:rsidR="00B563E7">
        <w:t>332/2015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B563E7" w:rsidP="00B563E7" w:rsidR="00B563E7" w:rsidRPr="00BE2BB6">
      <w:pPr>
        <w:jc w:val="both"/>
      </w:pPr>
      <w:r w:rsidRPr="00BE2BB6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>
        <w:t>M. i P. d. o. o., Plešivica 62, Jastrebarsko, OIB: 61717165557, dana 8</w:t>
      </w:r>
      <w:r w:rsidRPr="00BE2BB6">
        <w:t>.</w:t>
      </w:r>
      <w:r>
        <w:t xml:space="preserve"> ožujka</w:t>
      </w:r>
      <w:r w:rsidRPr="00BE2BB6">
        <w:t xml:space="preserve"> 201</w:t>
      </w:r>
      <w:r>
        <w:t>7</w:t>
      </w:r>
      <w:r w:rsidRPr="00BE2BB6">
        <w:t xml:space="preserve">. godine, </w:t>
      </w: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81269F" w:rsidP="003812A3" w:rsidR="0081269F">
      <w:pPr>
        <w:jc w:val="both"/>
      </w:pPr>
    </w:p>
    <w:p w:rsidRDefault="0081269F" w:rsidP="003812A3" w:rsidR="00B563E7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 w:rsidR="00AD103F">
        <w:t xml:space="preserve">Davor </w:t>
      </w:r>
      <w:proofErr w:type="spellStart"/>
      <w:r w:rsidR="00AD103F">
        <w:t>Biščan</w:t>
      </w:r>
      <w:proofErr w:type="spellEnd"/>
      <w:r w:rsidR="003812A3">
        <w:t xml:space="preserve"> </w:t>
      </w:r>
      <w:r>
        <w:t>da u roku od 15</w:t>
      </w:r>
      <w:r w:rsidR="003812A3" w:rsidRPr="009A6899">
        <w:t xml:space="preserve"> dana </w:t>
      </w:r>
      <w:r w:rsidR="00AD103F">
        <w:t>od dana primitka zaključka dostavi</w:t>
      </w:r>
      <w:r w:rsidR="00E62FC0">
        <w:t xml:space="preserve"> izvješće </w:t>
      </w:r>
      <w:r w:rsidR="00B563E7">
        <w:t xml:space="preserve">o postojanju imovine stečajnog dužnika u vidu motornog vozila marke MERCEDES 212 D 2,9D/SPRINTER, broj šasije: 90WDB9024221p754514, </w:t>
      </w:r>
      <w:proofErr w:type="spellStart"/>
      <w:r w:rsidR="00B563E7">
        <w:t>re</w:t>
      </w:r>
      <w:r w:rsidR="00E62FC0">
        <w:t>g</w:t>
      </w:r>
      <w:r w:rsidR="00B563E7">
        <w:t>.oznake</w:t>
      </w:r>
      <w:proofErr w:type="spellEnd"/>
      <w:r w:rsidR="00B563E7">
        <w:t>: ZG 7084-BM, odnosno o postojanju nekog drugog motornog vozila u vlasništvu stečajnog dužnika</w:t>
      </w:r>
    </w:p>
    <w:p w:rsidRDefault="003812A3" w:rsidP="003812A3" w:rsidR="003812A3">
      <w:pPr>
        <w:jc w:val="center"/>
      </w:pPr>
    </w:p>
    <w:p w:rsidRDefault="00E62FC0" w:rsidP="003812A3" w:rsidR="003812A3">
      <w:pPr>
        <w:jc w:val="center"/>
      </w:pPr>
      <w:r>
        <w:t>U Zagrebu 8</w:t>
      </w:r>
      <w:r w:rsidR="003812A3">
        <w:t>.</w:t>
      </w:r>
      <w:r>
        <w:t xml:space="preserve"> ožujka</w:t>
      </w:r>
      <w:r w:rsidR="003812A3">
        <w:t xml:space="preserve"> 201</w:t>
      </w:r>
      <w:r w:rsidR="0081269F">
        <w:t>7</w:t>
      </w:r>
      <w:r w:rsidR="003812A3">
        <w:t>.</w:t>
      </w:r>
    </w:p>
    <w:p w:rsidRDefault="009C4D03" w:rsidP="00A27D63" w:rsidR="00A27D6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 </w:t>
      </w:r>
      <w:r w:rsidR="00A27D6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7D63" w:rsidP="00E62FC0" w:rsidR="009C4D0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r w:rsidR="0012099C">
        <w:rPr>
          <w:rFonts w:hAnsi="Times New Roman" w:ascii="Times New Roman"/>
          <w:b w:val="false"/>
          <w:color w:val="auto"/>
          <w:szCs w:val="24"/>
        </w:rPr>
        <w:t xml:space="preserve">v.r. </w:t>
      </w:r>
    </w:p>
    <w:p w:rsidRDefault="003812A3" w:rsidP="009C4D03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4D03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2099C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:Tatjana Slaviček </w:t>
      </w:r>
    </w:p>
    <w:sectPr w:rsidR="009C4D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A5D0F"/>
    <w:rsid w:val="0012099C"/>
    <w:rsid w:val="00244CCF"/>
    <w:rsid w:val="003812A3"/>
    <w:rsid w:val="00523F73"/>
    <w:rsid w:val="0081269F"/>
    <w:rsid w:val="009C4D03"/>
    <w:rsid w:val="00A27D63"/>
    <w:rsid w:val="00AD103F"/>
    <w:rsid w:val="00B563E7"/>
    <w:rsid w:val="00E6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C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CCF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CCF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CCF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C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CCF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CCF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CCF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St-332/2015-13</izvorni_sadrzaj>
    <derivirana_varijabla naziv="DomainObject.Oznaka_1">St-332/2015-13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2015.</izvorni_sadrzaj>
    <derivirana_varijabla naziv="DomainObject.Predmet.DatumOsnivanja_1">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2016.</izvorni_sadrzaj>
    <derivirana_varijabla naziv="DomainObject.Predmet.DatumRjesavanja_1">29.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studenog 2016.</izvorni_sadrzaj>
    <derivirana_varijabla naziv="DomainObject.Predmet.DatumZatvaranja_1">14.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 P. d.o.o. za proizvodnju i trgovinu</izvorni_sadrzaj>
    <derivirana_varijabla naziv="DomainObject.Predmet.ProtustrankaFormated_1">  M. i P. d.o.o. za proizvodnju i trgovinu</derivirana_varijabla>
  </DomainObject.Predmet.ProtustrankaFormated>
  <DomainObject.Predmet.ProtustrankaFormatedOIB>
    <izvorni_sadrzaj>  M. i P. d.o.o. za proizvodnju i trgovinu, OIB 61717165557</izvorni_sadrzaj>
    <derivirana_varijabla naziv="DomainObject.Predmet.ProtustrankaFormatedOIB_1">  M. i P. d.o.o. za proizvodnju i trgovinu, OIB 61717165557</derivirana_varijabla>
  </DomainObject.Predmet.ProtustrankaFormatedOIB>
  <DomainObject.Predmet.ProtustrankaFormatedWithAdress>
    <izvorni_sadrzaj> M. i P. d.o.o. za proizvodnju i trgovinu, Plešivica 62, 10450 Jastrebarsko</izvorni_sadrzaj>
    <derivirana_varijabla naziv="DomainObject.Predmet.ProtustrankaFormatedWithAdress_1"> M. i P. d.o.o. za proizvodnju i trgovinu, Plešivica 62, 10450 Jastrebarsko</derivirana_varijabla>
  </DomainObject.Predmet.ProtustrankaFormatedWithAdress>
  <DomainObject.Predmet.ProtustrankaFormatedWithAdressOIB>
    <izvorni_sadrzaj> M. i P. d.o.o. za proizvodnju i trgovinu, OIB 61717165557, Plešivica 62, 10450 Jastrebarsko</izvorni_sadrzaj>
    <derivirana_varijabla naziv="DomainObject.Predmet.ProtustrankaFormatedWithAdressOIB_1"> M. i P. d.o.o. za proizvodnju i trgovinu, OIB 61717165557, Plešivica 62, 10450 Jastrebarsko</derivirana_varijabla>
  </DomainObject.Predmet.ProtustrankaFormatedWithAdressOIB>
  <DomainObject.Predmet.ProtustrankaWithAdress>
    <izvorni_sadrzaj>M. i P. d.o.o. za proizvodnju i trgovinu Plešivica 62, 10450 Jastrebarsko</izvorni_sadrzaj>
    <derivirana_varijabla naziv="DomainObject.Predmet.ProtustrankaWithAdress_1">M. i P. d.o.o. za proizvodnju i trgovinu Plešivica 62, 10450 Jastrebarsko</derivirana_varijabla>
  </DomainObject.Predmet.ProtustrankaWithAdress>
  <DomainObject.Predmet.ProtustrankaWithAdressOIB>
    <izvorni_sadrzaj>M. i P. d.o.o. za proizvodnju i trgovinu, OIB 61717165557, Plešivica 62, 10450 Jastrebarsko</izvorni_sadrzaj>
    <derivirana_varijabla naziv="DomainObject.Predmet.ProtustrankaWithAdressOIB_1">M. i P. d.o.o. za proizvodnju i trgovinu, OIB 61717165557, Plešivica 62, 10450 Jastrebarsko</derivirana_varijabla>
  </DomainObject.Predmet.ProtustrankaWithAdressOIB>
  <DomainObject.Predmet.ProtustrankaNazivFormated>
    <izvorni_sadrzaj>M. i P. d.o.o. za proizvodnju i trgovinu</izvorni_sadrzaj>
    <derivirana_varijabla naziv="DomainObject.Predmet.ProtustrankaNazivFormated_1">M. i P. d.o.o. za proizvodnju i trgovinu</derivirana_varijabla>
  </DomainObject.Predmet.ProtustrankaNazivFormated>
  <DomainObject.Predmet.ProtustrankaNazivFormatedOIB>
    <izvorni_sadrzaj>M. i P. d.o.o. za proizvodnju i trgovinu, OIB 61717165557</izvorni_sadrzaj>
    <derivirana_varijabla naziv="DomainObject.Predmet.ProtustrankaNazivFormatedOIB_1">M. i P. d.o.o. za proizvodnju i trgovinu, OIB 61717165557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i P. d.o.o. za proizvodnju i trgovinu</item>
    </izvorni_sadrzaj>
    <derivirana_varijabla naziv="DomainObject.Predmet.ProtuStrankaListFormated_1">
      <item>M. i P. d.o.o. za proizvodnju i trgovinu</item>
    </derivirana_varijabla>
  </DomainObject.Predmet.ProtuStrankaListFormated>
  <DomainObject.Predmet.ProtuStrankaListFormatedOIB>
    <izvorni_sadrzaj>
      <item>M. i P. d.o.o. za proizvodnju i trgovinu, OIB 61717165557</item>
    </izvorni_sadrzaj>
    <derivirana_varijabla naziv="DomainObject.Predmet.ProtuStrankaListFormatedOIB_1">
      <item>M. i P. d.o.o. za proizvodnju i trgovinu, OIB 61717165557</item>
    </derivirana_varijabla>
  </DomainObject.Predmet.ProtuStrankaListFormatedOIB>
  <DomainObject.Predmet.ProtuStrankaListFormatedWithAdress>
    <izvorni_sadrzaj>
      <item>M. i P. d.o.o. za proizvodnju i trgovinu, Plešivica 62, 10450 Jastrebarsko</item>
    </izvorni_sadrzaj>
    <derivirana_varijabla naziv="DomainObject.Predmet.ProtuStrankaListFormatedWithAdress_1">
      <item>M. i P. d.o.o. za proizvodnju i trgovinu, Plešivica 62, 10450 Jastrebarsko</item>
    </derivirana_varijabla>
  </DomainObject.Predmet.ProtuStrankaListFormatedWithAdress>
  <DomainObject.Predmet.ProtuStrankaListFormatedWithAdressOIB>
    <izvorni_sadrzaj>
      <item>M. i P. d.o.o. za proizvodnju i trgovinu, OIB 61717165557, Plešivica 62, 10450 Jastrebarsko</item>
    </izvorni_sadrzaj>
    <derivirana_varijabla naziv="DomainObject.Predmet.ProtuStrankaListFormatedWithAdressOIB_1">
      <item>M. i P. d.o.o. za proizvodnju i trgovinu, OIB 61717165557, Plešivica 62, 10450 Jastrebarsko</item>
    </derivirana_varijabla>
  </DomainObject.Predmet.ProtuStrankaListFormatedWithAdressOIB>
  <DomainObject.Predmet.ProtuStrankaListNazivFormated>
    <izvorni_sadrzaj>
      <item>M. i P. d.o.o. za proizvodnju i trgovinu</item>
    </izvorni_sadrzaj>
    <derivirana_varijabla naziv="DomainObject.Predmet.ProtuStrankaListNazivFormated_1">
      <item>M. i P. d.o.o. za proizvodnju i trgovinu</item>
    </derivirana_varijabla>
  </DomainObject.Predmet.ProtuStrankaListNazivFormated>
  <DomainObject.Predmet.ProtuStrankaListNazivFormatedOIB>
    <izvorni_sadrzaj>
      <item>M. i P. d.o.o. za proizvodnju i trgovinu, OIB 61717165557</item>
    </izvorni_sadrzaj>
    <derivirana_varijabla naziv="DomainObject.Predmet.ProtuStrankaListNazivFormatedOIB_1">
      <item>M. i P. d.o.o. za proizvodnju i trgovinu, OIB 61717165557</item>
    </derivirana_varijabla>
  </DomainObject.Predmet.ProtuStrankaListNazivFormatedOIB>
  <DomainObject.Predmet.OstaliListFormated>
    <izvorni_sadrzaj>
      <item>Milan Ivančić</item>
      <item>Krunoslav Ivančić</item>
      <item>ŽUPANIJSKO DRŽAVNO ODVJETNIŠTVO U VELIKOJ GORICI</item>
      <item>REPUBLIKA HRVATSKA MINISTARSTVO FINANCIJA</item>
      <item>MINISTARSTVO PRAVOSUĐA</item>
    </izvorni_sadrzaj>
    <derivirana_varijabla naziv="DomainObject.Predmet.OstaliListFormated_1">
      <item>Milan Ivančić</item>
      <item>Krunoslav Ivančić</item>
      <item>ŽUPANIJSKO DRŽAVNO ODVJETNIŠTVO U VELIKOJ GORICI</item>
      <item>REPUBLIKA HRVATSKA MINISTARSTVO FINANCIJA</item>
      <item>MINISTARSTVO PRAVOSUĐA</item>
    </derivirana_varijabla>
  </DomainObject.Predmet.OstaliListFormated>
  <DomainObject.Predmet.OstaliListFormatedOIB>
    <izvorni_sadrzaj>
      <item>Milan Ivančić, OIB 17046609910</item>
      <item>Krunoslav Ivančić, OIB 94335560251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FormatedOIB_1">
      <item>Milan Ivančić, OIB 17046609910</item>
      <item>Krunoslav Ivančić, OIB 94335560251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Milan Ivančić, Plešivica 62, 10450 Plešivica</item>
      <item>Krunoslav Ivančić, Plešivica 73, 10450 Plešivica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Milan Ivančić, Plešivica 62, 10450 Plešivica</item>
      <item>Krunoslav Ivančić, Plešivica 73, 10450 Plešivica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Milan Ivančić, OIB 17046609910, Plešivica 62, 10450 Plešivica</item>
      <item>Krunoslav Ivančić, OIB 94335560251, Plešivica 73, 10450 Plešivica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Milan Ivančić, OIB 17046609910, Plešivica 62, 10450 Plešivica</item>
      <item>Krunoslav Ivančić, OIB 94335560251, Plešivica 73, 10450 Plešivica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Milan Ivančić</item>
      <item>Krunoslav Ivančić</item>
      <item>ŽUPANIJSKO DRŽAVNO ODVJETNIŠTVO U VELIKOJ GORICI</item>
      <item>REPUBLIKA HRVATSKA MINISTARSTVO FINANCIJA</item>
      <item>MINISTARSTVO PRAVOSUĐA</item>
    </izvorni_sadrzaj>
    <derivirana_varijabla naziv="DomainObject.Predmet.OstaliListNazivFormated_1">
      <item>Milan Ivančić</item>
      <item>Krunoslav Ivančić</item>
      <item>ŽUPANIJSKO DRŽAVNO ODVJETNIŠTVO U VELIKOJ GORICI</item>
      <item>REPUBLIKA HRVATSKA MINISTARSTVO FINANCIJA</item>
      <item>MINISTARSTVO PRAVOSUĐA</item>
    </derivirana_varijabla>
  </DomainObject.Predmet.OstaliListNazivFormated>
  <DomainObject.Predmet.OstaliListNazivFormatedOIB>
    <izvorni_sadrzaj>
      <item>Milan Ivančić, OIB 17046609910</item>
      <item>Krunoslav Ivančić, OIB 94335560251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NazivFormatedOIB_1">
      <item>Milan Ivančić, OIB 17046609910</item>
      <item>Krunoslav Ivančić, OIB 94335560251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St-332/2015-13</izvorni_sadrzaj>
    <derivirana_varijabla naziv="DomainObject.PoslovniBrojDokumenta_1">St-332/2015-13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i P. d.o.o. za proizvodnju i trgovinu</izvorni_sadrzaj>
    <derivirana_varijabla naziv="DomainObject.Predmet.ProtustrankaIDrugi_1">M. i P. d.o.o. za proizvodnju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M. i P. d.o.o. za proizvodnju i trgovinu, OIB 61717165557, Plešivica 62, 10450 Jastrebarsko</izvorni_sadrzaj>
    <derivirana_varijabla naziv="DomainObject.Predmet.ProtustrankaIDrugiAdressOIB_1">M. i P. d.o.o. za proizvodnju i trgovinu, OIB 61717165557, Plešivica 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St-332/2015-9</izvorni_sadrzaj>
    <derivirana_varijabla naziv="DomainObject.Predmet.OdlukaRjesenje.Oznaka_1">St-332/2015-9</derivirana_varijabla>
  </DomainObject.Predmet.OdlukaRjesenje.Oznaka>
  <DomainObject.Predmet.SudioniciListNaziv>
    <izvorni_sadrzaj>
      <item>FINA Regionalni centar Zagreb</item>
      <item>M. i P. d.o.o. za proizvodnju i trgovinu</item>
      <item>Milan Ivančić</item>
      <item>Krunoslav Ivančić</item>
      <item>ŽUPANIJSKO DRŽAVNO ODVJETNIŠTVO U VELIKOJ GORICI</item>
      <item>REPUBLIKA HRVATSKA MINISTARSTVO FINANCIJA</item>
      <item>MINISTARSTVO PRAVOSUĐA</item>
    </izvorni_sadrzaj>
    <derivirana_varijabla naziv="DomainObject.Predmet.SudioniciListNaziv_1">
      <item>FINA Regionalni centar Zagreb</item>
      <item>M. i P. d.o.o. za proizvodnju i trgovinu</item>
      <item>Milan Ivančić</item>
      <item>Krunoslav Ivančić</item>
      <item>ŽUPANIJSKO DRŽAVNO ODVJETNIŠTVO U VELIKOJ GORICI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M. i P. d.o.o. za proizvodnju i trgovinu, OIB 61717165557, Plešivica 62,10450 Jastrebarsko</item>
      <item>Milan Ivančić, OIB 17046609910, Plešivica 62,10450 Plešivica</item>
      <item>Krunoslav Ivančić, OIB 94335560251, Plešivica 73,10450 Plešivica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M. i P. d.o.o. za proizvodnju i trgovinu, OIB 61717165557, Plešivica 62,10450 Jastrebarsko</item>
      <item>Milan Ivančić, OIB 17046609910, Plešivica 62,10450 Plešivica</item>
      <item>Krunoslav Ivančić, OIB 94335560251, Plešivica 73,10450 Plešivica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61717165557</item>
      <item>, OIB 17046609910</item>
      <item>, OIB 94335560251</item>
      <item>, OIB 96292040276</item>
      <item>, OIB 18683136487</item>
      <item>, OIB 26635293339</item>
    </izvorni_sadrzaj>
    <derivirana_varijabla naziv="DomainObject.Predmet.SudioniciListNazivOIB_1">
      <item>, OIB 85821130368</item>
      <item>, OIB 61717165557</item>
      <item>, OIB 17046609910</item>
      <item>, OIB 94335560251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811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2017-03-08T10:09:00Z</dcterms:created>
  <dc:creator>Nikola Ribarić</dc:creator>
  <cp:lastModifiedBy>Jadranka Zelić</cp:lastModifiedBy>
  <cp:lastPrinted>2017-03-09T13:25:00Z</cp:lastPrinted>
  <dcterms:modified xmlns:xsi="http://www.w3.org/2001/XMLSchema-instance" xsi:type="dcterms:W3CDTF">2017-03-09T13:33:00Z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St-332/2015-13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