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f527" w14:paraId="de1f527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B4321B" w:rsidP="001D411A" w:rsidR="00B4321B" w:rsidRPr="001D5467">
      <w:pPr>
        <w:jc w:val="right"/>
        <w:rPr>
          <w:sz w:val="24"/>
          <w:szCs w:val="24"/>
        </w:rPr>
      </w:pPr>
    </w:p>
    <w:p w:rsidRDefault="00E6104E" w:rsidP="00E6104E" w:rsidR="00E6104E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 w:rsidR="00E270C2">
        <w:rPr>
          <w:sz w:val="24"/>
          <w:szCs w:val="24"/>
        </w:rPr>
        <w:t>1933</w:t>
      </w:r>
      <w:proofErr w:type="spellEnd"/>
      <w:r w:rsidR="00E270C2">
        <w:rPr>
          <w:sz w:val="24"/>
          <w:szCs w:val="24"/>
        </w:rPr>
        <w:t>/</w:t>
      </w:r>
      <w:proofErr w:type="spellStart"/>
      <w:r w:rsidR="00E270C2">
        <w:rPr>
          <w:sz w:val="24"/>
          <w:szCs w:val="24"/>
        </w:rPr>
        <w:t>2013</w:t>
      </w:r>
      <w:proofErr w:type="spellEnd"/>
    </w:p>
    <w:p w:rsidRDefault="00E6104E" w:rsidP="00E6104E" w:rsidR="00E6104E">
      <w:pPr>
        <w:jc w:val="center"/>
        <w:rPr>
          <w:sz w:val="24"/>
          <w:szCs w:val="24"/>
        </w:rPr>
      </w:pPr>
    </w:p>
    <w:p w:rsidRDefault="00E40469" w:rsidP="00E6104E" w:rsidR="00E40469">
      <w:pPr>
        <w:jc w:val="center"/>
        <w:rPr>
          <w:sz w:val="24"/>
          <w:szCs w:val="24"/>
        </w:rPr>
      </w:pPr>
    </w:p>
    <w:p w:rsidRDefault="00E6104E" w:rsidP="00E6104E" w:rsidR="00E6104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F159AD" w:rsidP="00E6104E" w:rsidR="00E6104E" w:rsidRPr="00337798">
      <w:pPr>
        <w:ind w:left="2880"/>
        <w:jc w:val="right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A K</w:t>
      </w:r>
      <w:r w:rsidR="00E6104E" w:rsidRPr="00337798">
        <w:rPr>
          <w:sz w:val="24"/>
        </w:rPr>
        <w:t xml:space="preserve"> </w:t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</w:p>
    <w:p w:rsidRDefault="00E6104E" w:rsidP="00E6104E" w:rsidR="00E6104E">
      <w:pPr>
        <w:pStyle w:val="Odlomakpopisa"/>
        <w:ind w:firstLine="708" w:left="0"/>
        <w:jc w:val="both"/>
      </w:pPr>
    </w:p>
    <w:p w:rsidRDefault="00E6104E" w:rsidP="00E6104E" w:rsidR="00E6104E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 xml:space="preserve">Trgovački sud u Zagrebu po sucu tog suda Anti Galiću, kao sucu pojedincu,  u stečajnom postupku nad dužnikom </w:t>
      </w:r>
      <w:r w:rsidR="00C85F88">
        <w:rPr>
          <w:sz w:val="24"/>
          <w:szCs w:val="24"/>
        </w:rPr>
        <w:t xml:space="preserve">Stečajna masa iza </w:t>
      </w:r>
      <w:proofErr w:type="spellStart"/>
      <w:r w:rsidR="00735FAE">
        <w:rPr>
          <w:sz w:val="24"/>
          <w:szCs w:val="24"/>
        </w:rPr>
        <w:t>SurfMedia</w:t>
      </w:r>
      <w:proofErr w:type="spellEnd"/>
      <w:r w:rsidR="00735FAE">
        <w:rPr>
          <w:sz w:val="24"/>
          <w:szCs w:val="24"/>
        </w:rPr>
        <w:t xml:space="preserve"> d.o.o., u stečaju, Zagreb, Vladimira </w:t>
      </w:r>
      <w:proofErr w:type="spellStart"/>
      <w:r w:rsidR="00735FAE">
        <w:rPr>
          <w:sz w:val="24"/>
          <w:szCs w:val="24"/>
        </w:rPr>
        <w:t>Varičaka</w:t>
      </w:r>
      <w:proofErr w:type="spellEnd"/>
      <w:r w:rsidR="00735FAE">
        <w:rPr>
          <w:sz w:val="24"/>
          <w:szCs w:val="24"/>
        </w:rPr>
        <w:t xml:space="preserve"> </w:t>
      </w:r>
      <w:proofErr w:type="spellStart"/>
      <w:r w:rsidR="00735FAE">
        <w:rPr>
          <w:sz w:val="24"/>
          <w:szCs w:val="24"/>
        </w:rPr>
        <w:t>14</w:t>
      </w:r>
      <w:proofErr w:type="spellEnd"/>
      <w:r w:rsidR="00735FAE">
        <w:rPr>
          <w:sz w:val="24"/>
          <w:szCs w:val="24"/>
        </w:rPr>
        <w:t>.</w:t>
      </w:r>
      <w:r w:rsidR="00A776F3">
        <w:rPr>
          <w:sz w:val="24"/>
          <w:szCs w:val="24"/>
        </w:rPr>
        <w:t xml:space="preserve">, </w:t>
      </w:r>
      <w:r w:rsidRPr="002E7E59">
        <w:rPr>
          <w:sz w:val="24"/>
          <w:szCs w:val="24"/>
        </w:rPr>
        <w:t xml:space="preserve">dana </w:t>
      </w:r>
      <w:proofErr w:type="spellStart"/>
      <w:r w:rsidR="006D75C8">
        <w:rPr>
          <w:sz w:val="24"/>
          <w:szCs w:val="24"/>
        </w:rPr>
        <w:t>1</w:t>
      </w:r>
      <w:r w:rsidR="00013713">
        <w:rPr>
          <w:sz w:val="24"/>
          <w:szCs w:val="24"/>
        </w:rPr>
        <w:t>3.lipnja</w:t>
      </w:r>
      <w:proofErr w:type="spellEnd"/>
      <w:r w:rsidRPr="002E7E59">
        <w:rPr>
          <w:sz w:val="24"/>
          <w:szCs w:val="24"/>
        </w:rPr>
        <w:t xml:space="preserve"> </w:t>
      </w:r>
      <w:proofErr w:type="spellStart"/>
      <w:r w:rsidRPr="002E7E59">
        <w:rPr>
          <w:sz w:val="24"/>
          <w:szCs w:val="24"/>
        </w:rPr>
        <w:t>201</w:t>
      </w:r>
      <w:r w:rsidR="006D75C8">
        <w:rPr>
          <w:sz w:val="24"/>
          <w:szCs w:val="24"/>
        </w:rPr>
        <w:t>9</w:t>
      </w:r>
      <w:proofErr w:type="spellEnd"/>
      <w:r w:rsidRPr="002E7E59"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CD1673" w:rsidP="00CD1673" w:rsidR="00CD1673">
      <w:pPr>
        <w:jc w:val="center"/>
        <w:rPr>
          <w:b/>
          <w:sz w:val="24"/>
          <w:szCs w:val="24"/>
        </w:rPr>
      </w:pPr>
      <w:r w:rsidRPr="000B3B96">
        <w:rPr>
          <w:b/>
          <w:sz w:val="24"/>
          <w:szCs w:val="24"/>
        </w:rPr>
        <w:t xml:space="preserve">z a k </w:t>
      </w:r>
      <w:proofErr w:type="spellStart"/>
      <w:r w:rsidRPr="000B3B96">
        <w:rPr>
          <w:b/>
          <w:sz w:val="24"/>
          <w:szCs w:val="24"/>
        </w:rPr>
        <w:t>lj</w:t>
      </w:r>
      <w:proofErr w:type="spellEnd"/>
      <w:r w:rsidRPr="000B3B96">
        <w:rPr>
          <w:b/>
          <w:sz w:val="24"/>
          <w:szCs w:val="24"/>
        </w:rPr>
        <w:t xml:space="preserve"> u č i o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D73947" w:rsidP="006D75C8" w:rsidR="00D26CA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4735EE">
        <w:rPr>
          <w:sz w:val="24"/>
          <w:szCs w:val="24"/>
        </w:rPr>
        <w:t>alaže stečajnom upravitelju</w:t>
      </w:r>
      <w:r w:rsidR="00A776F3">
        <w:rPr>
          <w:sz w:val="24"/>
          <w:szCs w:val="24"/>
        </w:rPr>
        <w:t xml:space="preserve"> </w:t>
      </w:r>
      <w:r w:rsidR="00013713">
        <w:rPr>
          <w:sz w:val="24"/>
          <w:szCs w:val="24"/>
        </w:rPr>
        <w:t xml:space="preserve">Jerku Dušku </w:t>
      </w:r>
      <w:proofErr w:type="spellStart"/>
      <w:r w:rsidR="00013713">
        <w:rPr>
          <w:sz w:val="24"/>
          <w:szCs w:val="24"/>
        </w:rPr>
        <w:t>Suiću</w:t>
      </w:r>
      <w:proofErr w:type="spellEnd"/>
      <w:r w:rsidR="00013713">
        <w:rPr>
          <w:sz w:val="24"/>
          <w:szCs w:val="24"/>
        </w:rPr>
        <w:t xml:space="preserve"> iz Zagreba</w:t>
      </w:r>
      <w:r w:rsidR="004735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roku od </w:t>
      </w:r>
      <w:r w:rsidR="00A776F3">
        <w:rPr>
          <w:sz w:val="24"/>
          <w:szCs w:val="24"/>
        </w:rPr>
        <w:t>8 dana</w:t>
      </w:r>
      <w:r>
        <w:rPr>
          <w:sz w:val="24"/>
          <w:szCs w:val="24"/>
        </w:rPr>
        <w:t>,</w:t>
      </w:r>
      <w:r w:rsidR="00A776F3">
        <w:rPr>
          <w:sz w:val="24"/>
          <w:szCs w:val="24"/>
        </w:rPr>
        <w:t xml:space="preserve"> pozivom na gornji broj spisa,</w:t>
      </w:r>
      <w:r>
        <w:rPr>
          <w:sz w:val="24"/>
          <w:szCs w:val="24"/>
        </w:rPr>
        <w:t xml:space="preserve"> </w:t>
      </w:r>
      <w:r w:rsidR="007E11B4">
        <w:rPr>
          <w:sz w:val="24"/>
          <w:szCs w:val="24"/>
        </w:rPr>
        <w:t xml:space="preserve">pisano se </w:t>
      </w:r>
      <w:r w:rsidR="004735EE">
        <w:rPr>
          <w:sz w:val="24"/>
          <w:szCs w:val="24"/>
        </w:rPr>
        <w:t xml:space="preserve"> očitovati </w:t>
      </w:r>
      <w:r w:rsidR="007E11B4">
        <w:rPr>
          <w:sz w:val="24"/>
          <w:szCs w:val="24"/>
        </w:rPr>
        <w:t xml:space="preserve">sudu na </w:t>
      </w:r>
      <w:r w:rsidR="00D26CA8">
        <w:rPr>
          <w:sz w:val="24"/>
          <w:szCs w:val="24"/>
        </w:rPr>
        <w:t xml:space="preserve">podneska </w:t>
      </w:r>
      <w:r w:rsidR="00013713">
        <w:rPr>
          <w:sz w:val="24"/>
          <w:szCs w:val="24"/>
        </w:rPr>
        <w:t xml:space="preserve">punomoćnika dužnika od </w:t>
      </w:r>
      <w:proofErr w:type="spellStart"/>
      <w:r w:rsidR="00013713">
        <w:rPr>
          <w:sz w:val="24"/>
          <w:szCs w:val="24"/>
        </w:rPr>
        <w:t>28.svibnja</w:t>
      </w:r>
      <w:proofErr w:type="spellEnd"/>
      <w:r w:rsidR="00013713">
        <w:rPr>
          <w:sz w:val="24"/>
          <w:szCs w:val="24"/>
        </w:rPr>
        <w:t xml:space="preserve"> </w:t>
      </w:r>
      <w:proofErr w:type="spellStart"/>
      <w:r w:rsidR="00013713">
        <w:rPr>
          <w:sz w:val="24"/>
          <w:szCs w:val="24"/>
        </w:rPr>
        <w:t>2019</w:t>
      </w:r>
      <w:proofErr w:type="spellEnd"/>
      <w:r w:rsidR="00013713">
        <w:rPr>
          <w:sz w:val="24"/>
          <w:szCs w:val="24"/>
        </w:rPr>
        <w:t>.</w:t>
      </w:r>
    </w:p>
    <w:p w:rsidRDefault="007B3B06" w:rsidP="006D75C8" w:rsidR="003313D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313DD" w:rsidP="008B16E4" w:rsidR="003313DD">
      <w:pPr>
        <w:ind w:firstLine="708"/>
        <w:jc w:val="both"/>
        <w:rPr>
          <w:sz w:val="24"/>
          <w:szCs w:val="24"/>
        </w:rPr>
      </w:pPr>
    </w:p>
    <w:p w:rsidRDefault="006838BA" w:rsidP="006C7A5A" w:rsidR="006838BA">
      <w:pPr>
        <w:jc w:val="center"/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proofErr w:type="spellStart"/>
      <w:r w:rsidR="00157F3C">
        <w:rPr>
          <w:sz w:val="24"/>
          <w:szCs w:val="24"/>
        </w:rPr>
        <w:t>1</w:t>
      </w:r>
      <w:r w:rsidR="00013713">
        <w:rPr>
          <w:sz w:val="24"/>
          <w:szCs w:val="24"/>
        </w:rPr>
        <w:t>3.lipnja</w:t>
      </w:r>
      <w:proofErr w:type="spellEnd"/>
      <w:r w:rsidR="002B1C37">
        <w:rPr>
          <w:sz w:val="24"/>
          <w:szCs w:val="24"/>
        </w:rPr>
        <w:t xml:space="preserve"> </w:t>
      </w:r>
      <w:proofErr w:type="spellStart"/>
      <w:r w:rsidR="00E836A6" w:rsidRPr="001D5467">
        <w:rPr>
          <w:sz w:val="24"/>
          <w:szCs w:val="24"/>
        </w:rPr>
        <w:t>201</w:t>
      </w:r>
      <w:r w:rsidR="00157F3C">
        <w:rPr>
          <w:sz w:val="24"/>
          <w:szCs w:val="24"/>
        </w:rPr>
        <w:t>9</w:t>
      </w:r>
      <w:proofErr w:type="spellEnd"/>
      <w:r w:rsidR="00E836A6" w:rsidRPr="001D5467">
        <w:rPr>
          <w:sz w:val="24"/>
          <w:szCs w:val="24"/>
        </w:rPr>
        <w:t>.</w:t>
      </w:r>
    </w:p>
    <w:p w:rsidRDefault="00E40469" w:rsidP="006C7A5A" w:rsidR="00E40469" w:rsidRPr="001D5467">
      <w:pPr>
        <w:jc w:val="center"/>
        <w:rPr>
          <w:b/>
          <w:sz w:val="24"/>
          <w:szCs w:val="24"/>
        </w:rPr>
      </w:pP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C76EF3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3B5E3E">
        <w:rPr>
          <w:sz w:val="24"/>
          <w:szCs w:val="24"/>
        </w:rPr>
        <w:t>v.r.</w:t>
      </w:r>
    </w:p>
    <w:p w:rsidRDefault="00E836A6" w:rsidP="008676A1" w:rsidR="00E836A6" w:rsidRPr="001D5467">
      <w:pPr>
        <w:jc w:val="right"/>
        <w:rPr>
          <w:sz w:val="24"/>
          <w:szCs w:val="24"/>
        </w:rPr>
      </w:pP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P="00E5256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186C32">
        <w:rPr>
          <w:sz w:val="24"/>
          <w:szCs w:val="24"/>
        </w:rPr>
        <w:t>ovog zaključka žalba nije opuštena (</w:t>
      </w:r>
      <w:r w:rsidR="00E5256A">
        <w:rPr>
          <w:sz w:val="24"/>
          <w:szCs w:val="24"/>
        </w:rPr>
        <w:t xml:space="preserve">članak </w:t>
      </w:r>
      <w:proofErr w:type="spellStart"/>
      <w:r w:rsidR="00E5256A">
        <w:rPr>
          <w:sz w:val="24"/>
          <w:szCs w:val="24"/>
        </w:rPr>
        <w:t>19</w:t>
      </w:r>
      <w:proofErr w:type="spellEnd"/>
      <w:r w:rsidR="00E5256A">
        <w:rPr>
          <w:sz w:val="24"/>
          <w:szCs w:val="24"/>
        </w:rPr>
        <w:t xml:space="preserve">. stavak 7. </w:t>
      </w:r>
      <w:proofErr w:type="spellStart"/>
      <w:r w:rsidR="00E5256A">
        <w:rPr>
          <w:sz w:val="24"/>
          <w:szCs w:val="24"/>
        </w:rPr>
        <w:t>SZ</w:t>
      </w:r>
      <w:proofErr w:type="spellEnd"/>
      <w:r w:rsidR="00E5256A">
        <w:rPr>
          <w:sz w:val="24"/>
          <w:szCs w:val="24"/>
        </w:rPr>
        <w:t>-a)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5D78EA" w:rsidR="005D78EA" w:rsidRPr="001D5467">
      <w:pPr>
        <w:jc w:val="both"/>
        <w:rPr>
          <w:sz w:val="24"/>
          <w:szCs w:val="24"/>
          <w:lang w:val="pl-PL"/>
        </w:rPr>
      </w:pPr>
    </w:p>
    <w:p w:rsidRDefault="003B5E3E" w:rsidP="003B5E3E" w:rsidR="003B5E3E">
      <w:pPr>
        <w:ind w:firstLine="720" w:left="3600"/>
        <w:rPr>
          <w:szCs w:val="22"/>
        </w:rPr>
      </w:pPr>
      <w:r>
        <w:rPr>
          <w:szCs w:val="22"/>
        </w:rPr>
        <w:t xml:space="preserve">Za točnost </w:t>
      </w:r>
      <w:proofErr w:type="spellStart"/>
      <w:r>
        <w:rPr>
          <w:szCs w:val="22"/>
        </w:rPr>
        <w:t>otpravka</w:t>
      </w:r>
      <w:proofErr w:type="spellEnd"/>
      <w:r>
        <w:rPr>
          <w:szCs w:val="22"/>
        </w:rPr>
        <w:t>- ovlašteni službenik:</w:t>
      </w:r>
    </w:p>
    <w:p w:rsidRDefault="003B5E3E" w:rsidP="0062083B" w:rsidR="003B5E3E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Valentina </w:t>
      </w:r>
      <w:proofErr w:type="spellStart"/>
      <w:r>
        <w:rPr>
          <w:szCs w:val="22"/>
        </w:rPr>
        <w:t>Považanj</w:t>
      </w:r>
      <w:proofErr w:type="spellEnd"/>
    </w:p>
    <w:p w:rsidRDefault="003B5E3E" w:rsidP="0062083B" w:rsidR="003B5E3E" w:rsidRPr="0062083B">
      <w:pPr>
        <w:rPr>
          <w:szCs w:val="22"/>
        </w:rPr>
      </w:pPr>
    </w:p>
    <w:p w:rsidRDefault="003B5E3E" w:rsidP="0062083B" w:rsidR="003B5E3E" w:rsidRPr="0062083B">
      <w:pPr>
        <w:rPr>
          <w:szCs w:val="22"/>
        </w:rPr>
      </w:pPr>
    </w:p>
    <w:p w:rsidRDefault="003B5E3E" w:rsidP="0062083B" w:rsidR="003B5E3E">
      <w:pPr>
        <w:rPr>
          <w:szCs w:val="22"/>
        </w:rPr>
      </w:pPr>
    </w:p>
    <w:p w:rsidRDefault="003B5E3E" w:rsidP="0062083B" w:rsidR="003B5E3E">
      <w:pPr>
        <w:rPr>
          <w:szCs w:val="22"/>
        </w:rPr>
      </w:pPr>
    </w:p>
    <w:p w:rsidRDefault="003B5E3E" w:rsidP="004B6D6B" w:rsidR="003B5E3E">
      <w:pPr>
        <w:rPr>
          <w:lang w:val="pl-PL"/>
        </w:rPr>
      </w:pPr>
      <w:r>
        <w:rPr>
          <w:szCs w:val="22"/>
        </w:rPr>
        <w:t xml:space="preserve"> </w:t>
      </w:r>
    </w:p>
    <w:p w:rsidRDefault="00F856FC" w:rsidP="00867C12" w:rsidR="00F856FC" w:rsidRPr="001D5467">
      <w:pPr>
        <w:ind w:left="360"/>
        <w:jc w:val="both"/>
        <w:rPr>
          <w:sz w:val="24"/>
          <w:szCs w:val="24"/>
        </w:rPr>
      </w:pPr>
    </w:p>
    <w:sectPr w:rsidSect="006C7A5A" w:rsidR="00F856FC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B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proofErr w:type="spellStart"/>
    <w:r w:rsidRPr="001D411A">
      <w:rPr>
        <w:sz w:val="24"/>
        <w:szCs w:val="24"/>
      </w:rPr>
      <w:t>40</w:t>
    </w:r>
    <w:proofErr w:type="spellEnd"/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proofErr w:type="spellStart"/>
    <w:r w:rsidR="0017701B">
      <w:rPr>
        <w:sz w:val="24"/>
        <w:szCs w:val="24"/>
      </w:rPr>
      <w:t>1181</w:t>
    </w:r>
    <w:proofErr w:type="spellEnd"/>
    <w:r w:rsidR="0017701B">
      <w:rPr>
        <w:sz w:val="24"/>
        <w:szCs w:val="24"/>
      </w:rPr>
      <w:t>/</w:t>
    </w:r>
    <w:proofErr w:type="spellStart"/>
    <w:r w:rsidR="0017701B">
      <w:rPr>
        <w:sz w:val="24"/>
        <w:szCs w:val="24"/>
      </w:rPr>
      <w:t>17</w:t>
    </w:r>
    <w:proofErr w:type="spellEnd"/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77A2DF6"/>
    <w:multiLevelType w:val="hybridMultilevel"/>
    <w:tmpl w:val="5FF48628"/>
    <w:lvl w:tplc="28021B6C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3713"/>
    <w:rsid w:val="000164DD"/>
    <w:rsid w:val="00041689"/>
    <w:rsid w:val="0004473F"/>
    <w:rsid w:val="000471E3"/>
    <w:rsid w:val="00064FC4"/>
    <w:rsid w:val="000717DF"/>
    <w:rsid w:val="00074E6A"/>
    <w:rsid w:val="00077E5C"/>
    <w:rsid w:val="00092941"/>
    <w:rsid w:val="00097BEA"/>
    <w:rsid w:val="000A09DD"/>
    <w:rsid w:val="000B78D5"/>
    <w:rsid w:val="000C1F61"/>
    <w:rsid w:val="000C29F6"/>
    <w:rsid w:val="000C4886"/>
    <w:rsid w:val="000D129A"/>
    <w:rsid w:val="000D1BF8"/>
    <w:rsid w:val="000F444A"/>
    <w:rsid w:val="000F6345"/>
    <w:rsid w:val="00102C56"/>
    <w:rsid w:val="00102FE3"/>
    <w:rsid w:val="0012249B"/>
    <w:rsid w:val="0012251C"/>
    <w:rsid w:val="0012255D"/>
    <w:rsid w:val="00124335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57F3C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85AD7"/>
    <w:rsid w:val="00186749"/>
    <w:rsid w:val="00186C32"/>
    <w:rsid w:val="00195086"/>
    <w:rsid w:val="001A10FF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1F2E55"/>
    <w:rsid w:val="002009B5"/>
    <w:rsid w:val="00206C81"/>
    <w:rsid w:val="00210410"/>
    <w:rsid w:val="002146E4"/>
    <w:rsid w:val="0021540B"/>
    <w:rsid w:val="00230BF0"/>
    <w:rsid w:val="00231857"/>
    <w:rsid w:val="002335AE"/>
    <w:rsid w:val="00236671"/>
    <w:rsid w:val="00240E1F"/>
    <w:rsid w:val="00243CCA"/>
    <w:rsid w:val="00247794"/>
    <w:rsid w:val="00253F1B"/>
    <w:rsid w:val="00255E71"/>
    <w:rsid w:val="00256AFF"/>
    <w:rsid w:val="002576B4"/>
    <w:rsid w:val="00264673"/>
    <w:rsid w:val="0027042C"/>
    <w:rsid w:val="002726CF"/>
    <w:rsid w:val="00277976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4D8E"/>
    <w:rsid w:val="0030569E"/>
    <w:rsid w:val="00311211"/>
    <w:rsid w:val="003112AE"/>
    <w:rsid w:val="00311925"/>
    <w:rsid w:val="00312FD8"/>
    <w:rsid w:val="003155DD"/>
    <w:rsid w:val="00320E2F"/>
    <w:rsid w:val="003313DD"/>
    <w:rsid w:val="00334C0F"/>
    <w:rsid w:val="00341148"/>
    <w:rsid w:val="00341785"/>
    <w:rsid w:val="00341C5D"/>
    <w:rsid w:val="00345072"/>
    <w:rsid w:val="00350C04"/>
    <w:rsid w:val="00370084"/>
    <w:rsid w:val="00377237"/>
    <w:rsid w:val="003776F8"/>
    <w:rsid w:val="003853A9"/>
    <w:rsid w:val="003A007A"/>
    <w:rsid w:val="003A290E"/>
    <w:rsid w:val="003A4171"/>
    <w:rsid w:val="003A6019"/>
    <w:rsid w:val="003B36FD"/>
    <w:rsid w:val="003B5E3E"/>
    <w:rsid w:val="003C78A1"/>
    <w:rsid w:val="003D2947"/>
    <w:rsid w:val="003D785A"/>
    <w:rsid w:val="003E497C"/>
    <w:rsid w:val="003E4E05"/>
    <w:rsid w:val="003E6FEE"/>
    <w:rsid w:val="003F1D57"/>
    <w:rsid w:val="003F342C"/>
    <w:rsid w:val="004004CC"/>
    <w:rsid w:val="00401191"/>
    <w:rsid w:val="00405EC8"/>
    <w:rsid w:val="00405EDE"/>
    <w:rsid w:val="00414221"/>
    <w:rsid w:val="0041784C"/>
    <w:rsid w:val="0042655D"/>
    <w:rsid w:val="00446FC5"/>
    <w:rsid w:val="00447E26"/>
    <w:rsid w:val="00454B52"/>
    <w:rsid w:val="00455127"/>
    <w:rsid w:val="0045696D"/>
    <w:rsid w:val="004625BC"/>
    <w:rsid w:val="004735EE"/>
    <w:rsid w:val="00473B11"/>
    <w:rsid w:val="00474DAD"/>
    <w:rsid w:val="00497BE7"/>
    <w:rsid w:val="004B0288"/>
    <w:rsid w:val="004C328C"/>
    <w:rsid w:val="004D098F"/>
    <w:rsid w:val="004D7F27"/>
    <w:rsid w:val="004F1BD2"/>
    <w:rsid w:val="004F2982"/>
    <w:rsid w:val="004F5792"/>
    <w:rsid w:val="004F5EDB"/>
    <w:rsid w:val="0051056B"/>
    <w:rsid w:val="0051132F"/>
    <w:rsid w:val="00521334"/>
    <w:rsid w:val="0052345E"/>
    <w:rsid w:val="00525D6E"/>
    <w:rsid w:val="00540145"/>
    <w:rsid w:val="00540AF5"/>
    <w:rsid w:val="00546CB2"/>
    <w:rsid w:val="00547715"/>
    <w:rsid w:val="005525E4"/>
    <w:rsid w:val="0056018D"/>
    <w:rsid w:val="00560ED7"/>
    <w:rsid w:val="0056768C"/>
    <w:rsid w:val="00590A90"/>
    <w:rsid w:val="005B3BA8"/>
    <w:rsid w:val="005B58FC"/>
    <w:rsid w:val="005B7415"/>
    <w:rsid w:val="005C2FDE"/>
    <w:rsid w:val="005C48F7"/>
    <w:rsid w:val="005D78EA"/>
    <w:rsid w:val="006018F8"/>
    <w:rsid w:val="00603157"/>
    <w:rsid w:val="006053B6"/>
    <w:rsid w:val="00616CC8"/>
    <w:rsid w:val="00636974"/>
    <w:rsid w:val="00650BE3"/>
    <w:rsid w:val="006524A1"/>
    <w:rsid w:val="006531A3"/>
    <w:rsid w:val="00656D95"/>
    <w:rsid w:val="00657800"/>
    <w:rsid w:val="00677BBF"/>
    <w:rsid w:val="006838BA"/>
    <w:rsid w:val="006901E8"/>
    <w:rsid w:val="006906E7"/>
    <w:rsid w:val="006A00A8"/>
    <w:rsid w:val="006B0E12"/>
    <w:rsid w:val="006B3F32"/>
    <w:rsid w:val="006C1FD2"/>
    <w:rsid w:val="006C4BB2"/>
    <w:rsid w:val="006C7A5A"/>
    <w:rsid w:val="006D75C8"/>
    <w:rsid w:val="006E43F8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35FAE"/>
    <w:rsid w:val="00743AC4"/>
    <w:rsid w:val="007624A6"/>
    <w:rsid w:val="007644A4"/>
    <w:rsid w:val="00767553"/>
    <w:rsid w:val="0077476F"/>
    <w:rsid w:val="0077495A"/>
    <w:rsid w:val="00780E26"/>
    <w:rsid w:val="00781979"/>
    <w:rsid w:val="0078609A"/>
    <w:rsid w:val="007A1EA6"/>
    <w:rsid w:val="007A42E7"/>
    <w:rsid w:val="007A7ECC"/>
    <w:rsid w:val="007B349C"/>
    <w:rsid w:val="007B3B06"/>
    <w:rsid w:val="007C09A9"/>
    <w:rsid w:val="007C0A7F"/>
    <w:rsid w:val="007C1BCF"/>
    <w:rsid w:val="007E11B4"/>
    <w:rsid w:val="007E13A8"/>
    <w:rsid w:val="007F0340"/>
    <w:rsid w:val="007F05FF"/>
    <w:rsid w:val="007F550D"/>
    <w:rsid w:val="00805273"/>
    <w:rsid w:val="00807575"/>
    <w:rsid w:val="0081167C"/>
    <w:rsid w:val="008124F0"/>
    <w:rsid w:val="008215AD"/>
    <w:rsid w:val="008233D2"/>
    <w:rsid w:val="008258B2"/>
    <w:rsid w:val="00837019"/>
    <w:rsid w:val="00840279"/>
    <w:rsid w:val="00842198"/>
    <w:rsid w:val="00843BE5"/>
    <w:rsid w:val="00852C1A"/>
    <w:rsid w:val="00860C8A"/>
    <w:rsid w:val="008619A3"/>
    <w:rsid w:val="00863D1F"/>
    <w:rsid w:val="00867306"/>
    <w:rsid w:val="008676A1"/>
    <w:rsid w:val="00867C12"/>
    <w:rsid w:val="00882B59"/>
    <w:rsid w:val="008A1DD7"/>
    <w:rsid w:val="008A6E36"/>
    <w:rsid w:val="008B16E4"/>
    <w:rsid w:val="008B40FA"/>
    <w:rsid w:val="008D2088"/>
    <w:rsid w:val="008D589F"/>
    <w:rsid w:val="008E0B1B"/>
    <w:rsid w:val="008E42A5"/>
    <w:rsid w:val="008E4ABA"/>
    <w:rsid w:val="00915EF4"/>
    <w:rsid w:val="00920683"/>
    <w:rsid w:val="00923402"/>
    <w:rsid w:val="00926707"/>
    <w:rsid w:val="00950082"/>
    <w:rsid w:val="009557CC"/>
    <w:rsid w:val="0096090C"/>
    <w:rsid w:val="00961A33"/>
    <w:rsid w:val="0096251B"/>
    <w:rsid w:val="0096793C"/>
    <w:rsid w:val="00976E20"/>
    <w:rsid w:val="00984212"/>
    <w:rsid w:val="00984F17"/>
    <w:rsid w:val="009B130A"/>
    <w:rsid w:val="009B2331"/>
    <w:rsid w:val="009C0E69"/>
    <w:rsid w:val="009C4DC2"/>
    <w:rsid w:val="009C513D"/>
    <w:rsid w:val="009E0FC4"/>
    <w:rsid w:val="00A05D66"/>
    <w:rsid w:val="00A10F37"/>
    <w:rsid w:val="00A219BB"/>
    <w:rsid w:val="00A33F8B"/>
    <w:rsid w:val="00A3756E"/>
    <w:rsid w:val="00A559DB"/>
    <w:rsid w:val="00A56D2A"/>
    <w:rsid w:val="00A5729E"/>
    <w:rsid w:val="00A613CA"/>
    <w:rsid w:val="00A622BE"/>
    <w:rsid w:val="00A64BBD"/>
    <w:rsid w:val="00A7050F"/>
    <w:rsid w:val="00A70CB0"/>
    <w:rsid w:val="00A724DB"/>
    <w:rsid w:val="00A72948"/>
    <w:rsid w:val="00A776F3"/>
    <w:rsid w:val="00A80202"/>
    <w:rsid w:val="00A8061D"/>
    <w:rsid w:val="00A86B0A"/>
    <w:rsid w:val="00A96E38"/>
    <w:rsid w:val="00AA608C"/>
    <w:rsid w:val="00AB024A"/>
    <w:rsid w:val="00AB30CB"/>
    <w:rsid w:val="00AE1405"/>
    <w:rsid w:val="00AE41AF"/>
    <w:rsid w:val="00AF3194"/>
    <w:rsid w:val="00AF3E6C"/>
    <w:rsid w:val="00AF7171"/>
    <w:rsid w:val="00AF7623"/>
    <w:rsid w:val="00B07E9D"/>
    <w:rsid w:val="00B155EE"/>
    <w:rsid w:val="00B22D4C"/>
    <w:rsid w:val="00B358B5"/>
    <w:rsid w:val="00B4321B"/>
    <w:rsid w:val="00B52076"/>
    <w:rsid w:val="00B703DE"/>
    <w:rsid w:val="00B81C62"/>
    <w:rsid w:val="00B87723"/>
    <w:rsid w:val="00B904E5"/>
    <w:rsid w:val="00B938F4"/>
    <w:rsid w:val="00BA3671"/>
    <w:rsid w:val="00BC1D4C"/>
    <w:rsid w:val="00BD7E32"/>
    <w:rsid w:val="00BF2267"/>
    <w:rsid w:val="00C03CDF"/>
    <w:rsid w:val="00C15B93"/>
    <w:rsid w:val="00C22011"/>
    <w:rsid w:val="00C24C72"/>
    <w:rsid w:val="00C25A83"/>
    <w:rsid w:val="00C31A45"/>
    <w:rsid w:val="00C32CF0"/>
    <w:rsid w:val="00C3388F"/>
    <w:rsid w:val="00C37E34"/>
    <w:rsid w:val="00C403E1"/>
    <w:rsid w:val="00C43691"/>
    <w:rsid w:val="00C51464"/>
    <w:rsid w:val="00C5451F"/>
    <w:rsid w:val="00C6207F"/>
    <w:rsid w:val="00C62E9F"/>
    <w:rsid w:val="00C67D09"/>
    <w:rsid w:val="00C76EF3"/>
    <w:rsid w:val="00C817B1"/>
    <w:rsid w:val="00C85F88"/>
    <w:rsid w:val="00C97A90"/>
    <w:rsid w:val="00CA2F28"/>
    <w:rsid w:val="00CB0F34"/>
    <w:rsid w:val="00CB229D"/>
    <w:rsid w:val="00CD1673"/>
    <w:rsid w:val="00CD1806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3532"/>
    <w:rsid w:val="00D174D3"/>
    <w:rsid w:val="00D216FC"/>
    <w:rsid w:val="00D26CA8"/>
    <w:rsid w:val="00D42847"/>
    <w:rsid w:val="00D431D3"/>
    <w:rsid w:val="00D64490"/>
    <w:rsid w:val="00D73947"/>
    <w:rsid w:val="00DA37AE"/>
    <w:rsid w:val="00DC07C5"/>
    <w:rsid w:val="00DC19E9"/>
    <w:rsid w:val="00DF4708"/>
    <w:rsid w:val="00DF5EAD"/>
    <w:rsid w:val="00E07B00"/>
    <w:rsid w:val="00E14504"/>
    <w:rsid w:val="00E17909"/>
    <w:rsid w:val="00E2142D"/>
    <w:rsid w:val="00E23AA6"/>
    <w:rsid w:val="00E24650"/>
    <w:rsid w:val="00E270C2"/>
    <w:rsid w:val="00E36B95"/>
    <w:rsid w:val="00E40469"/>
    <w:rsid w:val="00E4624E"/>
    <w:rsid w:val="00E5181A"/>
    <w:rsid w:val="00E5256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6BA"/>
    <w:rsid w:val="00EC4788"/>
    <w:rsid w:val="00EC65DF"/>
    <w:rsid w:val="00EE08DB"/>
    <w:rsid w:val="00EE193F"/>
    <w:rsid w:val="00EE4B19"/>
    <w:rsid w:val="00EF055A"/>
    <w:rsid w:val="00EF243A"/>
    <w:rsid w:val="00F115A4"/>
    <w:rsid w:val="00F13253"/>
    <w:rsid w:val="00F159AD"/>
    <w:rsid w:val="00F1773D"/>
    <w:rsid w:val="00F20384"/>
    <w:rsid w:val="00F45039"/>
    <w:rsid w:val="00F4514F"/>
    <w:rsid w:val="00F46ACA"/>
    <w:rsid w:val="00F50C0C"/>
    <w:rsid w:val="00F71A00"/>
    <w:rsid w:val="00F72F2B"/>
    <w:rsid w:val="00F76F1F"/>
    <w:rsid w:val="00F77E08"/>
    <w:rsid w:val="00F84196"/>
    <w:rsid w:val="00F856FC"/>
    <w:rsid w:val="00F9604C"/>
    <w:rsid w:val="00F96B7F"/>
    <w:rsid w:val="00FB2D72"/>
    <w:rsid w:val="00FC1C16"/>
    <w:rsid w:val="00FC24DA"/>
    <w:rsid w:val="00FC5835"/>
    <w:rsid w:val="00FD2618"/>
    <w:rsid w:val="00FD39CD"/>
    <w:rsid w:val="00FD3CB6"/>
    <w:rsid w:val="00FD7605"/>
    <w:rsid w:val="00FE0498"/>
    <w:rsid w:val="00FF234D"/>
    <w:rsid w:val="00FF290B"/>
    <w:rsid w:val="00FF36E5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true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B5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E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E3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E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E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B5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E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E3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E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E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31.5.2019.g. zaprimljene  u izvanparničnu pisarnicu
iz ref. 66. prijave tražbina, poslane u ref.</izvorni_sadrzaj>
    <derivirana_varijabla naziv="DomainObject.Predmet.Opis_1">Dana 31.5.2019.g. zaprimljene  u izvanparničnu pisarnicu
iz ref. 66. prijave tražbina, poslane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St-1933/2013</izvorni_sadrzaj>
    <derivirana_varijabla naziv="DomainObject.Predmet.OznakaBroj_1">St-1933/2013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SurfMedia društvo s ograničenom odgovornošću za telekomunikacije, trgovinu i usluge u stečaju</izvorni_sadrzaj>
    <derivirana_varijabla naziv="DomainObject.Predmet.ProtustrankaFormated_1">  SurfMedia društvo s ograničenom odgovornošću za telekomunikacije, trgovinu i usluge u stečaju</derivirana_varijabla>
  </DomainObject.Predmet.ProtustrankaFormated>
  <DomainObject.Predmet.ProtustrankaFormatedOIB>
    <izvorni_sadrzaj>  SurfMedia društvo s ograničenom odgovornošću za telekomunikacije, trgovinu i usluge u stečaju, OIB 09822432244</izvorni_sadrzaj>
    <derivirana_varijabla naziv="DomainObject.Predmet.ProtustrankaFormatedOIB_1">  SurfMedia društvo s ograničenom odgovornošću za telekomunikacije, trgovinu i usluge u stečaju, OIB 09822432244</derivirana_varijabla>
  </DomainObject.Predmet.ProtustrankaFormatedOIB>
  <DomainObject.Predmet.ProtustrankaFormatedWithAdress>
    <izvorni_sadrzaj> SurfMedia društvo s ograničenom odgovornošću za telekomunikacije, trgovinu i usluge u stečaju, Vladimira Varićaka 14, 10000 Zagreb</izvorni_sadrzaj>
    <derivirana_varijabla naziv="DomainObject.Predmet.ProtustrankaFormatedWithAdress_1"> SurfMedia društvo s ograničenom odgovornošću za telekomunikacije, trgovinu i usluge u stečaju, Vladimira Varićaka 14, 10000 Zagreb</derivirana_varijabla>
  </DomainObject.Predmet.ProtustrankaFormatedWithAdress>
  <DomainObject.Predmet.ProtustrankaFormatedWithAdressOIB>
    <izvorni_sadrzaj> SurfMedia društvo s ograničenom odgovornošću za telekomunikacije, trgovinu i usluge u stečaju, OIB 09822432244, Vladimira Varićaka 14, 10000 Zagreb</izvorni_sadrzaj>
    <derivirana_varijabla naziv="DomainObject.Predmet.ProtustrankaFormatedWithAdressOIB_1"> SurfMedia društvo s ograničenom odgovornošću za telekomunikacije, trgovinu i usluge u stečaju, OIB 09822432244, Vladimira Varićaka 14, 10000 Zagreb</derivirana_varijabla>
  </DomainObject.Predmet.ProtustrankaFormatedWithAdressOIB>
  <DomainObject.Predmet.ProtustrankaWithAdress>
    <izvorni_sadrzaj>SurfMedia društvo s ograničenom odgovornošću za telekomunikacije, trgovinu i usluge u stečaju Vladimira Varićaka 14, 10000 Zagreb</izvorni_sadrzaj>
    <derivirana_varijabla naziv="DomainObject.Predmet.ProtustrankaWithAdress_1">SurfMedia društvo s ograničenom odgovornošću za telekomunikacije, trgovinu i usluge u stečaju Vladimira Varićaka 14, 10000 Zagreb</derivirana_varijabla>
  </DomainObject.Predmet.ProtustrankaWithAdress>
  <DomainObject.Predmet.ProtustrankaWithAdressOIB>
    <izvorni_sadrzaj>SurfMedia društvo s ograničenom odgovornošću za telekomunikacije, trgovinu i usluge u stečaju, OIB 09822432244, Vladimira Varićaka 14, 10000 Zagreb</izvorni_sadrzaj>
    <derivirana_varijabla naziv="DomainObject.Predmet.ProtustrankaWithAdressOIB_1">SurfMedia društvo s ograničenom odgovornošću za telekomunikacije, trgovinu i usluge u stečaju, OIB 09822432244, Vladimira Varićaka 14, 10000 Zagreb</derivirana_varijabla>
  </DomainObject.Predmet.ProtustrankaWithAdressOIB>
  <DomainObject.Predmet.ProtustrankaNazivFormated>
    <izvorni_sadrzaj>SurfMedia društvo s ograničenom odgovornošću za telekomunikacije, trgovinu i usluge u stečaju</izvorni_sadrzaj>
    <derivirana_varijabla naziv="DomainObject.Predmet.ProtustrankaNazivFormated_1">SurfMedia društvo s ograničenom odgovornošću za telekomunikacije, trgovinu i usluge u stečaju</derivirana_varijabla>
  </DomainObject.Predmet.ProtustrankaNazivFormated>
  <DomainObject.Predmet.ProtustrankaNazivFormatedOIB>
    <izvorni_sadrzaj>SurfMedia društvo s ograničenom odgovornošću za telekomunikacije, trgovinu i usluge u stečaju, OIB 09822432244</izvorni_sadrzaj>
    <derivirana_varijabla naziv="DomainObject.Predmet.ProtustrankaNazivFormatedOIB_1">SurfMedia društvo s ograničenom odgovornošću za telekomunikacije, trgovinu i usluge u stečaju, OIB 09822432244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IMBER d.o.o. za graditeljstvo i usluge zastupanog po punomoćniku JAKA ĆURIĆ; VJEROVNICI; MISLAV BENCETIĆ</izvorni_sadrzaj>
    <derivirana_varijabla naziv="DomainObject.Predmet.StrankaFormated_1">  ELEKTRO IMBER d.o.o. za graditeljstvo i usluge zastupanog po punomoćniku JAKA ĆURIĆ; VJEROVNICI; MISLAV BENCETIĆ</derivirana_varijabla>
  </DomainObject.Predmet.StrankaFormated>
  <DomainObject.Predmet.StrankaFormatedOIB>
    <izvorni_sadrzaj>  ELEKTRO IMBER d.o.o. za graditeljstvo i usluge, OIB 41188361058 zastupanog po punomoćniku JAKA ĆURIĆ; VJEROVNICI; MISLAV BENCETIĆ, OIB 53421289748</izvorni_sadrzaj>
    <derivirana_varijabla naziv="DomainObject.Predmet.StrankaFormatedOIB_1">  ELEKTRO IMBER d.o.o. za graditeljstvo i usluge, OIB 41188361058 zastupanog po punomoćniku JAKA ĆURIĆ; VJEROVNICI; MISLAV BENCETIĆ, OIB 53421289748</derivirana_varijabla>
  </DomainObject.Predmet.StrankaFormatedOIB>
  <DomainObject.Predmet.StrankaFormatedWithAdress>
    <izvorni_sadrzaj> ELEKTRO IMBER d.o.o. za graditeljstvo i usluge, Nova cesta 184, 10000 Zagreb zastupanog po punomoćniku JAKA ĆURIĆ; VJEROVNICI; MISLAV BENCETIĆ, Topolovečka 29, 10000 Zagreb</izvorni_sadrzaj>
    <derivirana_varijabla naziv="DomainObject.Predmet.StrankaFormatedWithAdress_1"> ELEKTRO IMBER d.o.o. za graditeljstvo i usluge, Nova cesta 184, 10000 Zagreb zastupanog po punomoćniku JAKA ĆURIĆ; VJEROVNICI; MISLAV BENCETIĆ, Topolovečka 29, 10000 Zagreb</derivirana_varijabla>
  </DomainObject.Predmet.StrankaFormatedWithAdress>
  <DomainObject.Predmet.StrankaFormatedWithAdressOIB>
    <izvorni_sadrzaj> ELEKTRO IMBER d.o.o. za graditeljstvo i usluge, OIB 41188361058, Nova cesta 184, 10000 Zagreb zastupanog po punomoćniku JAKA ĆURIĆ; VJEROVNICI; MISLAV BENCETIĆ, OIB 53421289748, Topolovečka 29, 10000 Zagreb</izvorni_sadrzaj>
    <derivirana_varijabla naziv="DomainObject.Predmet.StrankaFormatedWithAdressOIB_1"> ELEKTRO IMBER d.o.o. za graditeljstvo i usluge, OIB 41188361058, Nova cesta 184, 10000 Zagreb zastupanog po punomoćniku JAKA ĆURIĆ; VJEROVNICI; MISLAV BENCETIĆ, OIB 53421289748, Topolovečka 29, 10000 Zagreb</derivirana_varijabla>
  </DomainObject.Predmet.StrankaFormatedWithAdressOIB>
  <DomainObject.Predmet.StrankaWithAdress>
    <izvorni_sadrzaj>ELEKTRO IMBER d.o.o. za graditeljstvo i usluge Nova cesta 184,10000 Zagreb,VJEROVNICI ,MISLAV BENCETIĆ Topolovečka 29,10000 Zagreb</izvorni_sadrzaj>
    <derivirana_varijabla naziv="DomainObject.Predmet.StrankaWithAdress_1">ELEKTRO IMBER d.o.o. za graditeljstvo i usluge Nova cesta 184,10000 Zagreb,VJEROVNICI ,MISLAV BENCETIĆ Topolovečka 29,10000 Zagreb</derivirana_varijabla>
  </DomainObject.Predmet.StrankaWithAdress>
  <DomainObject.Predmet.StrankaWithAdressOIB>
    <izvorni_sadrzaj>ELEKTRO IMBER d.o.o. za graditeljstvo i usluge, OIB 41188361058, Nova cesta 184,10000 Zagreb,VJEROVNICI,MISLAV BENCETIĆ, OIB 53421289748, Topolovečka 29,10000 Zagreb</izvorni_sadrzaj>
    <derivirana_varijabla naziv="DomainObject.Predmet.StrankaWithAdressOIB_1">ELEKTRO IMBER d.o.o. za graditeljstvo i usluge, OIB 41188361058, Nova cesta 184,10000 Zagreb,VJEROVNICI,MISLAV BENCETIĆ, OIB 53421289748, Topolovečka 29,10000 Zagreb</derivirana_varijabla>
  </DomainObject.Predmet.StrankaWithAdressOIB>
  <DomainObject.Predmet.StrankaNazivFormated>
    <izvorni_sadrzaj>ELEKTRO IMBER d.o.o. za graditeljstvo i usluge,VJEROVNICI,MISLAV BENCETIĆ</izvorni_sadrzaj>
    <derivirana_varijabla naziv="DomainObject.Predmet.StrankaNazivFormated_1">ELEKTRO IMBER d.o.o. za graditeljstvo i usluge,VJEROVNICI,MISLAV BENCETIĆ</derivirana_varijabla>
  </DomainObject.Predmet.StrankaNazivFormated>
  <DomainObject.Predmet.StrankaNazivFormatedOIB>
    <izvorni_sadrzaj>ELEKTRO IMBER d.o.o. za graditeljstvo i usluge, OIB 41188361058,VJEROVNICI,MISLAV BENCETIĆ, OIB 53421289748</izvorni_sadrzaj>
    <derivirana_varijabla naziv="DomainObject.Predmet.StrankaNazivFormatedOIB_1">ELEKTRO IMBER d.o.o. za graditeljstvo i usluge, OIB 41188361058,VJEROVNICI,MISLAV BENCETIĆ, OIB 53421289748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ELEKTRO IMBER d.o.o. za graditeljstvo i usluge zastupanog po punomoćniku JAKA ĆURIĆ</item>
      <item>VJEROVNICI</item>
      <item>MISLAV BENCETIĆ</item>
    </izvorni_sadrzaj>
    <derivirana_varijabla naziv="DomainObject.Predmet.StrankaListFormated_1">
      <item>ELEKTRO IMBER d.o.o. za graditeljstvo i usluge zastupanog po punomoćniku JAKA ĆURIĆ</item>
      <item>VJEROVNICI</item>
      <item>MISLAV BENCETIĆ</item>
    </derivirana_varijabla>
  </DomainObject.Predmet.StrankaListFormated>
  <DomainObject.Predmet.StrankaListFormatedOIB>
    <izvorni_sadrzaj>
      <item>ELEKTRO IMBER d.o.o. za graditeljstvo i usluge, OIB 41188361058 zastupanog po punomoćniku JAKA ĆURIĆ</item>
      <item>VJEROVNICI</item>
      <item>MISLAV BENCETIĆ, OIB 53421289748</item>
    </izvorni_sadrzaj>
    <derivirana_varijabla naziv="DomainObject.Predmet.StrankaListFormatedOIB_1">
      <item>ELEKTRO IMBER d.o.o. za graditeljstvo i usluge, OIB 41188361058 zastupanog po punomoćniku JAKA ĆURIĆ</item>
      <item>VJEROVNICI</item>
      <item>MISLAV BENCETIĆ, OIB 53421289748</item>
    </derivirana_varijabla>
  </DomainObject.Predmet.StrankaListFormatedOIB>
  <DomainObject.Predmet.StrankaListFormatedWithAdress>
    <izvorni_sadrzaj>
      <item>ELEKTRO IMBER d.o.o. za graditeljstvo i usluge, Nova cesta 184, 10000 Zagreb zastupanog po punomoćniku JAKA ĆURIĆ</item>
      <item>VJEROVNICI</item>
      <item>MISLAV BENCETIĆ, Topolovečka 29, 10000 Zagreb</item>
    </izvorni_sadrzaj>
    <derivirana_varijabla naziv="DomainObject.Predmet.StrankaListFormatedWithAdress_1">
      <item>ELEKTRO IMBER d.o.o. za graditeljstvo i usluge, Nova cesta 184, 10000 Zagreb zastupanog po punomoćniku JAKA ĆURIĆ</item>
      <item>VJEROVNICI</item>
      <item>MISLAV BENCETIĆ, Topolovečka 29, 10000 Zagreb</item>
    </derivirana_varijabla>
  </DomainObject.Predmet.StrankaListFormatedWithAdress>
  <DomainObject.Predmet.StrankaListFormatedWithAdressOIB>
    <izvorni_sadrzaj>
      <item>ELEKTRO IMBER d.o.o. za graditeljstvo i usluge, OIB 41188361058, Nova cesta 184, 10000 Zagreb zastupanog po punomoćniku JAKA ĆURIĆ</item>
      <item>VJEROVNICI</item>
      <item>MISLAV BENCETIĆ, OIB 53421289748, Topolovečka 29, 10000 Zagreb</item>
    </izvorni_sadrzaj>
    <derivirana_varijabla naziv="DomainObject.Predmet.StrankaListFormatedWithAdressOIB_1">
      <item>ELEKTRO IMBER d.o.o. za graditeljstvo i usluge, OIB 41188361058, Nova cesta 184, 10000 Zagreb zastupanog po punomoćniku JAKA ĆURIĆ</item>
      <item>VJEROVNICI</item>
      <item>MISLAV BENCETIĆ, OIB 53421289748, Topolovečka 29, 10000 Zagreb</item>
    </derivirana_varijabla>
  </DomainObject.Predmet.StrankaListFormatedWithAdressOIB>
  <DomainObject.Predmet.StrankaListNazivFormated>
    <izvorni_sadrzaj>
      <item>ELEKTRO IMBER d.o.o. za graditeljstvo i usluge</item>
      <item>VJEROVNICI</item>
      <item>MISLAV BENCETIĆ</item>
    </izvorni_sadrzaj>
    <derivirana_varijabla naziv="DomainObject.Predmet.StrankaListNazivFormated_1">
      <item>ELEKTRO IMBER d.o.o. za graditeljstvo i usluge</item>
      <item>VJEROVNICI</item>
      <item>MISLAV BENCETIĆ</item>
    </derivirana_varijabla>
  </DomainObject.Predmet.StrankaListNazivFormated>
  <DomainObject.Predmet.StrankaListNazivFormatedOIB>
    <izvorni_sadrzaj>
      <item>ELEKTRO IMBER d.o.o. za graditeljstvo i usluge, OIB 41188361058</item>
      <item>VJEROVNICI</item>
      <item>MISLAV BENCETIĆ, OIB 53421289748</item>
    </izvorni_sadrzaj>
    <derivirana_varijabla naziv="DomainObject.Predmet.StrankaListNazivFormatedOIB_1">
      <item>ELEKTRO IMBER d.o.o. za graditeljstvo i usluge, OIB 41188361058</item>
      <item>VJEROVNICI</item>
      <item>MISLAV BENCETIĆ, OIB 53421289748</item>
    </derivirana_varijabla>
  </DomainObject.Predmet.StrankaListNazivFormatedOIB>
  <DomainObject.Predmet.ProtuStrankaListFormated>
    <izvorni_sadrzaj>
      <item>SurfMedia društvo s ograničenom odgovornošću za telekomunikacije, trgovinu i usluge u stečaju</item>
    </izvorni_sadrzaj>
    <derivirana_varijabla naziv="DomainObject.Predmet.ProtuStrankaListFormated_1">
      <item>SurfMedia društvo s ograničenom odgovornošću za telekomunikacije, trgovinu i usluge u stečaju</item>
    </derivirana_varijabla>
  </DomainObject.Predmet.ProtuStrankaListFormated>
  <DomainObject.Predmet.ProtuStrankaListFormatedOIB>
    <izvorni_sadrzaj>
      <item>SurfMedia društvo s ograničenom odgovornošću za telekomunikacije, trgovinu i usluge u stečaju, OIB 09822432244</item>
    </izvorni_sadrzaj>
    <derivirana_varijabla naziv="DomainObject.Predmet.ProtuStrankaListFormatedOIB_1">
      <item>SurfMedia društvo s ograničenom odgovornošću za telekomunikacije, trgovinu i usluge u stečaju, OIB 09822432244</item>
    </derivirana_varijabla>
  </DomainObject.Predmet.ProtuStrankaListFormatedOIB>
  <DomainObject.Predmet.ProtuStrankaListFormatedWithAdress>
    <izvorni_sadrzaj>
      <item>SurfMedia društvo s ograničenom odgovornošću za telekomunikacije, trgovinu i usluge u stečaju, Vladimira Varićaka 14, 10000 Zagreb</item>
    </izvorni_sadrzaj>
    <derivirana_varijabla naziv="DomainObject.Predmet.ProtuStrankaListFormatedWithAdress_1">
      <item>SurfMedia društvo s ograničenom odgovornošću za telekomunikacije, trgovinu i usluge u stečaju, Vladimira Varićaka 14, 10000 Zagreb</item>
    </derivirana_varijabla>
  </DomainObject.Predmet.ProtuStrankaListFormatedWithAdress>
  <DomainObject.Predmet.ProtuStrankaListFormatedWithAdressOIB>
    <izvorni_sadrzaj>
      <item>SurfMedia društvo s ograničenom odgovornošću za telekomunikacije, trgovinu i usluge u stečaju, OIB 09822432244, Vladimira Varićaka 14, 10000 Zagreb</item>
    </izvorni_sadrzaj>
    <derivirana_varijabla naziv="DomainObject.Predmet.ProtuStrankaListFormatedWithAdressOIB_1">
      <item>SurfMedia društvo s ograničenom odgovornošću za telekomunikacije, trgovinu i usluge u stečaju, OIB 09822432244, Vladimira Varićaka 14, 10000 Zagreb</item>
    </derivirana_varijabla>
  </DomainObject.Predmet.ProtuStrankaListFormatedWithAdressOIB>
  <DomainObject.Predmet.ProtuStrankaListNazivFormated>
    <izvorni_sadrzaj>
      <item>SurfMedia društvo s ograničenom odgovornošću za telekomunikacije, trgovinu i usluge u stečaju</item>
    </izvorni_sadrzaj>
    <derivirana_varijabla naziv="DomainObject.Predmet.ProtuStrankaListNazivFormated_1">
      <item>SurfMedia društvo s ograničenom odgovornošću za telekomunikacije, trgovinu i usluge u stečaju</item>
    </derivirana_varijabla>
  </DomainObject.Predmet.ProtuStrankaListNazivFormated>
  <DomainObject.Predmet.ProtuStrankaListNazivFormatedOIB>
    <izvorni_sadrzaj>
      <item>SurfMedia društvo s ograničenom odgovornošću za telekomunikacije, trgovinu i usluge u stečaju, OIB 09822432244</item>
    </izvorni_sadrzaj>
    <derivirana_varijabla naziv="DomainObject.Predmet.ProtuStrankaListNazivFormatedOIB_1">
      <item>SurfMedia društvo s ograničenom odgovornošću za telekomunikacije, trgovinu i usluge u stečaju, OIB 09822432244</item>
    </derivirana_varijabla>
  </DomainObject.Predmet.ProtuStrankaListNazivFormatedOIB>
  <DomainObject.Predmet.OstaliListFormated>
    <izvorni_sadrzaj>
      <item>JAKA ĆURIĆ punomoćnik sudionika u postupku ELEKTRO IMBER d.o.o. za graditeljstvo i usluge</item>
      <item>JERKO DUŠKO SUIĆ</item>
    </izvorni_sadrzaj>
    <derivirana_varijabla naziv="DomainObject.Predmet.OstaliListFormated_1">
      <item>JAKA ĆURIĆ punomoćnik sudionika u postupku ELEKTRO IMBER d.o.o. za graditeljstvo i usluge</item>
      <item>JERKO DUŠKO SUIĆ</item>
    </derivirana_varijabla>
  </DomainObject.Predmet.OstaliListFormated>
  <DomainObject.Predmet.OstaliListFormatedOIB>
    <izvorni_sadrzaj>
      <item>JAKA ĆURIĆ punomoćnik sudionika u postupku ELEKTRO IMBER d.o.o. za graditeljstvo i usluge</item>
      <item>JERKO DUŠKO SUIĆ, OIB 53510817959</item>
    </izvorni_sadrzaj>
    <derivirana_varijabla naziv="DomainObject.Predmet.OstaliListFormatedOIB_1">
      <item>JAKA ĆURIĆ punomoćnik sudionika u postupku ELEKTRO IMBER d.o.o. za graditeljstvo i usluge</item>
      <item>JERKO DUŠKO SUIĆ, OIB 53510817959</item>
    </derivirana_varijabla>
  </DomainObject.Predmet.OstaliListFormatedOIB>
  <DomainObject.Predmet.OstaliListFormatedWithAdress>
    <izvorni_sadrzaj>
      <item>JAKA ĆURIĆ, PAVLA HATZA 23, 10000 Zagreb punomoćnik sudionika u postupku ELEKTRO IMBER d.o.o. za graditeljstvo i usluge</item>
      <item>JERKO DUŠKO SUIĆ, Hegedušićeva 10, 10000 Zagreb</item>
    </izvorni_sadrzaj>
    <derivirana_varijabla naziv="DomainObject.Predmet.OstaliListFormatedWithAdress_1">
      <item>JAKA ĆURIĆ, PAVLA HATZA 23, 10000 Zagreb punomoćnik sudionika u postupku ELEKTRO IMBER d.o.o. za graditeljstvo i usluge</item>
      <item>JERKO DUŠKO SUIĆ, Hegedušićeva 10, 10000 Zagreb</item>
    </derivirana_varijabla>
  </DomainObject.Predmet.OstaliListFormatedWithAdress>
  <DomainObject.Predmet.OstaliListFormatedWithAdressOIB>
    <izvorni_sadrzaj>
      <item>JAKA ĆURIĆ, PAVLA HATZA 23, 10000 Zagreb punomoćnik sudionika u postupku ELEKTRO IMBER d.o.o. za graditeljstvo i usluge</item>
      <item>JERKO DUŠKO SUIĆ, OIB 53510817959, Hegedušićeva 10, 10000 Zagreb</item>
    </izvorni_sadrzaj>
    <derivirana_varijabla naziv="DomainObject.Predmet.OstaliListFormatedWithAdressOIB_1">
      <item>JAKA ĆURIĆ, PAVLA HATZA 23, 10000 Zagreb punomoćnik sudionika u postupku ELEKTRO IMBER d.o.o. za graditeljstvo i usluge</item>
      <item>JERKO DUŠKO SUIĆ, OIB 53510817959, Hegedušićeva 10, 10000 Zagreb</item>
    </derivirana_varijabla>
  </DomainObject.Predmet.OstaliListFormatedWithAdressOIB>
  <DomainObject.Predmet.OstaliListNazivFormated>
    <izvorni_sadrzaj>
      <item>JAKA ĆURIĆ</item>
      <item>JERKO DUŠKO SUIĆ</item>
    </izvorni_sadrzaj>
    <derivirana_varijabla naziv="DomainObject.Predmet.OstaliListNazivFormated_1">
      <item>JAKA ĆURIĆ</item>
      <item>JERKO DUŠKO SUIĆ</item>
    </derivirana_varijabla>
  </DomainObject.Predmet.OstaliListNazivFormated>
  <DomainObject.Predmet.OstaliListNazivFormatedOIB>
    <izvorni_sadrzaj>
      <item>JAKA ĆURIĆ</item>
      <item>JERKO DUŠKO SUIĆ, OIB 53510817959</item>
    </izvorni_sadrzaj>
    <derivirana_varijabla naziv="DomainObject.Predmet.OstaliListNazivFormatedOIB_1">
      <item>JAKA ĆURIĆ</item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 IMBER d.o.o. za graditeljstvo i usluge i dr.</izvorni_sadrzaj>
    <derivirana_varijabla naziv="DomainObject.Predmet.StrankaIDrugi_1">ELEKTRO IMBER d.o.o. za graditeljstvo i usluge i dr.</derivirana_varijabla>
  </DomainObject.Predmet.StrankaIDrugi>
  <DomainObject.Predmet.ProtustrankaIDrugi>
    <izvorni_sadrzaj>SurfMedia društvo s ograničenom odgovornošću za telekomunikacije, trgovinu i usluge u stečaju</izvorni_sadrzaj>
    <derivirana_varijabla naziv="DomainObject.Predmet.ProtustrankaIDrugi_1">SurfMedia društvo s ograničenom odgovornošću za telekomunikacije, trgovinu i usluge u stečaju</derivirana_varijabla>
  </DomainObject.Predmet.ProtustrankaIDrugi>
  <DomainObject.Predmet.StrankaIDrugiAdressOIB>
    <izvorni_sadrzaj>ELEKTRO IMBER d.o.o. za graditeljstvo i usluge, OIB 41188361058, Nova cesta 184, 10000 Zagreb i dr.</izvorni_sadrzaj>
    <derivirana_varijabla naziv="DomainObject.Predmet.StrankaIDrugiAdressOIB_1">ELEKTRO IMBER d.o.o. za graditeljstvo i usluge, OIB 41188361058, Nova cesta 184, 10000 Zagreb i dr.</derivirana_varijabla>
  </DomainObject.Predmet.StrankaIDrugiAdressOIB>
  <DomainObject.Predmet.ProtustrankaIDrugiAdressOIB>
    <izvorni_sadrzaj>SurfMedia društvo s ograničenom odgovornošću za telekomunikacije, trgovinu i usluge u stečaju, OIB 09822432244, Vladimira Varićaka 14, 10000 Zagreb</izvorni_sadrzaj>
    <derivirana_varijabla naziv="DomainObject.Predmet.ProtustrankaIDrugiAdressOIB_1">SurfMedia društvo s ograničenom odgovornošću za telekomunikacije, trgovinu i usluge u stečaju, OIB 09822432244, Vladimira Varićaka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>28. travnja 2016.</izvorni_sadrzaj>
    <derivirana_varijabla naziv="DomainObject.Predmet.OdlukaRjesenje.DatumPravomocnosti_1">28. travnja 2016.</derivirana_varijabla>
  </DomainObject.Predmet.OdlukaRjesenje.DatumPravomocnosti>
  <DomainObject.Predmet.OdlukaRjesenje.Oznaka>
    <izvorni_sadrzaj>St-1933/2013-50</izvorni_sadrzaj>
    <derivirana_varijabla naziv="DomainObject.Predmet.OdlukaRjesenje.Oznaka_1">St-1933/2013-50</derivirana_varijabla>
  </DomainObject.Predmet.OdlukaRjesenje.Oznaka>
  <DomainObject.Predmet.SudioniciListNaziv>
    <izvorni_sadrzaj>
      <item>JAKA ĆURIĆ</item>
      <item>SurfMedia društvo s ograničenom odgovornošću za telekomunikacije, trgovinu i usluge u stečaju</item>
      <item>ELEKTRO IMBER d.o.o. za graditeljstvo i usluge</item>
      <item>VJEROVNICI</item>
      <item>JERKO DUŠKO SUIĆ</item>
      <item>MISLAV BENCETIĆ</item>
    </izvorni_sadrzaj>
    <derivirana_varijabla naziv="DomainObject.Predmet.SudioniciListNaziv_1">
      <item>JAKA ĆURIĆ</item>
      <item>SurfMedia društvo s ograničenom odgovornošću za telekomunikacije, trgovinu i usluge u stečaju</item>
      <item>ELEKTRO IMBER d.o.o. za graditeljstvo i usluge</item>
      <item>VJEROVNICI</item>
      <item>JERKO DUŠKO SUIĆ</item>
      <item>MISLAV BENCETIĆ</item>
    </derivirana_varijabla>
  </DomainObject.Predmet.SudioniciListNaziv>
  <DomainObject.Predmet.SudioniciListAdressOIB>
    <izvorni_sadrzaj>
      <item>JAKA ĆURIĆ, PAVLA HATZA 23,10000 Zagreb</item>
      <item>SurfMedia društvo s ograničenom odgovornošću za telekomunikacije, trgovinu i usluge u stečaju, OIB 09822432244, Vladimira Varićaka 14,10000 Zagreb</item>
      <item>ELEKTRO IMBER d.o.o. za graditeljstvo i usluge, OIB 41188361058, Nova cesta 184,10000 Zagreb</item>
      <item>VJEROVNICI</item>
      <item>JERKO DUŠKO SUIĆ, OIB 53510817959, Hegedušićeva 10,10000 Zagreb</item>
      <item>MISLAV BENCETIĆ, OIB 53421289748, Topolovečka 29,10000 Zagreb</item>
    </izvorni_sadrzaj>
    <derivirana_varijabla naziv="DomainObject.Predmet.SudioniciListAdressOIB_1">
      <item>JAKA ĆURIĆ, PAVLA HATZA 23,10000 Zagreb</item>
      <item>SurfMedia društvo s ograničenom odgovornošću za telekomunikacije, trgovinu i usluge u stečaju, OIB 09822432244, Vladimira Varićaka 14,10000 Zagreb</item>
      <item>ELEKTRO IMBER d.o.o. za graditeljstvo i usluge, OIB 41188361058, Nova cesta 184,10000 Zagreb</item>
      <item>VJEROVNICI</item>
      <item>JERKO DUŠKO SUIĆ, OIB 53510817959, Hegedušićeva 10,10000 Zagreb</item>
      <item>MISLAV BENCETIĆ, OIB 53421289748, Topolovečka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09822432244</item>
      <item>, OIB 41188361058</item>
      <item>, OIB null</item>
      <item>, OIB 53510817959</item>
      <item>, OIB 53421289748</item>
    </izvorni_sadrzaj>
    <derivirana_varijabla naziv="DomainObject.Predmet.SudioniciListNazivOIB_1">
      <item>, OIB null</item>
      <item>, OIB 09822432244</item>
      <item>, OIB 41188361058</item>
      <item>, OIB null</item>
      <item>, OIB 53510817959</item>
      <item>, OIB 53421289748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siječnja 2016.</izvorni_sadrzaj>
    <derivirana_varijabla naziv="DomainObject.Predmet.DatumZadnjeOdrzaneSudskeRadnje_1">12. siječnja 2016.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St-1933/2013-69</izvorni_sadrzaj>
    <derivirana_varijabla naziv="DomainObject.PredzadnjaOdlukaIzPredmeta.Oznaka_1">St-1933/2013-69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80EDA-E83B-4567-BB90-7B7D37547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136</properties:Words>
  <properties:Characters>612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2019-06-13T09:19:00Z</dcterms:created>
  <dc:creator>Ante</dc:creator>
  <cp:lastModifiedBy>Valentina Delač</cp:lastModifiedBy>
  <cp:lastPrinted>2019-06-13T09:20:00Z</cp:lastPrinted>
  <dcterms:modified xmlns:xsi="http://www.w3.org/2001/XMLSchema-instance" xsi:type="dcterms:W3CDTF">2019-06-13T09:20:00Z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(SURF MEDIA    ZAK očitovanje steč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