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750b" w14:paraId="aa7750b" w:rsidRDefault="00AE649C" w:rsidP="00FA5B5E" w:rsidR="00AE649C" w:rsidRPr="00B76F3C">
      <w:pPr>
        <w:pStyle w:val="Naslov3"/>
        <w15:collapsed w:val="false"/>
      </w:pPr>
    </w:p>
    <w:p w:rsidRDefault="000E4A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4A29" w:rsidP="000E4A29" w:rsidR="000E4A29" w:rsidRPr="000E4A29">
      <w:pPr>
        <w:pStyle w:val="SudSjedite"/>
      </w:pPr>
      <w:bookmarkStart w:name="_GoBack" w:id="0"/>
      <w:bookmarkEnd w:id="0"/>
      <w:r>
        <w:rPr>
          <w:bCs/>
        </w:rPr>
        <w:tab/>
      </w:r>
    </w:p>
    <w:p w:rsidRDefault="000E4A29" w:rsidP="000E4A29" w:rsidR="000E4A2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E4A29" w:rsidP="000E4A29" w:rsidR="000E4A2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E4A29" w:rsidP="000E4A29" w:rsidR="000E4A2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E4A29" w:rsidP="000E4A29" w:rsidR="000E4A29">
      <w:pPr>
        <w:jc w:val="both"/>
      </w:pPr>
      <w:r>
        <w:tab/>
      </w:r>
      <w:r>
        <w:tab/>
      </w:r>
      <w:r>
        <w:tab/>
      </w:r>
    </w:p>
    <w:p w:rsidRDefault="000E4A29" w:rsidP="000E4A29" w:rsidR="000E4A29">
      <w:pPr>
        <w:jc w:val="center"/>
      </w:pPr>
      <w:r>
        <w:t>R E P U B L I K A   H R V A T S K A</w:t>
      </w:r>
    </w:p>
    <w:p w:rsidRDefault="000E4A29" w:rsidP="000E4A29" w:rsidR="000E4A29">
      <w:pPr>
        <w:jc w:val="center"/>
      </w:pPr>
    </w:p>
    <w:p w:rsidRDefault="000E4A29" w:rsidP="000E4A29" w:rsidR="000E4A29">
      <w:pPr>
        <w:jc w:val="center"/>
      </w:pPr>
      <w:r>
        <w:t>O G L A S</w:t>
      </w:r>
    </w:p>
    <w:p w:rsidRDefault="000E4A29" w:rsidP="000E4A29" w:rsidR="000E4A29">
      <w:pPr>
        <w:jc w:val="center"/>
      </w:pPr>
    </w:p>
    <w:p w:rsidRDefault="000E4A29" w:rsidP="000E4A29" w:rsidR="000E4A2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W.B.I.-WORLD INTERNACIONAL  d.o.o. sa sjedištem u </w:t>
      </w:r>
      <w:r>
        <w:tab/>
        <w:t xml:space="preserve">Umagu (Grad Umag-Umago), Miroslava Krleže 3, OIB:86826255112, povodom zahtjeva Financijske agencije, Regionalnog centra Rijeka, Podružnice Pula, Giardini 5, OIB: 85821130368 od 22. veljače 2016., 23. kolovoza 2016. objavio je </w:t>
      </w:r>
    </w:p>
    <w:p w:rsidRDefault="000E4A29" w:rsidP="000E4A29" w:rsidR="000E4A29">
      <w:pPr>
        <w:jc w:val="both"/>
      </w:pPr>
    </w:p>
    <w:p w:rsidRDefault="000E4A29" w:rsidP="000E4A29" w:rsidR="000E4A29">
      <w:pPr>
        <w:jc w:val="center"/>
      </w:pPr>
      <w:r>
        <w:t>o g l a s</w:t>
      </w:r>
    </w:p>
    <w:p w:rsidRDefault="000E4A29" w:rsidP="000E4A29" w:rsidR="000E4A29">
      <w:pPr>
        <w:jc w:val="center"/>
      </w:pPr>
    </w:p>
    <w:p w:rsidRDefault="000E4A29" w:rsidP="000E4A29" w:rsidR="000E4A29">
      <w:pPr>
        <w:pStyle w:val="Bezproreda"/>
        <w:jc w:val="both"/>
      </w:pPr>
      <w:r>
        <w:tab/>
        <w:t xml:space="preserve">1.  Utvrđuje se da ukupni iznos evidentiranog duga dužnika W.B.I.-WORLD INTERNACIONAL  d.o.o. sa sjedištem u </w:t>
      </w:r>
      <w:r>
        <w:tab/>
        <w:t xml:space="preserve">Umagu (Grad Umag-Umago), Miroslava Krleže 3, OIB:86826255112, na temelju neizvršenih osnova za plaćanje iznosi 9.003,22 kn. </w:t>
      </w:r>
    </w:p>
    <w:p w:rsidRDefault="000E4A29" w:rsidP="000E4A29" w:rsidR="000E4A29">
      <w:pPr>
        <w:ind w:firstLine="315"/>
        <w:jc w:val="both"/>
      </w:pPr>
    </w:p>
    <w:p w:rsidRDefault="000E4A29" w:rsidP="000E4A29" w:rsidR="000E4A29">
      <w:pPr>
        <w:jc w:val="both"/>
      </w:pPr>
      <w:r>
        <w:t xml:space="preserve">      </w:t>
      </w:r>
      <w:r>
        <w:tab/>
        <w:t xml:space="preserve">2.  Poziva se osoba ovlaštena za zastupanje dužnika po zakonu, Srđan Červar, Bužinija, Sveti Servul 7/B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E4A29" w:rsidP="000E4A29" w:rsidR="000E4A29">
      <w:pPr>
        <w:jc w:val="both"/>
      </w:pPr>
    </w:p>
    <w:p w:rsidRDefault="000E4A29" w:rsidP="000E4A29" w:rsidR="000E4A29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0E4A29" w:rsidP="000E4A29" w:rsidR="000E4A29">
      <w:pPr>
        <w:jc w:val="both"/>
      </w:pPr>
    </w:p>
    <w:p w:rsidRDefault="000E4A29" w:rsidP="000E4A29" w:rsidR="000E4A2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E4A29" w:rsidP="000E4A29" w:rsidR="000E4A29">
      <w:pPr>
        <w:tabs>
          <w:tab w:pos="0" w:val="left"/>
        </w:tabs>
        <w:jc w:val="both"/>
      </w:pPr>
    </w:p>
    <w:p w:rsidRDefault="000E4A29" w:rsidP="000E4A29" w:rsidR="000E4A29">
      <w:pPr>
        <w:tabs>
          <w:tab w:pos="0" w:val="left"/>
        </w:tabs>
        <w:jc w:val="both"/>
      </w:pPr>
    </w:p>
    <w:p w:rsidRDefault="000E4A29" w:rsidP="000E4A29" w:rsidR="000E4A29">
      <w:pPr>
        <w:jc w:val="center"/>
      </w:pPr>
      <w:r>
        <w:t>U Zadru 23. kolovoza 2016.</w:t>
      </w:r>
    </w:p>
    <w:p w:rsidRDefault="000E4A29" w:rsidP="000E4A29" w:rsidR="000E4A29">
      <w:pPr>
        <w:jc w:val="center"/>
      </w:pPr>
    </w:p>
    <w:p w:rsidRDefault="000E4A29" w:rsidP="000E4A29" w:rsidR="000E4A29">
      <w:pPr>
        <w:ind w:firstLine="708" w:left="6372"/>
        <w:jc w:val="center"/>
      </w:pPr>
      <w:r>
        <w:t>Sudska savjetnica:</w:t>
      </w:r>
    </w:p>
    <w:p w:rsidRDefault="000E4A29" w:rsidP="000E4A29" w:rsidR="000E4A2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0E4A29" w:rsidP="000E4A29" w:rsidR="000E4A29">
      <w:pPr>
        <w:tabs>
          <w:tab w:pos="720" w:val="left"/>
        </w:tabs>
        <w:ind w:firstLine="315" w:left="7788"/>
        <w:jc w:val="both"/>
      </w:pPr>
    </w:p>
    <w:p w:rsidRDefault="000E4A29" w:rsidP="000E4A29" w:rsidR="000E4A29">
      <w:pPr>
        <w:tabs>
          <w:tab w:pos="720" w:val="left"/>
        </w:tabs>
        <w:ind w:firstLine="315" w:left="7788"/>
        <w:jc w:val="both"/>
      </w:pPr>
      <w:r>
        <w:tab/>
      </w:r>
    </w:p>
    <w:p w:rsidRDefault="000E4A29" w:rsidP="000E4A29" w:rsidR="000E4A29">
      <w:pPr>
        <w:ind w:firstLine="708"/>
        <w:jc w:val="both"/>
      </w:pPr>
      <w:r>
        <w:t>DNA:</w:t>
      </w:r>
    </w:p>
    <w:p w:rsidRDefault="000E4A29" w:rsidP="000E4A29" w:rsidR="000E4A29">
      <w:pPr>
        <w:ind w:firstLine="708"/>
        <w:jc w:val="both"/>
      </w:pPr>
      <w:r>
        <w:t>1. e-Oglasna ploča suda</w:t>
      </w:r>
    </w:p>
    <w:p w:rsidRDefault="000E4A29" w:rsidP="000E4A29" w:rsidR="000E4A29">
      <w:pPr>
        <w:ind w:firstLine="708"/>
        <w:jc w:val="both"/>
      </w:pPr>
      <w:r>
        <w:t xml:space="preserve">2. U spis </w:t>
      </w:r>
    </w:p>
    <w:p w:rsidRDefault="000E4A29" w:rsidP="000E4A29" w:rsidR="000E4A29">
      <w:pPr>
        <w:ind w:firstLine="720"/>
        <w:jc w:val="both"/>
      </w:pPr>
    </w:p>
    <w:p w:rsidRDefault="000E4A29" w:rsidP="000E4A29" w:rsidR="000E4A29">
      <w:pPr>
        <w:ind w:firstLine="720"/>
        <w:jc w:val="both"/>
      </w:pPr>
    </w:p>
    <w:p w:rsidRDefault="000E4A29" w:rsidP="000E4A29" w:rsidR="000E4A29"/>
    <w:p w:rsidRDefault="000E4A29" w:rsidP="000E4A29" w:rsidR="000E4A29"/>
    <w:p w:rsidRDefault="000E4A29" w:rsidP="000E4A29" w:rsidR="000E4A29"/>
    <w:p w:rsidRDefault="000E4A29" w:rsidP="000E4A29" w:rsidR="000E4A29"/>
    <w:p w:rsidRDefault="000E4A29" w:rsidP="000E4A29" w:rsidR="000E4A29"/>
    <w:p w:rsidRDefault="000E4A29" w:rsidP="000E4A29" w:rsidR="000E4A29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A29" w:rsidP="000E4A29" w:rsidR="000E4A29">
    <w:pPr>
      <w:jc w:val="right"/>
    </w:pPr>
    <w:r>
      <w:t>Poslovni broj: 5 St-685-16-8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A29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04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St-685/2016-6</izvorni_sadrzaj>
    <derivirana_varijabla naziv="DomainObject.Oznaka_1">St-685/2016-6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W.B.I.-WORLD INTERNATIONAL d.o.o. UMAG</izvorni_sadrzaj>
    <derivirana_varijabla naziv="DomainObject.Predmet.ProtustrankaFormated_1">  W.B.I.-WORLD INTERNATIONAL d.o.o. UMAG</derivirana_varijabla>
  </DomainObject.Predmet.ProtustrankaFormated>
  <DomainObject.Predmet.ProtustrankaFormatedOIB>
    <izvorni_sadrzaj>  W.B.I.-WORLD INTERNATIONAL d.o.o. UMAG, OIB 86826255112</izvorni_sadrzaj>
    <derivirana_varijabla naziv="DomainObject.Predmet.ProtustrankaFormatedOIB_1">  W.B.I.-WORLD INTERNATIONAL d.o.o. UMAG, OIB 86826255112</derivirana_varijabla>
  </DomainObject.Predmet.ProtustrankaFormatedOIB>
  <DomainObject.Predmet.ProtustrankaFormatedWithAdress>
    <izvorni_sadrzaj> W.B.I.-WORLD INTERNATIONAL d.o.o. UMAG, Miroslava Krleže 3, 52470 Umag</izvorni_sadrzaj>
    <derivirana_varijabla naziv="DomainObject.Predmet.ProtustrankaFormatedWithAdress_1"> W.B.I.-WORLD INTERNATIONAL d.o.o. UMAG, Miroslava Krleže 3, 52470 Umag</derivirana_varijabla>
  </DomainObject.Predmet.ProtustrankaFormatedWithAdress>
  <DomainObject.Predmet.ProtustrankaFormatedWithAdressOIB>
    <izvorni_sadrzaj> W.B.I.-WORLD INTERNATIONAL d.o.o. UMAG, OIB 86826255112, Miroslava Krleže 3, 52470 Umag</izvorni_sadrzaj>
    <derivirana_varijabla naziv="DomainObject.Predmet.ProtustrankaFormatedWithAdressOIB_1"> W.B.I.-WORLD INTERNATIONAL d.o.o. UMAG, OIB 86826255112, Miroslava Krleže 3, 52470 Umag</derivirana_varijabla>
  </DomainObject.Predmet.ProtustrankaFormatedWithAdressOIB>
  <DomainObject.Predmet.ProtustrankaWithAdress>
    <izvorni_sadrzaj>W.B.I.-WORLD INTERNATIONAL d.o.o. UMAG Miroslava Krleže 3, 52470 Umag</izvorni_sadrzaj>
    <derivirana_varijabla naziv="DomainObject.Predmet.ProtustrankaWithAdress_1">W.B.I.-WORLD INTERNATIONAL d.o.o. UMAG Miroslava Krleže 3, 52470 Umag</derivirana_varijabla>
  </DomainObject.Predmet.ProtustrankaWithAdress>
  <DomainObject.Predmet.ProtustrankaWithAdressOIB>
    <izvorni_sadrzaj>W.B.I.-WORLD INTERNATIONAL d.o.o. UMAG, OIB 86826255112, Miroslava Krleže 3, 52470 Umag</izvorni_sadrzaj>
    <derivirana_varijabla naziv="DomainObject.Predmet.ProtustrankaWithAdressOIB_1">W.B.I.-WORLD INTERNATIONAL d.o.o. UMAG, OIB 86826255112, Miroslava Krleže 3, 52470 Umag</derivirana_varijabla>
  </DomainObject.Predmet.ProtustrankaWithAdressOIB>
  <DomainObject.Predmet.ProtustrankaNazivFormated>
    <izvorni_sadrzaj>W.B.I.-WORLD INTERNATIONAL d.o.o. UMAG</izvorni_sadrzaj>
    <derivirana_varijabla naziv="DomainObject.Predmet.ProtustrankaNazivFormated_1">W.B.I.-WORLD INTERNATIONAL d.o.o. UMAG</derivirana_varijabla>
  </DomainObject.Predmet.ProtustrankaNazivFormated>
  <DomainObject.Predmet.ProtustrankaNazivFormatedOIB>
    <izvorni_sadrzaj>W.B.I.-WORLD INTERNATIONAL d.o.o. UMAG, OIB 86826255112</izvorni_sadrzaj>
    <derivirana_varijabla naziv="DomainObject.Predmet.ProtustrankaNazivFormatedOIB_1">W.B.I.-WORLD INTERNATIONAL d.o.o. UMAG, OIB 86826255112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9003.22</izvorni_sadrzaj>
    <derivirana_varijabla naziv="DomainObject.Predmet.TrenutnaVrijednost_1">9003.22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W.B.I.-WORLD INTERNATIONAL d.o.o. UMAG</item>
    </izvorni_sadrzaj>
    <derivirana_varijabla naziv="DomainObject.Predmet.ProtuStrankaListFormated_1">
      <item>W.B.I.-WORLD INTERNATIONAL d.o.o. UMAG</item>
    </derivirana_varijabla>
  </DomainObject.Predmet.ProtuStrankaListFormated>
  <DomainObject.Predmet.ProtuStrankaListFormatedOIB>
    <izvorni_sadrzaj>
      <item>W.B.I.-WORLD INTERNATIONAL d.o.o. UMAG, OIB 86826255112</item>
    </izvorni_sadrzaj>
    <derivirana_varijabla naziv="DomainObject.Predmet.ProtuStrankaListFormatedOIB_1">
      <item>W.B.I.-WORLD INTERNATIONAL d.o.o. UMAG, OIB 86826255112</item>
    </derivirana_varijabla>
  </DomainObject.Predmet.ProtuStrankaListFormatedOIB>
  <DomainObject.Predmet.ProtuStrankaListFormatedWithAdress>
    <izvorni_sadrzaj>
      <item>W.B.I.-WORLD INTERNATIONAL d.o.o. UMAG, Miroslava Krleže 3, 52470 Umag</item>
    </izvorni_sadrzaj>
    <derivirana_varijabla naziv="DomainObject.Predmet.ProtuStrankaListFormatedWithAdress_1">
      <item>W.B.I.-WORLD INTERNATIONAL d.o.o. UMAG, Miroslava Krleže 3, 52470 Umag</item>
    </derivirana_varijabla>
  </DomainObject.Predmet.ProtuStrankaListFormatedWithAdress>
  <DomainObject.Predmet.ProtuStrankaListFormatedWithAdressOIB>
    <izvorni_sadrzaj>
      <item>W.B.I.-WORLD INTERNATIONAL d.o.o. UMAG, OIB 86826255112, Miroslava Krleže 3, 52470 Umag</item>
    </izvorni_sadrzaj>
    <derivirana_varijabla naziv="DomainObject.Predmet.ProtuStrankaListFormatedWithAdressOIB_1">
      <item>W.B.I.-WORLD INTERNATIONAL d.o.o. UMAG, OIB 86826255112, Miroslava Krleže 3, 52470 Umag</item>
    </derivirana_varijabla>
  </DomainObject.Predmet.ProtuStrankaListFormatedWithAdressOIB>
  <DomainObject.Predmet.ProtuStrankaListNazivFormated>
    <izvorni_sadrzaj>
      <item>W.B.I.-WORLD INTERNATIONAL d.o.o. UMAG</item>
    </izvorni_sadrzaj>
    <derivirana_varijabla naziv="DomainObject.Predmet.ProtuStrankaListNazivFormated_1">
      <item>W.B.I.-WORLD INTERNATIONAL d.o.o. UMAG</item>
    </derivirana_varijabla>
  </DomainObject.Predmet.ProtuStrankaListNazivFormated>
  <DomainObject.Predmet.ProtuStrankaListNazivFormatedOIB>
    <izvorni_sadrzaj>
      <item>W.B.I.-WORLD INTERNATIONAL d.o.o. UMAG, OIB 86826255112</item>
    </izvorni_sadrzaj>
    <derivirana_varijabla naziv="DomainObject.Predmet.ProtuStrankaListNazivFormatedOIB_1">
      <item>W.B.I.-WORLD INTERNATIONAL d.o.o. UMAG, OIB 86826255112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St-685/2016-6</izvorni_sadrzaj>
    <derivirana_varijabla naziv="DomainObject.PoslovniBrojDokumenta_1">St-685/2016-6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W.B.I.-WORLD INTERNATIONAL d.o.o. UMAG</izvorni_sadrzaj>
    <derivirana_varijabla naziv="DomainObject.Predmet.ProtustrankaIDrugi_1">W.B.I.-WORLD INTERNATIONAL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W.B.I.-WORLD INTERNATIONAL d.o.o. UMAG, OIB 86826255112, Miroslava Krleže 3, 52470 Umag</izvorni_sadrzaj>
    <derivirana_varijabla naziv="DomainObject.Predmet.ProtustrankaIDrugiAdressOIB_1">W.B.I.-WORLD INTERNATIONAL d.o.o. UMAG, OIB 86826255112, Miroslava Krleže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W.B.I.-WORLD INTERNATIONAL d.o.o. UMAG</item>
      <item>FINANCIJSKA AGENCIJA, RC RIJEKA, PODRUŽNICA PULA, PULA</item>
    </izvorni_sadrzaj>
    <derivirana_varijabla naziv="DomainObject.Predmet.SudioniciListNaziv_1">
      <item>W.B.I.-WORLD INTERNATIONAL d.o.o. UMAG</item>
      <item>FINANCIJSKA AGENCIJA, RC RIJEKA, PODRUŽNICA PULA, PULA</item>
    </derivirana_varijabla>
  </DomainObject.Predmet.SudioniciListNaziv>
  <DomainObject.Predmet.SudioniciListAdressOIB>
    <izvorni_sadrzaj>
      <item>W.B.I.-WORLD INTERNATIONAL d.o.o. UMAG, OIB 86826255112, Miroslava Krleže 3,52470 Umag</item>
      <item>FINANCIJSKA AGENCIJA, RC RIJEKA, PODRUŽNICA PULA, PULA, OIB 85821130368, Giardini 5,52100 Pula</item>
    </izvorni_sadrzaj>
    <derivirana_varijabla naziv="DomainObject.Predmet.SudioniciListAdressOIB_1">
      <item>W.B.I.-WORLD INTERNATIONAL d.o.o. UMAG, OIB 86826255112, Miroslava Krleže 3,52470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11889-6132-44F9-B3E0-BDCE89A3F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396</properties:Words>
  <properties:Characters>2054</properties:Characters>
  <properties:Lines>66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