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235a02f" w14:textId="235a02f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9044EB">
        <w:t>1814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9044EB">
        <w:t>1814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</w:t>
      </w:r>
      <w:r w:rsidR="00BE6426">
        <w:t>7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9044EB">
      <w:pPr>
        <w:pStyle w:val="Odlomakpopisa"/>
        <w:numPr>
          <w:ilvl w:val="0"/>
          <w:numId w:val="5"/>
        </w:numPr>
        <w:jc w:val="both"/>
      </w:pPr>
      <w:proofErr w:type="spellStart"/>
      <w:r>
        <w:t>Selbit</w:t>
      </w:r>
      <w:proofErr w:type="spellEnd"/>
      <w:r>
        <w:t xml:space="preserve"> d.o.o.</w:t>
      </w:r>
      <w:r w:rsidR="00011037">
        <w:t xml:space="preserve">, </w:t>
      </w:r>
      <w:r>
        <w:t>Radnička cesta 52</w:t>
      </w:r>
      <w:r w:rsidR="00011037">
        <w:t>,</w:t>
      </w:r>
      <w:r w:rsidR="002B4485">
        <w:t xml:space="preserve"> Zagreb,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87134873942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 w:rsidR="002B4485">
        <w:t>3</w:t>
      </w:r>
      <w:r>
        <w:t>6</w:t>
      </w:r>
      <w:r w:rsidR="007E3C36">
        <w:t>.</w:t>
      </w:r>
      <w:r w:rsidR="00821EBA">
        <w:t>4</w:t>
      </w:r>
      <w:r>
        <w:t>48</w:t>
      </w:r>
      <w:r w:rsidR="007E3C36">
        <w:t>,</w:t>
      </w:r>
      <w:r>
        <w:t>07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</w:t>
      </w:r>
      <w:r w:rsidR="00BE6426">
        <w:t>7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A4654"/>
    <w:rsid w:val="000C687D"/>
    <w:rsid w:val="000E5630"/>
    <w:rsid w:val="00105CDC"/>
    <w:rsid w:val="0011312F"/>
    <w:rsid w:val="00114EAD"/>
    <w:rsid w:val="00185571"/>
    <w:rsid w:val="001862BB"/>
    <w:rsid w:val="0019391B"/>
    <w:rsid w:val="001B038B"/>
    <w:rsid w:val="001E50FB"/>
    <w:rsid w:val="001F6933"/>
    <w:rsid w:val="00212B3F"/>
    <w:rsid w:val="00230A63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34AEB"/>
    <w:rsid w:val="00770764"/>
    <w:rsid w:val="007A20D1"/>
    <w:rsid w:val="007B127A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9044EB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BE6426"/>
    <w:rsid w:val="00C3405C"/>
    <w:rsid w:val="00C836B9"/>
    <w:rsid w:val="00C958E9"/>
    <w:rsid w:val="00CB300F"/>
    <w:rsid w:val="00CE7362"/>
    <w:rsid w:val="00CF08DF"/>
    <w:rsid w:val="00D01B78"/>
    <w:rsid w:val="00D147D5"/>
    <w:rsid w:val="00D637BD"/>
    <w:rsid w:val="00D66226"/>
    <w:rsid w:val="00DB51B1"/>
    <w:rsid w:val="00DC4A7E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B12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12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B12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B12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B12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St-1814/2019</izvorni_sadrzaj>
    <derivirana_varijabla naziv="DomainObject.Predmet.OznakaBroj_1">St-1814/2019</derivirana_varijabla>
  </DomainObject.Predmet.OznakaBroj>
  <DomainObject.Predmet.OznakaBrojOptuznogAkta>
    <izvorni_sadrzaj>04-06-19-3170</izvorni_sadrzaj>
    <derivirana_varijabla naziv="DomainObject.Predmet.OznakaBrojOptuznogAkta_1">04-06-19-3170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Selbit društvo s ograničenom odgovornošću za trgovinu i usluge zastupanog po punomoćniku Zdravko Čačković</izvorni_sadrzaj>
    <derivirana_varijabla naziv="DomainObject.Predmet.ProtustrankaFormated_1">  Selbit društvo s ograničenom odgovornošću za trgovinu i usluge zastupanog po punomoćniku Zdravko Čačković</derivirana_varijabla>
  </DomainObject.Predmet.ProtustrankaFormated>
  <DomainObject.Predmet.ProtustrankaFormatedOIB>
    <izvorni_sadrzaj>  Selbit društvo s ograničenom odgovornošću za trgovinu i usluge, OIB 87134873942 zastupanog po punomoćniku Zdravko Čačković</izvorni_sadrzaj>
    <derivirana_varijabla naziv="DomainObject.Predmet.ProtustrankaFormatedOIB_1">  Selbit društvo s ograničenom odgovornošću za trgovinu i usluge, OIB 87134873942 zastupanog po punomoćniku Zdravko Čačković</derivirana_varijabla>
  </DomainObject.Predmet.ProtustrankaFormatedOIB>
  <DomainObject.Predmet.ProtustrankaFormatedWithAdress>
    <izvorni_sadrzaj> Selbit društvo s ograničenom odgovornošću za trgovinu i usluge, Radnička cesta 52, 10000 Zagreb zastupanog po punomoćniku Zdravko Čačković</izvorni_sadrzaj>
    <derivirana_varijabla naziv="DomainObject.Predmet.ProtustrankaFormatedWithAdress_1"> Selbit društvo s ograničenom odgovornošću za trgovinu i usluge, Radnička cesta 52, 10000 Zagreb zastupanog po punomoćniku Zdravko Čačković</derivirana_varijabla>
  </DomainObject.Predmet.ProtustrankaFormatedWithAdress>
  <DomainObject.Predmet.ProtustrankaFormatedWithAdressOIB>
    <izvorni_sadrzaj> Selbit društvo s ograničenom odgovornošću za trgovinu i usluge, OIB 87134873942, Radnička cesta 52, 10000 Zagreb zastupanog po punomoćniku Zdravko Čačković</izvorni_sadrzaj>
    <derivirana_varijabla naziv="DomainObject.Predmet.ProtustrankaFormatedWithAdressOIB_1"> Selbit društvo s ograničenom odgovornošću za trgovinu i usluge, OIB 87134873942, Radnička cesta 52, 10000 Zagreb zastupanog po punomoćniku Zdravko Čačković</derivirana_varijabla>
  </DomainObject.Predmet.ProtustrankaFormatedWithAdressOIB>
  <DomainObject.Predmet.ProtustrankaWithAdress>
    <izvorni_sadrzaj>Selbit društvo s ograničenom odgovornošću za trgovinu i usluge Radnička cesta 52, 10000 Zagreb</izvorni_sadrzaj>
    <derivirana_varijabla naziv="DomainObject.Predmet.ProtustrankaWithAdress_1">Selbit društvo s ograničenom odgovornošću za trgovinu i usluge Radnička cesta 52, 10000 Zagreb</derivirana_varijabla>
  </DomainObject.Predmet.ProtustrankaWithAdress>
  <DomainObject.Predmet.ProtustrankaWithAdressOIB>
    <izvorni_sadrzaj>Selbit društvo s ograničenom odgovornošću za trgovinu i usluge, OIB 87134873942, Radnička cesta 52, 10000 Zagreb</izvorni_sadrzaj>
    <derivirana_varijabla naziv="DomainObject.Predmet.ProtustrankaWithAdressOIB_1">Selbit društvo s ograničenom odgovornošću za trgovinu i usluge, OIB 87134873942, Radnička cesta 52, 10000 Zagreb</derivirana_varijabla>
  </DomainObject.Predmet.ProtustrankaWithAdressOIB>
  <DomainObject.Predmet.ProtustrankaNazivFormated>
    <izvorni_sadrzaj>Selbit društvo s ograničenom odgovornošću za trgovinu i usluge</izvorni_sadrzaj>
    <derivirana_varijabla naziv="DomainObject.Predmet.ProtustrankaNazivFormated_1">Selbit društvo s ograničenom odgovornošću za trgovinu i usluge</derivirana_varijabla>
  </DomainObject.Predmet.ProtustrankaNazivFormated>
  <DomainObject.Predmet.ProtustrankaNazivFormatedOIB>
    <izvorni_sadrzaj>Selbit društvo s ograničenom odgovornošću za trgovinu i usluge, OIB 87134873942</izvorni_sadrzaj>
    <derivirana_varijabla naziv="DomainObject.Predmet.ProtustrankaNazivFormatedOIB_1">Selbit društvo s ograničenom odgovornošću za trgovinu i usluge, OIB 87134873942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Selbit društvo s ograničenom odgovornošću za trgovinu i usluge zastupanog po punomoćniku Zdravko Čačković</item>
    </izvorni_sadrzaj>
    <derivirana_varijabla naziv="DomainObject.Predmet.ProtuStrankaListFormated_1">
      <item>Selbit društvo s ograničenom odgovornošću za trgovinu i usluge zastupanog po punomoćniku Zdravko Čačković</item>
    </derivirana_varijabla>
  </DomainObject.Predmet.ProtuStrankaListFormated>
  <DomainObject.Predmet.ProtuStrankaListFormatedOIB>
    <izvorni_sadrzaj>
      <item>Selbit društvo s ograničenom odgovornošću za trgovinu i usluge, OIB 87134873942 zastupanog po punomoćniku Zdravko Čačković</item>
    </izvorni_sadrzaj>
    <derivirana_varijabla naziv="DomainObject.Predmet.ProtuStrankaListFormatedOIB_1">
      <item>Selbit društvo s ograničenom odgovornošću za trgovinu i usluge, OIB 87134873942 zastupanog po punomoćniku Zdravko Čačković</item>
    </derivirana_varijabla>
  </DomainObject.Predmet.ProtuStrankaListFormatedOIB>
  <DomainObject.Predmet.ProtuStrankaListFormatedWithAdress>
    <izvorni_sadrzaj>
      <item>Selbit društvo s ograničenom odgovornošću za trgovinu i usluge, Radnička cesta 52, 10000 Zagreb zastupanog po punomoćniku Zdravko Čačković</item>
    </izvorni_sadrzaj>
    <derivirana_varijabla naziv="DomainObject.Predmet.ProtuStrankaListFormatedWithAdress_1">
      <item>Selbit društvo s ograničenom odgovornošću za trgovinu i usluge, Radnička cesta 52, 10000 Zagreb zastupanog po punomoćniku Zdravko Čačković</item>
    </derivirana_varijabla>
  </DomainObject.Predmet.ProtuStrankaListFormatedWithAdress>
  <DomainObject.Predmet.ProtuStrankaListFormatedWithAdressOIB>
    <izvorni_sadrzaj>
      <item>Selbit društvo s ograničenom odgovornošću za trgovinu i usluge, OIB 87134873942, Radnička cesta 52, 10000 Zagreb zastupanog po punomoćniku Zdravko Čačković</item>
    </izvorni_sadrzaj>
    <derivirana_varijabla naziv="DomainObject.Predmet.ProtuStrankaListFormatedWithAdressOIB_1">
      <item>Selbit društvo s ograničenom odgovornošću za trgovinu i usluge, OIB 87134873942, Radnička cesta 52, 10000 Zagreb zastupanog po punomoćniku Zdravko Čačković</item>
    </derivirana_varijabla>
  </DomainObject.Predmet.ProtuStrankaListFormatedWithAdressOIB>
  <DomainObject.Predmet.ProtuStrankaListNazivFormated>
    <izvorni_sadrzaj>
      <item>Selbit društvo s ograničenom odgovornošću za trgovinu i usluge</item>
    </izvorni_sadrzaj>
    <derivirana_varijabla naziv="DomainObject.Predmet.ProtuStrankaListNazivFormated_1">
      <item>Selbit društvo s ograničenom odgovornošću za trgovinu i usluge</item>
    </derivirana_varijabla>
  </DomainObject.Predmet.ProtuStrankaListNazivFormated>
  <DomainObject.Predmet.ProtuStrankaListNazivFormatedOIB>
    <izvorni_sadrzaj>
      <item>Selbit društvo s ograničenom odgovornošću za trgovinu i usluge, OIB 87134873942</item>
    </izvorni_sadrzaj>
    <derivirana_varijabla naziv="DomainObject.Predmet.ProtuStrankaListNazivFormatedOIB_1">
      <item>Selbit društvo s ograničenom odgovornošću za trgovinu i usluge, OIB 87134873942</item>
    </derivirana_varijabla>
  </DomainObject.Predmet.ProtuStrankaListNazivFormatedOIB>
  <DomainObject.Predmet.OstaliListFormated>
    <izvorni_sadrzaj>
      <item>Zdravko Čačković punomoćnik sudionika u postupku Selbit društvo s ograničenom odgovornošću za trgovinu i usluge</item>
    </izvorni_sadrzaj>
    <derivirana_varijabla naziv="DomainObject.Predmet.OstaliListFormated_1">
      <item>Zdravko Čačković punomoćnik sudionika u postupku Selbit društvo s ograničenom odgovornošću za trgovinu i usluge</item>
    </derivirana_varijabla>
  </DomainObject.Predmet.OstaliListFormated>
  <DomainObject.Predmet.OstaliListFormatedOIB>
    <izvorni_sadrzaj>
      <item>Zdravko Čačković, OIB 53834943968 punomoćnik sudionika u postupku Selbit društvo s ograničenom odgovornošću za trgovinu i usluge</item>
    </izvorni_sadrzaj>
    <derivirana_varijabla naziv="DomainObject.Predmet.OstaliListFormatedOIB_1">
      <item>Zdravko Čačković, OIB 53834943968 punomoćnik sudionika u postupku Selbit društvo s ograničenom odgovornošću za trgovinu i usluge</item>
    </derivirana_varijabla>
  </DomainObject.Predmet.OstaliListFormatedOIB>
  <DomainObject.Predmet.OstaliListFormatedWithAdress>
    <izvorni_sadrzaj>
      <item>Zdravko Čačković, Ivana Gundulića 9a, 10430 Samobor punomoćnik sudionika u postupku Selbit društvo s ograničenom odgovornošću za trgovinu i usluge</item>
    </izvorni_sadrzaj>
    <derivirana_varijabla naziv="DomainObject.Predmet.OstaliListFormatedWithAdress_1">
      <item>Zdravko Čačković, Ivana Gundulića 9a, 10430 Samobor punomoćnik sudionika u postupku Selbit društvo s ograničenom odgovornošću za trgovinu i usluge</item>
    </derivirana_varijabla>
  </DomainObject.Predmet.OstaliListFormatedWithAdress>
  <DomainObject.Predmet.OstaliListFormatedWithAdressOIB>
    <izvorni_sadrzaj>
      <item>Zdravko Čačković, OIB 53834943968, Ivana Gundulića 9a, 10430 Samobor punomoćnik sudionika u postupku Selbit društvo s ograničenom odgovornošću za trgovinu i usluge</item>
    </izvorni_sadrzaj>
    <derivirana_varijabla naziv="DomainObject.Predmet.OstaliListFormatedWithAdressOIB_1">
      <item>Zdravko Čačković, OIB 53834943968, Ivana Gundulića 9a, 10430 Samobor punomoćnik sudionika u postupku Selbit društvo s ograničenom odgovornošću za trgovinu i usluge</item>
    </derivirana_varijabla>
  </DomainObject.Predmet.OstaliListFormatedWithAdressOIB>
  <DomainObject.Predmet.OstaliListNazivFormated>
    <izvorni_sadrzaj>
      <item>Zdravko Čačković</item>
    </izvorni_sadrzaj>
    <derivirana_varijabla naziv="DomainObject.Predmet.OstaliListNazivFormated_1">
      <item>Zdravko Čačković</item>
    </derivirana_varijabla>
  </DomainObject.Predmet.OstaliListNazivFormated>
  <DomainObject.Predmet.OstaliListNazivFormatedOIB>
    <izvorni_sadrzaj>
      <item>Zdravko Čačković, OIB 53834943968</item>
    </izvorni_sadrzaj>
    <derivirana_varijabla naziv="DomainObject.Predmet.OstaliListNazivFormatedOIB_1">
      <item>Zdravko Čačković, OIB 53834943968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Selbit društvo s ograničenom odgovornošću za trgovinu i usluge</izvorni_sadrzaj>
    <derivirana_varijabla naziv="DomainObject.Predmet.ProtustrankaIDrugi_1">Selbit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Selbit društvo s ograničenom odgovornošću za trgovinu i usluge, OIB 87134873942, Radnička cesta 52, 10000 Zagreb</izvorni_sadrzaj>
    <derivirana_varijabla naziv="DomainObject.Predmet.ProtustrankaIDrugiAdressOIB_1">Selbit društvo s ograničenom odgovornošću za trgovinu i usluge, OIB 87134873942,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Selbit društvo s ograničenom odgovornošću za trgovinu i usluge</item>
      <item>Financijska agencija</item>
      <item>Zdravko Čačković</item>
    </izvorni_sadrzaj>
    <derivirana_varijabla naziv="DomainObject.Predmet.SudioniciListNaziv_1">
      <item>Selbit društvo s ograničenom odgovornošću za trgovinu i usluge</item>
      <item>Financijska agencija</item>
      <item>Zdravko Čačković</item>
    </derivirana_varijabla>
  </DomainObject.Predmet.SudioniciListNaziv>
  <DomainObject.Predmet.SudioniciListAdressOIB>
    <izvorni_sadrzaj>
      <item>Selbit društvo s ograničenom odgovornošću za trgovinu i usluge, OIB 87134873942, Radnička cesta 52,10000 Zagreb</item>
      <item>Financijska agencija, OIB 85821130368, TRG SVIBANJSKIH ŽRTAVA 1995. 1,10000 Zagreb</item>
      <item>Zdravko Čačković, OIB 53834943968, Ivana Gundulića 9a,10430 Samobor</item>
    </izvorni_sadrzaj>
    <derivirana_varijabla naziv="DomainObject.Predmet.SudioniciListAdressOIB_1">
      <item>Selbit društvo s ograničenom odgovornošću za trgovinu i usluge, OIB 87134873942, Radnička cesta 52,10000 Zagreb</item>
      <item>Financijska agencija, OIB 85821130368, TRG SVIBANJSKIH ŽRTAVA 1995. 1,10000 Zagreb</item>
      <item>Zdravko Čačković, OIB 53834943968, Ivana Gundulića 9a,10430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87134873942</item>
      <item>, OIB 85821130368</item>
      <item>, OIB 53834943968</item>
    </izvorni_sadrzaj>
    <derivirana_varijabla naziv="DomainObject.Predmet.SudioniciListNazivOIB_1">
      <item>, OIB 87134873942</item>
      <item>, OIB 85821130368</item>
      <item>, OIB 53834943968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240</properties:Words>
  <properties:Characters>1322</properties:Characters>
  <properties:Lines>44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2019-10-17T09:43:00Z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2019-10-17T12:51:00Z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(St-1814-19 -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