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6c83" w14:paraId="85e6c83" w:rsidRDefault="002331F9" w:rsidP="002331F9" w:rsidR="002331F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31F9" w:rsidP="002331F9" w:rsidR="002331F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331F9" w:rsidP="002331F9" w:rsidR="002331F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331F9" w:rsidP="002331F9" w:rsidR="002331F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331F9" w:rsidP="002331F9" w:rsidR="002331F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331F9" w:rsidP="002331F9" w:rsidR="002331F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331F9" w:rsidP="002331F9" w:rsidR="002331F9" w:rsidRPr="005D578C">
      <w:pPr>
        <w:jc w:val="center"/>
        <w:rPr>
          <w:rFonts w:cs="Times New Roman" w:eastAsia="Times New Roman"/>
          <w:szCs w:val="24"/>
        </w:rPr>
      </w:pPr>
    </w:p>
    <w:p w:rsidRDefault="002331F9" w:rsidP="002331F9" w:rsidR="002331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331F9" w:rsidP="002331F9" w:rsidR="002331F9" w:rsidRPr="005D578C">
      <w:pPr>
        <w:rPr>
          <w:rFonts w:cs="Times New Roman" w:eastAsia="Times New Roman"/>
          <w:szCs w:val="24"/>
        </w:rPr>
      </w:pPr>
    </w:p>
    <w:p w:rsidRDefault="002331F9" w:rsidP="002331F9" w:rsidR="002331F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GIANI NEKRETNINE d. o. o. Pula, Dobrilina 9, OIB </w:t>
      </w:r>
      <w:r w:rsidRPr="002331F9">
        <w:rPr>
          <w:rFonts w:cs="Times New Roman" w:eastAsia="Times New Roman"/>
          <w:szCs w:val="24"/>
        </w:rPr>
        <w:t>62925662435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331F9">
        <w:rPr>
          <w:rFonts w:cs="Times New Roman" w:eastAsia="Times New Roman"/>
          <w:szCs w:val="24"/>
        </w:rPr>
        <w:t>080096609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29. ožujka 2016.</w:t>
      </w:r>
    </w:p>
    <w:p w:rsidRDefault="002331F9" w:rsidP="002331F9" w:rsidR="002331F9" w:rsidRPr="005D578C">
      <w:pPr>
        <w:rPr>
          <w:rFonts w:cs="Times New Roman" w:eastAsia="Times New Roman"/>
          <w:szCs w:val="24"/>
        </w:rPr>
      </w:pPr>
    </w:p>
    <w:p w:rsidRDefault="002331F9" w:rsidP="002331F9" w:rsidR="002331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331F9" w:rsidP="002331F9" w:rsidR="002331F9" w:rsidRPr="005D578C">
      <w:pPr>
        <w:rPr>
          <w:rFonts w:cs="Times New Roman" w:eastAsia="Times New Roman"/>
          <w:szCs w:val="24"/>
        </w:rPr>
      </w:pPr>
    </w:p>
    <w:p w:rsidRDefault="002331F9" w:rsidP="002331F9" w:rsidR="002331F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GIANI NEKRETNINE d. o. o. Pula, Dobrilina 9, OIB </w:t>
      </w:r>
      <w:r w:rsidRPr="002331F9">
        <w:rPr>
          <w:rFonts w:cs="Times New Roman" w:eastAsia="Times New Roman"/>
          <w:szCs w:val="24"/>
        </w:rPr>
        <w:t>62925662435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331F9">
        <w:rPr>
          <w:rFonts w:cs="Times New Roman" w:eastAsia="Times New Roman"/>
          <w:szCs w:val="24"/>
        </w:rPr>
        <w:t>080096609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331F9" w:rsidP="002331F9" w:rsidR="002331F9" w:rsidRPr="005D578C">
      <w:pPr>
        <w:rPr>
          <w:rFonts w:cs="Times New Roman" w:eastAsia="Times New Roman"/>
          <w:szCs w:val="24"/>
        </w:rPr>
      </w:pPr>
    </w:p>
    <w:p w:rsidRDefault="002331F9" w:rsidP="002331F9" w:rsidR="002331F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2331F9" w:rsidP="002331F9" w:rsidR="002331F9">
      <w:pPr>
        <w:rPr>
          <w:rFonts w:cs="Times New Roman" w:eastAsia="Times New Roman"/>
          <w:szCs w:val="20"/>
        </w:rPr>
      </w:pPr>
    </w:p>
    <w:p w:rsidRDefault="002331F9" w:rsidP="002331F9" w:rsidR="002331F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GIANI NEKRETNINE d. o. o. Pula, Dobrilina 9, OIB </w:t>
      </w:r>
      <w:r w:rsidRPr="002331F9">
        <w:rPr>
          <w:rFonts w:cs="Times New Roman" w:eastAsia="Times New Roman"/>
          <w:szCs w:val="24"/>
        </w:rPr>
        <w:t>62925662435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331F9">
        <w:rPr>
          <w:rFonts w:cs="Times New Roman" w:eastAsia="Times New Roman"/>
          <w:szCs w:val="24"/>
        </w:rPr>
        <w:t>080096609</w:t>
      </w:r>
      <w:r>
        <w:rPr>
          <w:rFonts w:cs="Times New Roman" w:eastAsia="Times New Roman"/>
          <w:szCs w:val="24"/>
        </w:rPr>
        <w:t>.</w:t>
      </w:r>
    </w:p>
    <w:p w:rsidRDefault="002331F9" w:rsidP="002331F9" w:rsidR="002331F9">
      <w:pPr>
        <w:ind w:firstLine="709"/>
        <w:rPr>
          <w:rFonts w:cs="Times New Roman" w:eastAsia="Times New Roman"/>
          <w:szCs w:val="24"/>
        </w:rPr>
      </w:pPr>
    </w:p>
    <w:p w:rsidRDefault="002331F9" w:rsidP="002331F9" w:rsidR="002331F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GIANI NEKRETNINE d. o. o. Pula, Dobrilina 9, OIB </w:t>
      </w:r>
      <w:r w:rsidRPr="002331F9">
        <w:rPr>
          <w:rFonts w:cs="Times New Roman" w:eastAsia="Times New Roman"/>
          <w:szCs w:val="24"/>
        </w:rPr>
        <w:t>62925662435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331F9">
        <w:rPr>
          <w:rFonts w:cs="Times New Roman" w:eastAsia="Times New Roman"/>
          <w:szCs w:val="24"/>
        </w:rPr>
        <w:t>080096609</w:t>
      </w:r>
      <w:r>
        <w:rPr>
          <w:rFonts w:cs="Times New Roman" w:eastAsia="Times New Roman"/>
          <w:szCs w:val="24"/>
        </w:rPr>
        <w:t>.</w:t>
      </w:r>
    </w:p>
    <w:p w:rsidRDefault="002331F9" w:rsidP="002331F9" w:rsidR="002331F9">
      <w:pPr>
        <w:rPr>
          <w:rFonts w:cs="Times New Roman" w:eastAsia="Times New Roman"/>
          <w:szCs w:val="24"/>
        </w:rPr>
      </w:pPr>
    </w:p>
    <w:p w:rsidRDefault="002331F9" w:rsidP="002331F9" w:rsidR="002331F9" w:rsidRPr="005D578C">
      <w:pPr>
        <w:rPr>
          <w:rFonts w:cs="Times New Roman" w:eastAsia="Times New Roman"/>
          <w:szCs w:val="24"/>
        </w:rPr>
      </w:pPr>
    </w:p>
    <w:p w:rsidRDefault="002331F9" w:rsidP="002331F9" w:rsidR="002331F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331F9" w:rsidP="002331F9" w:rsidR="002331F9">
      <w:pPr>
        <w:ind w:firstLine="708"/>
        <w:rPr>
          <w:rFonts w:cs="Times New Roman" w:eastAsia="Times New Roman"/>
          <w:szCs w:val="24"/>
        </w:rPr>
      </w:pPr>
    </w:p>
    <w:p w:rsidRDefault="002331F9" w:rsidP="002331F9" w:rsidR="002331F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GIANI NEKRETNINE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St-1120/2015-3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331F9" w:rsidP="002331F9" w:rsidR="002331F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331F9" w:rsidP="002331F9" w:rsidR="002331F9" w:rsidRPr="005D578C">
      <w:pPr>
        <w:rPr>
          <w:rFonts w:cs="Times New Roman" w:eastAsia="Times New Roman"/>
          <w:szCs w:val="24"/>
        </w:rPr>
      </w:pPr>
    </w:p>
    <w:p w:rsidRDefault="002331F9" w:rsidP="002331F9" w:rsidR="002331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331F9" w:rsidP="002331F9" w:rsidR="002331F9">
      <w:pPr>
        <w:rPr>
          <w:rFonts w:cs="Times New Roman" w:eastAsia="Times New Roman"/>
          <w:szCs w:val="24"/>
        </w:rPr>
      </w:pPr>
    </w:p>
    <w:p w:rsidRDefault="002331F9" w:rsidP="002331F9" w:rsidR="002331F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331F9" w:rsidP="002331F9" w:rsidR="002331F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5428C9">
        <w:rPr>
          <w:rFonts w:cs="Times New Roman" w:eastAsia="Times New Roman"/>
          <w:szCs w:val="24"/>
        </w:rPr>
        <w:t>, v.r.</w:t>
      </w:r>
    </w:p>
    <w:p w:rsidRDefault="002331F9" w:rsidP="002331F9" w:rsidR="002331F9">
      <w:pPr>
        <w:jc w:val="left"/>
        <w:rPr>
          <w:rFonts w:cs="Times New Roman" w:eastAsia="Times New Roman"/>
          <w:szCs w:val="24"/>
        </w:rPr>
      </w:pPr>
    </w:p>
    <w:p w:rsidRDefault="002331F9" w:rsidP="002331F9" w:rsidR="002331F9" w:rsidRPr="005D578C">
      <w:pPr>
        <w:jc w:val="left"/>
        <w:rPr>
          <w:rFonts w:cs="Times New Roman" w:eastAsia="Times New Roman"/>
          <w:szCs w:val="24"/>
        </w:rPr>
      </w:pPr>
    </w:p>
    <w:p w:rsidRDefault="002331F9" w:rsidP="002331F9" w:rsidR="002331F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331F9" w:rsidP="002331F9" w:rsidR="002331F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2331F9" w:rsidP="002331F9" w:rsidR="002331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331F9" w:rsidP="002331F9" w:rsidR="002331F9">
      <w:pPr>
        <w:rPr>
          <w:rFonts w:cs="Times New Roman" w:eastAsia="Times New Roman"/>
          <w:szCs w:val="24"/>
        </w:rPr>
      </w:pPr>
    </w:p>
    <w:p w:rsidRDefault="002331F9" w:rsidP="002331F9" w:rsidR="002331F9" w:rsidRPr="005D578C">
      <w:pPr>
        <w:rPr>
          <w:rFonts w:cs="Times New Roman" w:eastAsia="Times New Roman"/>
          <w:szCs w:val="24"/>
        </w:rPr>
      </w:pPr>
    </w:p>
    <w:p w:rsidRDefault="002331F9" w:rsidP="002331F9" w:rsidR="002331F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331F9" w:rsidP="002331F9" w:rsidR="002331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331F9" w:rsidP="002331F9" w:rsidR="002331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GIANI NEKRETNINE d. o. o. Pula, Dobrilina 9,</w:t>
      </w:r>
    </w:p>
    <w:p w:rsidRDefault="002331F9" w:rsidP="002331F9" w:rsidR="002331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Bruno Postogna, R. Slovenija, Maribor, Gosposka ulica 11, </w:t>
      </w:r>
    </w:p>
    <w:p w:rsidRDefault="002331F9" w:rsidP="002331F9" w:rsidR="002331F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331F9" w:rsidP="002331F9" w:rsidR="002331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331F9" w:rsidP="002331F9" w:rsidR="002331F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2331F9" w:rsidP="002331F9" w:rsidR="002331F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331F9" w:rsidP="002331F9" w:rsidR="002331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331F9" w:rsidP="002331F9" w:rsidR="002331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331F9" w:rsidP="002331F9" w:rsidR="002331F9"/>
    <w:p w:rsidRDefault="002331F9" w:rsidP="002331F9" w:rsidR="002331F9"/>
    <w:p w:rsidRDefault="002331F9" w:rsidP="002331F9" w:rsidR="002331F9"/>
    <w:p w:rsidRDefault="002331F9" w:rsidP="002331F9" w:rsidR="002331F9"/>
    <w:p w:rsidRDefault="002331F9" w:rsidP="002331F9" w:rsidR="002331F9"/>
    <w:p w:rsidRDefault="002331F9" w:rsidP="002331F9" w:rsidR="002331F9"/>
    <w:p w:rsidRDefault="002331F9" w:rsidP="002331F9" w:rsidR="002331F9"/>
    <w:p w:rsidRDefault="002331F9" w:rsidP="002331F9" w:rsidR="002331F9"/>
    <w:p w:rsidRDefault="002331F9" w:rsidP="002331F9" w:rsidR="002331F9"/>
    <w:p w:rsidRDefault="005428C9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1F9" w:rsidP="002331F9" w:rsidR="002331F9">
      <w:r>
        <w:separator/>
      </w:r>
    </w:p>
  </w:endnote>
  <w:endnote w:id="0" w:type="continuationSeparator">
    <w:p w:rsidRDefault="002331F9" w:rsidP="002331F9" w:rsidR="00233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1F9" w:rsidP="002331F9" w:rsidR="002331F9">
      <w:r>
        <w:separator/>
      </w:r>
    </w:p>
  </w:footnote>
  <w:footnote w:id="0" w:type="continuationSeparator">
    <w:p w:rsidRDefault="002331F9" w:rsidP="002331F9" w:rsidR="00233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1F9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428C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St-1120/2015-5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1F9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St-1120/2015-5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19A9"/>
    <w:rsid w:val="002331F9"/>
    <w:rsid w:val="005428C9"/>
    <w:rsid w:val="0075528E"/>
    <w:rsid w:val="0079403F"/>
    <w:rsid w:val="00F9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31F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1F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331F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1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31F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31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31F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8C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28C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28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28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31F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1F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331F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1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31F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31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31F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8C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28C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28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28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St-1120/2015</izvorni_sadrzaj>
    <derivirana_varijabla naziv="DomainObject.Predmet.OznakaBroj_1">St-1120/2015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GIANI NEKRETNINE d.o.o. PULA</izvorni_sadrzaj>
    <derivirana_varijabla naziv="DomainObject.Predmet.ProtustrankaFormated_1">  GIANI NEKRETNINE d.o.o. PULA</derivirana_varijabla>
  </DomainObject.Predmet.ProtustrankaFormated>
  <DomainObject.Predmet.ProtustrankaFormatedOIB>
    <izvorni_sadrzaj>  GIANI NEKRETNINE d.o.o. PULA, OIB 62925662435</izvorni_sadrzaj>
    <derivirana_varijabla naziv="DomainObject.Predmet.ProtustrankaFormatedOIB_1">  GIANI NEKRETNINE d.o.o. PULA, OIB 62925662435</derivirana_varijabla>
  </DomainObject.Predmet.ProtustrankaFormatedOIB>
  <DomainObject.Predmet.ProtustrankaFormatedWithAdress>
    <izvorni_sadrzaj> GIANI NEKRETNINE d.o.o. PULA, Dobrilina 9, 52100 Pula</izvorni_sadrzaj>
    <derivirana_varijabla naziv="DomainObject.Predmet.ProtustrankaFormatedWithAdress_1"> GIANI NEKRETNINE d.o.o. PULA, Dobrilina 9, 52100 Pula</derivirana_varijabla>
  </DomainObject.Predmet.ProtustrankaFormatedWithAdress>
  <DomainObject.Predmet.ProtustrankaFormatedWithAdressOIB>
    <izvorni_sadrzaj> GIANI NEKRETNINE d.o.o. PULA, OIB 62925662435, Dobrilina 9, 52100 Pula</izvorni_sadrzaj>
    <derivirana_varijabla naziv="DomainObject.Predmet.ProtustrankaFormatedWithAdressOIB_1"> GIANI NEKRETNINE d.o.o. PULA, OIB 62925662435, Dobrilina 9, 52100 Pula</derivirana_varijabla>
  </DomainObject.Predmet.ProtustrankaFormatedWithAdressOIB>
  <DomainObject.Predmet.ProtustrankaWithAdress>
    <izvorni_sadrzaj>GIANI NEKRETNINE d.o.o. PULA Dobrilina 9, 52100 Pula</izvorni_sadrzaj>
    <derivirana_varijabla naziv="DomainObject.Predmet.ProtustrankaWithAdress_1">GIANI NEKRETNINE d.o.o. PULA Dobrilina 9, 52100 Pula</derivirana_varijabla>
  </DomainObject.Predmet.ProtustrankaWithAdress>
  <DomainObject.Predmet.ProtustrankaWithAdressOIB>
    <izvorni_sadrzaj>GIANI NEKRETNINE d.o.o. PULA, OIB 62925662435, Dobrilina 9, 52100 Pula</izvorni_sadrzaj>
    <derivirana_varijabla naziv="DomainObject.Predmet.ProtustrankaWithAdressOIB_1">GIANI NEKRETNINE d.o.o. PULA, OIB 62925662435, Dobrilina 9, 52100 Pula</derivirana_varijabla>
  </DomainObject.Predmet.ProtustrankaWithAdressOIB>
  <DomainObject.Predmet.ProtustrankaNazivFormated>
    <izvorni_sadrzaj>GIANI NEKRETNINE d.o.o. PULA</izvorni_sadrzaj>
    <derivirana_varijabla naziv="DomainObject.Predmet.ProtustrankaNazivFormated_1">GIANI NEKRETNINE d.o.o. PULA</derivirana_varijabla>
  </DomainObject.Predmet.ProtustrankaNazivFormated>
  <DomainObject.Predmet.ProtustrankaNazivFormatedOIB>
    <izvorni_sadrzaj>GIANI NEKRETNINE d.o.o. PULA, OIB 62925662435</izvorni_sadrzaj>
    <derivirana_varijabla naziv="DomainObject.Predmet.ProtustrankaNazivFormatedOIB_1">GIANI NEKRETNINE d.o.o. PULA, OIB 62925662435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4797.05</izvorni_sadrzaj>
    <derivirana_varijabla naziv="DomainObject.Predmet.TrenutnaVrijednost_1">4797.05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GIANI NEKRETNINE d.o.o. PULA</item>
    </izvorni_sadrzaj>
    <derivirana_varijabla naziv="DomainObject.Predmet.ProtuStrankaListFormated_1">
      <item>GIANI NEKRETNINE d.o.o. PULA</item>
    </derivirana_varijabla>
  </DomainObject.Predmet.ProtuStrankaListFormated>
  <DomainObject.Predmet.ProtuStrankaListFormatedOIB>
    <izvorni_sadrzaj>
      <item>GIANI NEKRETNINE d.o.o. PULA, OIB 62925662435</item>
    </izvorni_sadrzaj>
    <derivirana_varijabla naziv="DomainObject.Predmet.ProtuStrankaListFormatedOIB_1">
      <item>GIANI NEKRETNINE d.o.o. PULA, OIB 62925662435</item>
    </derivirana_varijabla>
  </DomainObject.Predmet.ProtuStrankaListFormatedOIB>
  <DomainObject.Predmet.ProtuStrankaListFormatedWithAdress>
    <izvorni_sadrzaj>
      <item>GIANI NEKRETNINE d.o.o. PULA, Dobrilina 9, 52100 Pula</item>
    </izvorni_sadrzaj>
    <derivirana_varijabla naziv="DomainObject.Predmet.ProtuStrankaListFormatedWithAdress_1">
      <item>GIANI NEKRETNINE d.o.o. PULA, Dobrilina 9, 52100 Pula</item>
    </derivirana_varijabla>
  </DomainObject.Predmet.ProtuStrankaListFormatedWithAdress>
  <DomainObject.Predmet.ProtuStrankaListFormatedWithAdressOIB>
    <izvorni_sadrzaj>
      <item>GIANI NEKRETNINE d.o.o. PULA, OIB 62925662435, Dobrilina 9, 52100 Pula</item>
    </izvorni_sadrzaj>
    <derivirana_varijabla naziv="DomainObject.Predmet.ProtuStrankaListFormatedWithAdressOIB_1">
      <item>GIANI NEKRETNINE d.o.o. PULA, OIB 62925662435, Dobrilina 9, 52100 Pula</item>
    </derivirana_varijabla>
  </DomainObject.Predmet.ProtuStrankaListFormatedWithAdressOIB>
  <DomainObject.Predmet.ProtuStrankaListNazivFormated>
    <izvorni_sadrzaj>
      <item>GIANI NEKRETNINE d.o.o. PULA</item>
    </izvorni_sadrzaj>
    <derivirana_varijabla naziv="DomainObject.Predmet.ProtuStrankaListNazivFormated_1">
      <item>GIANI NEKRETNINE d.o.o. PULA</item>
    </derivirana_varijabla>
  </DomainObject.Predmet.ProtuStrankaListNazivFormated>
  <DomainObject.Predmet.ProtuStrankaListNazivFormatedOIB>
    <izvorni_sadrzaj>
      <item>GIANI NEKRETNINE d.o.o. PULA, OIB 62925662435</item>
    </izvorni_sadrzaj>
    <derivirana_varijabla naziv="DomainObject.Predmet.ProtuStrankaListNazivFormatedOIB_1">
      <item>GIANI NEKRETNINE d.o.o. PULA, OIB 62925662435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GIANI NEKRETNINE d.o.o. PULA</izvorni_sadrzaj>
    <derivirana_varijabla naziv="DomainObject.Predmet.ProtustrankaIDrugi_1">GIANI NEKRETNINE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GIANI NEKRETNINE d.o.o. PULA, OIB 62925662435, Dobrilina 9, 52100 Pula</izvorni_sadrzaj>
    <derivirana_varijabla naziv="DomainObject.Predmet.ProtustrankaIDrugiAdressOIB_1">GIANI NEKRETNINE d.o.o. PULA, OIB 62925662435,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GIANI NEKRETNINE d.o.o. PULA</item>
    </izvorni_sadrzaj>
    <derivirana_varijabla naziv="DomainObject.Predmet.SudioniciListNaziv_1">
      <item>FINANCIJSKA AGENCIJA, RC RIJEKA, PODRUŽNICA PULA, PULA</item>
      <item>GIANI NEKRETNINE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GIANI NEKRETNINE d.o.o. PULA, OIB 62925662435, Dobrilina 9,52100 Pula</item>
    </izvorni_sadrzaj>
    <derivirana_varijabla naziv="DomainObject.Predmet.SudioniciListAdressOIB_1">
      <item>FINANCIJSKA AGENCIJA, RC RIJEKA, PODRUŽNICA PULA, PULA, OIB 85821130368, Giardini 5,52100 Pula</item>
      <item>GIANI NEKRETNINE d.o.o. PULA, OIB 62925662435,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62925662435</item>
    </izvorni_sadrzaj>
    <derivirana_varijabla naziv="DomainObject.Predmet.SudioniciListNazivOIB_1">
      <item>, OIB 85821130368</item>
      <item>, OIB 62925662435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3061</properties:Characters>
  <properties:Lines>87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2016-03-23T09:17:00Z</dcterms:created>
  <dc:creator>Mihaela Kaligari</dc:creator>
  <dc:description/>
  <cp:keywords/>
  <cp:lastModifiedBy>Sanja Prodan</cp:lastModifiedBy>
  <cp:lastPrinted>2016-03-29T06:30:00Z</cp:lastPrinted>
  <dcterms:modified xmlns:xsi="http://www.w3.org/2001/XMLSchema-instance" xsi:type="dcterms:W3CDTF">2016-03-29T06:30:00Z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