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9492" w14:paraId="3cb9492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E12A9B">
        <w:t>19</w:t>
      </w:r>
      <w:r w:rsidR="0082107F">
        <w:t xml:space="preserve">. </w:t>
      </w:r>
      <w:r w:rsidR="00E12A9B">
        <w:t>svibnja</w:t>
      </w:r>
      <w:r w:rsidR="0082107F">
        <w:t xml:space="preserve"> </w:t>
      </w:r>
      <w:r w:rsidR="001F57A3">
        <w:t>2017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E12A9B">
        <w:rPr>
          <w:b/>
        </w:rPr>
        <w:t>šesnaesto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46665A" w:rsidP="00EE028C" w:rsidR="00DA1DB6" w:rsidRPr="0046665A">
      <w:pPr>
        <w:jc w:val="center"/>
        <w:rPr>
          <w:b/>
          <w:u w:val="single"/>
        </w:rPr>
      </w:pPr>
      <w:r w:rsidRPr="0046665A">
        <w:rPr>
          <w:b/>
          <w:u w:val="single"/>
        </w:rPr>
        <w:t>5</w:t>
      </w:r>
      <w:r w:rsidR="00677DAE" w:rsidRPr="0046665A">
        <w:rPr>
          <w:b/>
          <w:u w:val="single"/>
        </w:rPr>
        <w:t xml:space="preserve">. </w:t>
      </w:r>
      <w:r w:rsidRPr="0046665A">
        <w:rPr>
          <w:b/>
          <w:u w:val="single"/>
        </w:rPr>
        <w:t>srpnja</w:t>
      </w:r>
      <w:r w:rsidR="00677DAE" w:rsidRPr="0046665A">
        <w:rPr>
          <w:b/>
          <w:u w:val="single"/>
        </w:rPr>
        <w:t xml:space="preserve"> </w:t>
      </w:r>
      <w:r w:rsidR="001F57A3" w:rsidRPr="0046665A">
        <w:rPr>
          <w:b/>
          <w:u w:val="single"/>
        </w:rPr>
        <w:t>2017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 w:rsidRPr="0046665A">
        <w:rPr>
          <w:b/>
          <w:u w:val="single"/>
        </w:rPr>
        <w:t>10</w:t>
      </w:r>
      <w:r w:rsidR="00677DAE" w:rsidRPr="0046665A">
        <w:rPr>
          <w:b/>
          <w:u w:val="single"/>
        </w:rPr>
        <w:t>,</w:t>
      </w:r>
      <w:r w:rsidR="008B5618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19189B" w:rsidRPr="00E17302">
        <w:rPr>
          <w:b/>
          <w:u w:val="single"/>
        </w:rPr>
        <w:t>1.375</w:t>
      </w:r>
      <w:r w:rsidR="001F57A3" w:rsidRPr="00E17302">
        <w:rPr>
          <w:b/>
          <w:u w:val="single"/>
        </w:rPr>
        <w:t>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8B5618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>10 % utvrđene vrijednosti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61565E">
        <w:t xml:space="preserve">       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lastRenderedPageBreak/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>ješenja 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E12A9B">
        <w:t>19</w:t>
      </w:r>
      <w:r w:rsidR="002E3A57">
        <w:t xml:space="preserve">. </w:t>
      </w:r>
      <w:r w:rsidR="00E12A9B">
        <w:t>svibnja</w:t>
      </w:r>
      <w:r w:rsidR="002E3A57">
        <w:t xml:space="preserve"> </w:t>
      </w:r>
      <w:r w:rsidR="001F57A3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8B5618">
        <w:t>,v.r.</w:t>
      </w:r>
      <w:r w:rsidR="00BA1900">
        <w:t xml:space="preserve"> 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8B5618" w:rsidP="00324504" w:rsidR="008B5618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8B5618" w:rsidP="00324504" w:rsidR="008B5618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618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83B70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6665A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5618"/>
    <w:rsid w:val="008B7A19"/>
    <w:rsid w:val="008D514A"/>
    <w:rsid w:val="008F4849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0313"/>
    <w:rsid w:val="00DF2724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6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6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6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6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6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6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6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6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1528</properties:Words>
  <properties:Characters>7854</properties:Characters>
  <properties:Lines>265</properties:Lines>
  <properties:Paragraphs>145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2017-05-19T06:46:00Z</dcterms:created>
  <dc:creator>BISERKA CALIC</dc:creator>
  <cp:lastModifiedBy>Monika Grbac</cp:lastModifiedBy>
  <cp:lastPrinted>2017-05-19T09:01:00Z</cp:lastPrinted>
  <dcterms:modified xmlns:xsi="http://www.w3.org/2001/XMLSchema-instance" xsi:type="dcterms:W3CDTF">2017-05-19T09:01:00Z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