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0d08" w14:paraId="e110d0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470B10">
        <w:rPr>
          <w:lang w:val="hr-HR"/>
        </w:rPr>
        <w:t>EOS PUTNIČKA AGENCIJA d.o.o., Tučepi, Donji Ratac 11, OIB: 31556454725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470B10">
        <w:rPr>
          <w:lang w:val="hr-HR"/>
        </w:rPr>
        <w:t>EOS PUTNIČKA AGENCIJA d.o.o., Tučepi, Donji Ratac 11, OIB: 31556454725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44677">
        <w:rPr>
          <w:color w:themeColor="text1" w:val="000000"/>
          <w:lang w:val="hr-HR"/>
        </w:rPr>
        <w:t>16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D44677">
        <w:rPr>
          <w:color w:themeColor="text1" w:val="000000"/>
          <w:lang w:val="hr-HR"/>
        </w:rPr>
        <w:t xml:space="preserve"> </w:t>
      </w:r>
      <w:r w:rsidR="00470B10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D44677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D5990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70B10">
        <w:rPr>
          <w:lang w:val="hr-HR"/>
        </w:rPr>
        <w:t>EOS PUTNIČKA AGENCIJA d.o.o., Tučepi, Donji Ratac 11, OIB: 31556454725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</w:t>
      </w:r>
      <w:r w:rsidR="00960E31">
        <w:rPr>
          <w:lang w:val="hr-HR"/>
        </w:rPr>
        <w:t>EOS PUTNIČKA AGENCIJA d.o.o., Tučepi, Donji Ratac 11, OIB: 31556454725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70B10">
        <w:rPr>
          <w:lang w:val="hr-HR"/>
        </w:rPr>
        <w:t>1385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70B10">
        <w:rPr>
          <w:lang w:val="hr-HR"/>
        </w:rPr>
        <w:t>177.606,93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470B10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70B10">
      <w:rPr>
        <w:lang w:val="hr-HR"/>
      </w:rPr>
      <w:t>767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70B10">
      <w:rPr>
        <w:lang w:val="hr-HR"/>
      </w:rPr>
      <w:t>767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B10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0E31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5990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2B6B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677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D749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  <w:rsid w:val="00FF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EOS PUTNIČKA AGENCIJA društvo s ograničenom odgovornošću za turizam, trgovinu i ugostiteljstvo</izvorni_sadrzaj>
    <derivirana_varijabla naziv="DomainObject.Predmet.ProtustrankaFormated_1">  EOS PUTNIČKA AGENCIJA društvo s ograničenom odgovornošću za turizam, trgovinu i ugostiteljstvo</derivirana_varijabla>
  </DomainObject.Predmet.ProtustrankaFormated>
  <DomainObject.Predmet.ProtustrankaFormatedOIB>
    <izvorni_sadrzaj>  EOS PUTNIČKA AGENCIJA društvo s ograničenom odgovornošću za turizam, trgovinu i ugostiteljstvo, OIB 31556454725</izvorni_sadrzaj>
    <derivirana_varijabla naziv="DomainObject.Predmet.ProtustrankaFormatedOIB_1">  EOS PUTNIČKA AGENCIJA društvo s ograničenom odgovornošću za turizam, trgovinu i ugostiteljstvo, OIB 31556454725</derivirana_varijabla>
  </DomainObject.Predmet.ProtustrankaFormatedOIB>
  <DomainObject.Predmet.ProtustrankaFormatedWithAdress>
    <izvorni_sadrzaj> EOS PUTNIČKA AGENCIJA društvo s ograničenom odgovornošću za turizam, trgovinu i ugostiteljstvo, Donji Ratac 11, 21300 Tučepi</izvorni_sadrzaj>
    <derivirana_varijabla naziv="DomainObject.Predmet.ProtustrankaFormatedWithAdress_1"> EOS PUTNIČKA AGENCIJA društvo s ograničenom odgovornošću za turizam, trgovinu i ugostiteljstvo, Donji Ratac 11, 21300 Tučepi</derivirana_varijabla>
  </DomainObject.Predmet.ProtustrankaFormatedWithAdress>
  <DomainObject.Predmet.ProtustrankaFormatedWithAdressOIB>
    <izvorni_sadrzaj> EOS PUTNIČKA AGENCIJA društvo s ograničenom odgovornošću za turizam, trgovinu i ugostiteljstvo, OIB 31556454725, Donji Ratac 11, 21300 Tučepi</izvorni_sadrzaj>
    <derivirana_varijabla naziv="DomainObject.Predmet.ProtustrankaFormatedWithAdressOIB_1"> EOS PUTNIČKA AGENCIJA društvo s ograničenom odgovornošću za turizam, trgovinu i ugostiteljstvo, OIB 31556454725, Donji Ratac 11, 21300 Tučepi</derivirana_varijabla>
  </DomainObject.Predmet.ProtustrankaFormatedWithAdressOIB>
  <DomainObject.Predmet.ProtustrankaWithAdress>
    <izvorni_sadrzaj>EOS PUTNIČKA AGENCIJA društvo s ograničenom odgovornošću za turizam, trgovinu i ugostiteljstvo Donji Ratac 11, 21300 Tučepi</izvorni_sadrzaj>
    <derivirana_varijabla naziv="DomainObject.Predmet.ProtustrankaWithAdress_1">EOS PUTNIČKA AGENCIJA društvo s ograničenom odgovornošću za turizam, trgovinu i ugostiteljstvo Donji Ratac 11, 21300 Tučepi</derivirana_varijabla>
  </DomainObject.Predmet.ProtustrankaWithAdress>
  <DomainObject.Predmet.ProtustrankaWithAdressOIB>
    <izvorni_sadrzaj>EOS PUTNIČKA AGENCIJA društvo s ograničenom odgovornošću za turizam, trgovinu i ugostiteljstvo, OIB 31556454725, Donji Ratac 11, 21300 Tučepi</izvorni_sadrzaj>
    <derivirana_varijabla naziv="DomainObject.Predmet.ProtustrankaWithAdressOIB_1">EOS PUTNIČKA AGENCIJA društvo s ograničenom odgovornošću za turizam, trgovinu i ugostiteljstvo, OIB 31556454725, Donji Ratac 11, 21300 Tučepi</derivirana_varijabla>
  </DomainObject.Predmet.ProtustrankaWithAdressOIB>
  <DomainObject.Predmet.ProtustrankaNazivFormated>
    <izvorni_sadrzaj>EOS PUTNIČKA AGENCIJA društvo s ograničenom odgovornošću za turizam, trgovinu i ugostiteljstvo</izvorni_sadrzaj>
    <derivirana_varijabla naziv="DomainObject.Predmet.ProtustrankaNazivFormated_1">EOS PUTNIČKA AGENCIJA društvo s ograničenom odgovornošću za turizam, trgovinu i ugostiteljstvo</derivirana_varijabla>
  </DomainObject.Predmet.ProtustrankaNazivFormated>
  <DomainObject.Predmet.ProtustrankaNazivFormatedOIB>
    <izvorni_sadrzaj>EOS PUTNIČKA AGENCIJA društvo s ograničenom odgovornošću za turizam, trgovinu i ugostiteljstvo, OIB 31556454725</izvorni_sadrzaj>
    <derivirana_varijabla naziv="DomainObject.Predmet.ProtustrankaNazivFormatedOIB_1">EOS PUTNIČKA AGENCIJA društvo s ograničenom odgovornošću za turizam, trgovinu i ugostiteljstvo, OIB 31556454725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177606.93</izvorni_sadrzaj>
    <derivirana_varijabla naziv="DomainObject.Predmet.TrenutnaVrijednost_1">177606.93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EOS PUTNIČKA AGENCIJA društvo s ograničenom odgovornošću za turizam, trgovinu i ugostiteljstvo</item>
    </izvorni_sadrzaj>
    <derivirana_varijabla naziv="DomainObject.Predmet.ProtuStrankaListFormated_1">
      <item>EOS PUTNIČKA AGENCIJA društvo s ograničenom odgovornošću za turizam, trgovinu i ugostiteljstvo</item>
    </derivirana_varijabla>
  </DomainObject.Predmet.ProtuStrankaListFormated>
  <DomainObject.Predmet.ProtuStrankaListFormatedOIB>
    <izvorni_sadrzaj>
      <item>EOS PUTNIČKA AGENCIJA društvo s ograničenom odgovornošću za turizam, trgovinu i ugostiteljstvo, OIB 31556454725</item>
    </izvorni_sadrzaj>
    <derivirana_varijabla naziv="DomainObject.Predmet.ProtuStrankaListFormatedOIB_1">
      <item>EOS PUTNIČKA AGENCIJA društvo s ograničenom odgovornošću za turizam, trgovinu i ugostiteljstvo, OIB 31556454725</item>
    </derivirana_varijabla>
  </DomainObject.Predmet.ProtuStrankaListFormatedOIB>
  <DomainObject.Predmet.ProtuStrankaListFormatedWithAdress>
    <izvorni_sadrzaj>
      <item>EOS PUTNIČKA AGENCIJA društvo s ograničenom odgovornošću za turizam, trgovinu i ugostiteljstvo, Donji Ratac 11, 21300 Tučepi</item>
    </izvorni_sadrzaj>
    <derivirana_varijabla naziv="DomainObject.Predmet.ProtuStrankaListFormatedWithAdress_1">
      <item>EOS PUTNIČKA AGENCIJA društvo s ograničenom odgovornošću za turizam, trgovinu i ugostiteljstvo, Donji Ratac 11, 21300 Tučepi</item>
    </derivirana_varijabla>
  </DomainObject.Predmet.ProtuStrankaListFormatedWithAdress>
  <DomainObject.Predmet.ProtuStrankaListFormatedWithAdressOIB>
    <izvorni_sadrzaj>
      <item>EOS PUTNIČKA AGENCIJA društvo s ograničenom odgovornošću za turizam, trgovinu i ugostiteljstvo, OIB 31556454725, Donji Ratac 11, 21300 Tučepi</item>
    </izvorni_sadrzaj>
    <derivirana_varijabla naziv="DomainObject.Predmet.ProtuStrankaListFormatedWithAdressOIB_1">
      <item>EOS PUTNIČKA AGENCIJA društvo s ograničenom odgovornošću za turizam, trgovinu i ugostiteljstvo, OIB 31556454725, Donji Ratac 11, 21300 Tučepi</item>
    </derivirana_varijabla>
  </DomainObject.Predmet.ProtuStrankaListFormatedWithAdressOIB>
  <DomainObject.Predmet.ProtuStrankaListNazivFormated>
    <izvorni_sadrzaj>
      <item>EOS PUTNIČKA AGENCIJA društvo s ograničenom odgovornošću za turizam, trgovinu i ugostiteljstvo</item>
    </izvorni_sadrzaj>
    <derivirana_varijabla naziv="DomainObject.Predmet.ProtuStrankaListNazivFormated_1">
      <item>EOS PUTNIČKA AGENCIJA društvo s ograničenom odgovornošću za turizam, trgovinu i ugostiteljstvo</item>
    </derivirana_varijabla>
  </DomainObject.Predmet.ProtuStrankaListNazivFormated>
  <DomainObject.Predmet.ProtuStrankaListNazivFormatedOIB>
    <izvorni_sadrzaj>
      <item>EOS PUTNIČKA AGENCIJA društvo s ograničenom odgovornošću za turizam, trgovinu i ugostiteljstvo, OIB 31556454725</item>
    </izvorni_sadrzaj>
    <derivirana_varijabla naziv="DomainObject.Predmet.ProtuStrankaListNazivFormatedOIB_1">
      <item>EOS PUTNIČKA AGENCIJA društvo s ograničenom odgovornošću za turizam, trgovinu i ugostiteljstvo, OIB 31556454725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EOS PUTNIČKA AGENCIJA društvo s ograničenom odgovornošću za turizam, trgovinu i ugostiteljstvo</izvorni_sadrzaj>
    <derivirana_varijabla naziv="DomainObject.Predmet.ProtustrankaIDrugi_1">EOS PUTNIČKA AGENCIJA društvo s ograničenom odgovornošću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EOS PUTNIČKA AGENCIJA društvo s ograničenom odgovornošću za turizam, trgovinu i ugostiteljstvo, OIB 31556454725, Donji Ratac 11, 21300 Tučepi</izvorni_sadrzaj>
    <derivirana_varijabla naziv="DomainObject.Predmet.ProtustrankaIDrugiAdressOIB_1">EOS PUTNIČKA AGENCIJA društvo s ograničenom odgovornošću za turizam, trgovinu i ugostiteljstvo, OIB 31556454725, Donji Ratac 11,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PUTNIČKA AGENCIJA društvo s ograničenom odgovornošću za turizam, trgovinu i ugostiteljstvo</item>
      <item>FINANCIJSKA AGENCIJA, RC SPLIT</item>
    </izvorni_sadrzaj>
    <derivirana_varijabla naziv="DomainObject.Predmet.SudioniciListNaziv_1">
      <item>EOS PUTNIČKA AGENCIJA društvo s ograničenom odgovornošću za turizam, trgovinu i ugostiteljstvo</item>
      <item>FINANCIJSKA AGENCIJA, RC SPLIT</item>
    </derivirana_varijabla>
  </DomainObject.Predmet.SudioniciListNaziv>
  <DomainObject.Predmet.SudioniciListAdressOIB>
    <izvorni_sadrzaj>
      <item>EOS PUTNIČKA AGENCIJA društvo s ograničenom odgovornošću za turizam, trgovinu i ugostiteljstvo, OIB 31556454725, Donji Ratac 11,21300 Tučepi</item>
      <item>FINANCIJSKA AGENCIJA, RC SPLIT, OIB 85821130368, Mažuranićevo šetalište 24 b,21000 Split</item>
    </izvorni_sadrzaj>
    <derivirana_varijabla naziv="DomainObject.Predmet.SudioniciListAdressOIB_1">
      <item>EOS PUTNIČKA AGENCIJA društvo s ograničenom odgovornošću za turizam, trgovinu i ugostiteljstvo, OIB 31556454725, Donji Ratac 11,21300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31556454725</item>
      <item>, OIB 85821130368</item>
    </izvorni_sadrzaj>
    <derivirana_varijabla naziv="DomainObject.Predmet.SudioniciListNazivOIB_1">
      <item>, OIB 31556454725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2348C-14F8-4CA5-9A1D-6566F3A8C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4197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2016-05-16T08:25:00Z</cp:lastPrinted>
  <dcterms:modified xmlns:xsi="http://www.w3.org/2001/XMLSchema-instance" xsi:type="dcterms:W3CDTF">2016-05-16T08:35:00Z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