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c682279" w14:textId="c682279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0D5237">
        <w:t>746</w:t>
      </w:r>
      <w:proofErr w:type="spellEnd"/>
      <w:r w:rsidR="00793E75">
        <w:t>/</w:t>
      </w:r>
      <w:proofErr w:type="spellStart"/>
      <w:r w:rsidR="00793E75">
        <w:t>201</w:t>
      </w:r>
      <w:r w:rsidR="00354479">
        <w:t>9</w:t>
      </w:r>
      <w:proofErr w:type="spellEnd"/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F539F9">
        <w:t xml:space="preserve"> i </w:t>
      </w:r>
      <w:proofErr w:type="spellStart"/>
      <w:r w:rsidR="00F539F9">
        <w:t>104</w:t>
      </w:r>
      <w:proofErr w:type="spellEnd"/>
      <w:r w:rsidR="00F539F9">
        <w:t>/</w:t>
      </w:r>
      <w:proofErr w:type="spellStart"/>
      <w:r w:rsidR="00F539F9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F3265A">
        <w:t>24</w:t>
      </w:r>
      <w:proofErr w:type="spellEnd"/>
      <w:r w:rsidR="00207066">
        <w:t xml:space="preserve">. </w:t>
      </w:r>
      <w:r w:rsidR="00762388">
        <w:t>srpnja</w:t>
      </w:r>
      <w:r w:rsidR="00F539F9">
        <w:t xml:space="preserve"> </w:t>
      </w:r>
      <w:proofErr w:type="spellStart"/>
      <w:r w:rsidR="00F539F9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proofErr w:type="spellStart"/>
      <w:r w:rsidRPr="004C0C38" w:rsidR="00B455B8">
        <w:t>LD</w:t>
      </w:r>
      <w:proofErr w:type="spellEnd"/>
      <w:r w:rsidRPr="004C0C38" w:rsidR="00B455B8">
        <w:t>-</w:t>
      </w:r>
      <w:proofErr w:type="spellStart"/>
      <w:r w:rsidRPr="004C0C38" w:rsidR="00B455B8">
        <w:t>SOFT</w:t>
      </w:r>
      <w:proofErr w:type="spellEnd"/>
      <w:r w:rsidRPr="004C0C38" w:rsidR="00B455B8">
        <w:t xml:space="preserve"> d.o.o.</w:t>
      </w:r>
      <w:r w:rsidR="00B455B8">
        <w:t xml:space="preserve"> Zagreb</w:t>
      </w:r>
      <w:r w:rsidRPr="00DD31F6" w:rsidR="00B455B8">
        <w:t xml:space="preserve">, </w:t>
      </w:r>
      <w:r w:rsidRPr="007C391C" w:rsidR="00B455B8">
        <w:t xml:space="preserve">Ulica Huga Badalića </w:t>
      </w:r>
      <w:proofErr w:type="spellStart"/>
      <w:r w:rsidRPr="007C391C" w:rsidR="00B455B8">
        <w:t>29</w:t>
      </w:r>
      <w:proofErr w:type="spellEnd"/>
      <w:r w:rsidRPr="00DD31F6" w:rsidR="00B455B8">
        <w:t xml:space="preserve">, </w:t>
      </w:r>
      <w:proofErr w:type="spellStart"/>
      <w:r w:rsidRPr="00DD31F6" w:rsidR="00B455B8">
        <w:t>OIB</w:t>
      </w:r>
      <w:proofErr w:type="spellEnd"/>
      <w:r w:rsidRPr="00DD31F6" w:rsidR="00B455B8">
        <w:t xml:space="preserve">: </w:t>
      </w:r>
      <w:proofErr w:type="spellStart"/>
      <w:r w:rsidRPr="007C391C" w:rsidR="00B455B8">
        <w:t>56539846075</w:t>
      </w:r>
      <w:proofErr w:type="spellEnd"/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D64A8A">
        <w:t>13</w:t>
      </w:r>
      <w:r w:rsidR="00207066">
        <w:t>.</w:t>
      </w:r>
      <w:r w:rsidR="00D64A8A">
        <w:t>733</w:t>
      </w:r>
      <w:proofErr w:type="spellEnd"/>
      <w:r w:rsidR="00207066">
        <w:t>,</w:t>
      </w:r>
      <w:proofErr w:type="spellStart"/>
      <w:r w:rsidR="00D64A8A">
        <w:t>19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proofErr w:type="spellStart"/>
      <w:r w:rsidRPr="00096501" w:rsidR="00D66226">
        <w:t>15</w:t>
      </w:r>
      <w:proofErr w:type="spellEnd"/>
      <w:r w:rsidRPr="00096501" w:rsidR="00D66226">
        <w:t xml:space="preserve">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F3265A">
        <w:t>24</w:t>
      </w:r>
      <w:proofErr w:type="spellEnd"/>
      <w:r w:rsidR="00207066">
        <w:t xml:space="preserve">. </w:t>
      </w:r>
      <w:r w:rsidR="00762388">
        <w:t>srpnja</w:t>
      </w:r>
      <w:r w:rsidR="00735E76">
        <w:t xml:space="preserve"> </w:t>
      </w:r>
      <w:proofErr w:type="spellStart"/>
      <w:r w:rsidR="00191CD3">
        <w:t>2019</w:t>
      </w:r>
      <w:proofErr w:type="spellEnd"/>
      <w:r w:rsidR="00191CD3">
        <w:t>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84928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419D8"/>
    <w:rsid w:val="0094398F"/>
    <w:rsid w:val="009508F6"/>
    <w:rsid w:val="009A43C5"/>
    <w:rsid w:val="00A16847"/>
    <w:rsid w:val="00A71431"/>
    <w:rsid w:val="00A72966"/>
    <w:rsid w:val="00AC4528"/>
    <w:rsid w:val="00AD027A"/>
    <w:rsid w:val="00AE78E0"/>
    <w:rsid w:val="00B455B8"/>
    <w:rsid w:val="00B56F3A"/>
    <w:rsid w:val="00B82F18"/>
    <w:rsid w:val="00BA57A1"/>
    <w:rsid w:val="00BC44BC"/>
    <w:rsid w:val="00BC61FE"/>
    <w:rsid w:val="00BF439E"/>
    <w:rsid w:val="00C14DC8"/>
    <w:rsid w:val="00C82F2D"/>
    <w:rsid w:val="00C836B9"/>
    <w:rsid w:val="00C95879"/>
    <w:rsid w:val="00C958E9"/>
    <w:rsid w:val="00CE7362"/>
    <w:rsid w:val="00CF10AB"/>
    <w:rsid w:val="00D01B78"/>
    <w:rsid w:val="00D64A8A"/>
    <w:rsid w:val="00D66226"/>
    <w:rsid w:val="00D66626"/>
    <w:rsid w:val="00D83801"/>
    <w:rsid w:val="00E25FC0"/>
    <w:rsid w:val="00E420A1"/>
    <w:rsid w:val="00EB43C8"/>
    <w:rsid w:val="00EC1B80"/>
    <w:rsid w:val="00EC3302"/>
    <w:rsid w:val="00ED6AA8"/>
    <w:rsid w:val="00F034D3"/>
    <w:rsid w:val="00F130CA"/>
    <w:rsid w:val="00F3265A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130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30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130C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130C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130C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St-746/2019</izvorni_sadrzaj>
    <derivirana_varijabla naziv="DomainObject.Predmet.OznakaBroj_1">St-746/2019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LD-SOFT d.o.o.</izvorni_sadrzaj>
    <derivirana_varijabla naziv="DomainObject.Predmet.ProtustrankaFormated_1">  LD-SOFT d.o.o.</derivirana_varijabla>
  </DomainObject.Predmet.ProtustrankaFormated>
  <DomainObject.Predmet.ProtustrankaFormatedOIB>
    <izvorni_sadrzaj>  LD-SOFT d.o.o., OIB 56539846075</izvorni_sadrzaj>
    <derivirana_varijabla naziv="DomainObject.Predmet.ProtustrankaFormatedOIB_1">  LD-SOFT d.o.o., OIB 56539846075</derivirana_varijabla>
  </DomainObject.Predmet.ProtustrankaFormatedOIB>
  <DomainObject.Predmet.ProtustrankaFormatedWithAdress>
    <izvorni_sadrzaj> LD-SOFT d.o.o., Ulica Huga Badalića 29, 10000 Zagreb</izvorni_sadrzaj>
    <derivirana_varijabla naziv="DomainObject.Predmet.ProtustrankaFormatedWithAdress_1"> LD-SOFT d.o.o., Ulica Huga Badalića 29, 10000 Zagreb</derivirana_varijabla>
  </DomainObject.Predmet.ProtustrankaFormatedWithAdress>
  <DomainObject.Predmet.ProtustrankaFormatedWithAdressOIB>
    <izvorni_sadrzaj> LD-SOFT d.o.o., OIB 56539846075, Ulica Huga Badalića 29, 10000 Zagreb</izvorni_sadrzaj>
    <derivirana_varijabla naziv="DomainObject.Predmet.ProtustrankaFormatedWithAdressOIB_1"> LD-SOFT d.o.o., OIB 56539846075, Ulica Huga Badalića 29, 10000 Zagreb</derivirana_varijabla>
  </DomainObject.Predmet.ProtustrankaFormatedWithAdressOIB>
  <DomainObject.Predmet.ProtustrankaWithAdress>
    <izvorni_sadrzaj>LD-SOFT d.o.o. Ulica Huga Badalića 29, 10000 Zagreb</izvorni_sadrzaj>
    <derivirana_varijabla naziv="DomainObject.Predmet.ProtustrankaWithAdress_1">LD-SOFT d.o.o. Ulica Huga Badalića 29, 10000 Zagreb</derivirana_varijabla>
  </DomainObject.Predmet.ProtustrankaWithAdress>
  <DomainObject.Predmet.ProtustrankaWithAdressOIB>
    <izvorni_sadrzaj>LD-SOFT d.o.o., OIB 56539846075, Ulica Huga Badalića 29, 10000 Zagreb</izvorni_sadrzaj>
    <derivirana_varijabla naziv="DomainObject.Predmet.ProtustrankaWithAdressOIB_1">LD-SOFT d.o.o., OIB 56539846075, Ulica Huga Badalića 29, 10000 Zagreb</derivirana_varijabla>
  </DomainObject.Predmet.ProtustrankaWithAdressOIB>
  <DomainObject.Predmet.ProtustrankaNazivFormated>
    <izvorni_sadrzaj>LD-SOFT d.o.o.</izvorni_sadrzaj>
    <derivirana_varijabla naziv="DomainObject.Predmet.ProtustrankaNazivFormated_1">LD-SOFT d.o.o.</derivirana_varijabla>
  </DomainObject.Predmet.ProtustrankaNazivFormated>
  <DomainObject.Predmet.ProtustrankaNazivFormatedOIB>
    <izvorni_sadrzaj>LD-SOFT d.o.o., OIB 56539846075</izvorni_sadrzaj>
    <derivirana_varijabla naziv="DomainObject.Predmet.ProtustrankaNazivFormatedOIB_1">LD-SOFT d.o.o., OIB 56539846075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LD-SOFT d.o.o.</item>
    </izvorni_sadrzaj>
    <derivirana_varijabla naziv="DomainObject.Predmet.ProtuStrankaListFormated_1">
      <item>LD-SOFT d.o.o.</item>
    </derivirana_varijabla>
  </DomainObject.Predmet.ProtuStrankaListFormated>
  <DomainObject.Predmet.ProtuStrankaListFormatedOIB>
    <izvorni_sadrzaj>
      <item>LD-SOFT d.o.o., OIB 56539846075</item>
    </izvorni_sadrzaj>
    <derivirana_varijabla naziv="DomainObject.Predmet.ProtuStrankaListFormatedOIB_1">
      <item>LD-SOFT d.o.o., OIB 56539846075</item>
    </derivirana_varijabla>
  </DomainObject.Predmet.ProtuStrankaListFormatedOIB>
  <DomainObject.Predmet.ProtuStrankaListFormatedWithAdress>
    <izvorni_sadrzaj>
      <item>LD-SOFT d.o.o., Ulica Huga Badalića 29, 10000 Zagreb</item>
    </izvorni_sadrzaj>
    <derivirana_varijabla naziv="DomainObject.Predmet.ProtuStrankaListFormatedWithAdress_1">
      <item>LD-SOFT d.o.o., Ulica Huga Badalića 29, 10000 Zagreb</item>
    </derivirana_varijabla>
  </DomainObject.Predmet.ProtuStrankaListFormatedWithAdress>
  <DomainObject.Predmet.ProtuStrankaListFormatedWithAdressOIB>
    <izvorni_sadrzaj>
      <item>LD-SOFT d.o.o., OIB 56539846075, Ulica Huga Badalića 29, 10000 Zagreb</item>
    </izvorni_sadrzaj>
    <derivirana_varijabla naziv="DomainObject.Predmet.ProtuStrankaListFormatedWithAdressOIB_1">
      <item>LD-SOFT d.o.o., OIB 56539846075, Ulica Huga Badalića 29, 10000 Zagreb</item>
    </derivirana_varijabla>
  </DomainObject.Predmet.ProtuStrankaListFormatedWithAdressOIB>
  <DomainObject.Predmet.ProtuStrankaListNazivFormated>
    <izvorni_sadrzaj>
      <item>LD-SOFT d.o.o.</item>
    </izvorni_sadrzaj>
    <derivirana_varijabla naziv="DomainObject.Predmet.ProtuStrankaListNazivFormated_1">
      <item>LD-SOFT d.o.o.</item>
    </derivirana_varijabla>
  </DomainObject.Predmet.ProtuStrankaListNazivFormated>
  <DomainObject.Predmet.ProtuStrankaListNazivFormatedOIB>
    <izvorni_sadrzaj>
      <item>LD-SOFT d.o.o., OIB 56539846075</item>
    </izvorni_sadrzaj>
    <derivirana_varijabla naziv="DomainObject.Predmet.ProtuStrankaListNazivFormatedOIB_1">
      <item>LD-SOFT d.o.o., OIB 56539846075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LD-SOFT d.o.o.</izvorni_sadrzaj>
    <derivirana_varijabla naziv="DomainObject.Predmet.ProtustrankaIDrugi_1">LD-SOFT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LD-SOFT d.o.o., OIB 56539846075, Ulica Huga Badalića 29, 10000 Zagreb</izvorni_sadrzaj>
    <derivirana_varijabla naziv="DomainObject.Predmet.ProtustrankaIDrugiAdressOIB_1">LD-SOFT d.o.o., OIB 56539846075, Ulica Huga Badalića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LD-SOFT d.o.o.</item>
    </izvorni_sadrzaj>
    <derivirana_varijabla naziv="DomainObject.Predmet.SudioniciListNaziv_1">
      <item>FINA Regionalni centar Zagreb</item>
      <item>LD-SOFT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LD-SOFT d.o.o., OIB 56539846075, Ulica Huga Badalića 29,10000 Zagreb</item>
    </izvorni_sadrzaj>
    <derivirana_varijabla naziv="DomainObject.Predmet.SudioniciListAdressOIB_1">
      <item>FINA Regionalni centar Zagreb, OIB 85821130368, Trg svibanjskih žrtava 1995.1,10000 Zagreb</item>
      <item>LD-SOFT d.o.o., OIB 56539846075, Ulica Huga Badalića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56539846075</item>
    </izvorni_sadrzaj>
    <derivirana_varijabla naziv="DomainObject.Predmet.SudioniciListNazivOIB_1">
      <item>, OIB 85821130368</item>
      <item>, OIB 56539846075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236</properties:Words>
  <properties:Characters>1282</properties:Characters>
  <properties:Lines>39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2019-07-22T08:19:00Z</dcterms:created>
  <dc:creator>ilukac</dc:creator>
  <cp:lastModifiedBy>Marijana Jurman</cp:lastModifiedBy>
  <cp:lastPrinted>2019-07-24T08:28:00Z</cp:lastPrinted>
  <dcterms:modified xmlns:xsi="http://www.w3.org/2001/XMLSchema-instance" xsi:type="dcterms:W3CDTF">2019-07-24T08:29:00Z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