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4235" w14:paraId="78d4235" w:rsidRDefault="00E823A8" w:rsidP="00E823A8" w:rsidR="00B14284" w:rsidRPr="00133FE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33FE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33FE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33FE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33FE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3FE1" w:rsidP="007145AD" w:rsidR="00133FE1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33FE1">
        <w:rPr>
          <w:rFonts w:cs="Times New Roman" w:hAnsi="Times New Roman" w:ascii="Times New Roman"/>
          <w:sz w:val="24"/>
          <w:szCs w:val="24"/>
        </w:rPr>
        <w:t xml:space="preserve"> </w:t>
      </w:r>
      <w:r w:rsidRPr="00133FE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08A9" w:rsidP="007145AD" w:rsidR="001608A9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33F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608A9">
        <w:rPr>
          <w:rFonts w:cs="Times New Roman" w:hAnsi="Times New Roman" w:ascii="Times New Roman"/>
          <w:sz w:val="24"/>
          <w:szCs w:val="24"/>
        </w:rPr>
        <w:t xml:space="preserve">ATLETSKI KLUB "AKADEMIJA </w:t>
      </w:r>
      <w:r w:rsidR="00FB197F" w:rsidRPr="00133FE1">
        <w:rPr>
          <w:rFonts w:cs="Times New Roman" w:hAnsi="Times New Roman" w:ascii="Times New Roman"/>
          <w:sz w:val="24"/>
          <w:szCs w:val="24"/>
        </w:rPr>
        <w:t xml:space="preserve">ATLETSKIH VJEŠTINA“ Jože Vlahovića 4, Rijeka ( OIB 10724450886 ) </w:t>
      </w:r>
      <w:r w:rsidR="007145AD" w:rsidRPr="00133FE1">
        <w:rPr>
          <w:rFonts w:cs="Times New Roman" w:hAnsi="Times New Roman" w:ascii="Times New Roman"/>
          <w:sz w:val="24"/>
          <w:szCs w:val="24"/>
        </w:rPr>
        <w:t>dana</w:t>
      </w:r>
      <w:r w:rsidR="00A24B6C" w:rsidRPr="00133FE1">
        <w:rPr>
          <w:rFonts w:cs="Times New Roman" w:hAnsi="Times New Roman" w:ascii="Times New Roman"/>
          <w:sz w:val="24"/>
          <w:szCs w:val="24"/>
        </w:rPr>
        <w:t xml:space="preserve"> </w:t>
      </w:r>
      <w:r w:rsidR="001608A9">
        <w:rPr>
          <w:rFonts w:cs="Times New Roman" w:hAnsi="Times New Roman" w:ascii="Times New Roman"/>
          <w:sz w:val="24"/>
          <w:szCs w:val="24"/>
        </w:rPr>
        <w:t>13</w:t>
      </w:r>
      <w:r w:rsidR="0032181B" w:rsidRPr="00133FE1">
        <w:rPr>
          <w:rFonts w:cs="Times New Roman" w:hAnsi="Times New Roman" w:ascii="Times New Roman"/>
          <w:sz w:val="24"/>
          <w:szCs w:val="24"/>
        </w:rPr>
        <w:t xml:space="preserve">. </w:t>
      </w:r>
      <w:r w:rsidR="001608A9">
        <w:rPr>
          <w:rFonts w:cs="Times New Roman" w:hAnsi="Times New Roman" w:ascii="Times New Roman"/>
          <w:sz w:val="24"/>
          <w:szCs w:val="24"/>
        </w:rPr>
        <w:t>svibnja</w:t>
      </w:r>
      <w:r w:rsidR="0032181B" w:rsidRPr="00133FE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3FE1">
        <w:rPr>
          <w:rFonts w:cs="Times New Roman" w:hAnsi="Times New Roman" w:ascii="Times New Roman"/>
          <w:sz w:val="24"/>
          <w:szCs w:val="24"/>
        </w:rPr>
        <w:t xml:space="preserve">2016. </w:t>
      </w:r>
      <w:r w:rsidRPr="00133F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33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33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I.</w:t>
      </w:r>
      <w:r w:rsidRPr="00133FE1">
        <w:rPr>
          <w:rFonts w:cs="Times New Roman" w:hAnsi="Times New Roman" w:ascii="Times New Roman"/>
          <w:sz w:val="24"/>
          <w:szCs w:val="24"/>
        </w:rPr>
        <w:tab/>
      </w:r>
      <w:r w:rsidR="007145AD" w:rsidRPr="00133FE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608A9">
        <w:rPr>
          <w:rFonts w:cs="Times New Roman" w:hAnsi="Times New Roman" w:ascii="Times New Roman"/>
          <w:sz w:val="24"/>
          <w:szCs w:val="24"/>
        </w:rPr>
        <w:t xml:space="preserve">ATLETSKI KLUB "AKADEMIJA </w:t>
      </w:r>
      <w:r w:rsidR="00FB197F" w:rsidRPr="00133FE1">
        <w:rPr>
          <w:rFonts w:cs="Times New Roman" w:hAnsi="Times New Roman" w:ascii="Times New Roman"/>
          <w:sz w:val="24"/>
          <w:szCs w:val="24"/>
        </w:rPr>
        <w:t>ATLETSKIH VJEŠTINA“ Jože Vlahovića 4, Rijeka ( OIB 10724450886 )</w:t>
      </w:r>
      <w:r w:rsidR="007145AD" w:rsidRPr="00133FE1">
        <w:rPr>
          <w:rFonts w:cs="Times New Roman" w:hAnsi="Times New Roman" w:ascii="Times New Roman"/>
          <w:sz w:val="24"/>
          <w:szCs w:val="24"/>
        </w:rPr>
        <w:t>.</w:t>
      </w:r>
      <w:r w:rsidR="00B14284" w:rsidRPr="00133FE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608A9">
        <w:rPr>
          <w:rFonts w:cs="Times New Roman" w:hAnsi="Times New Roman" w:ascii="Times New Roman"/>
          <w:sz w:val="24"/>
          <w:szCs w:val="24"/>
        </w:rPr>
        <w:t>13</w:t>
      </w:r>
      <w:r w:rsidR="0032181B" w:rsidRPr="00133FE1">
        <w:rPr>
          <w:rFonts w:cs="Times New Roman" w:hAnsi="Times New Roman" w:ascii="Times New Roman"/>
          <w:sz w:val="24"/>
          <w:szCs w:val="24"/>
        </w:rPr>
        <w:t xml:space="preserve">. </w:t>
      </w:r>
      <w:r w:rsidR="001608A9">
        <w:rPr>
          <w:rFonts w:cs="Times New Roman" w:hAnsi="Times New Roman" w:ascii="Times New Roman"/>
          <w:sz w:val="24"/>
          <w:szCs w:val="24"/>
        </w:rPr>
        <w:t>svibnja</w:t>
      </w:r>
      <w:r w:rsidR="0032181B" w:rsidRPr="00133FE1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133FE1">
        <w:rPr>
          <w:rFonts w:cs="Times New Roman" w:hAnsi="Times New Roman" w:ascii="Times New Roman"/>
          <w:sz w:val="24"/>
          <w:szCs w:val="24"/>
        </w:rPr>
        <w:t xml:space="preserve">. u </w:t>
      </w:r>
      <w:r w:rsidR="001608A9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133FE1">
        <w:rPr>
          <w:rFonts w:cs="Times New Roman" w:hAnsi="Times New Roman" w:ascii="Times New Roman"/>
          <w:sz w:val="24"/>
          <w:szCs w:val="24"/>
        </w:rPr>
        <w:t>sati, kad</w:t>
      </w:r>
      <w:r w:rsidR="001608A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33FE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608A9" w:rsidR="00BA2032" w:rsidRPr="00133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II.</w:t>
      </w:r>
      <w:r w:rsidR="00F719CD" w:rsidRPr="00133FE1">
        <w:rPr>
          <w:rFonts w:cs="Times New Roman" w:hAnsi="Times New Roman" w:ascii="Times New Roman"/>
          <w:sz w:val="24"/>
          <w:szCs w:val="24"/>
        </w:rPr>
        <w:tab/>
      </w:r>
      <w:r w:rsidRPr="00133FE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D0CE9" w:rsidRPr="00133FE1">
        <w:rPr>
          <w:rFonts w:cs="Times New Roman" w:hAnsi="Times New Roman" w:ascii="Times New Roman"/>
          <w:sz w:val="24"/>
          <w:szCs w:val="24"/>
        </w:rPr>
        <w:t xml:space="preserve"> </w:t>
      </w:r>
      <w:r w:rsidR="0001261C">
        <w:rPr>
          <w:rFonts w:cs="Times New Roman" w:hAnsi="Times New Roman" w:ascii="Times New Roman"/>
          <w:sz w:val="24"/>
          <w:szCs w:val="24"/>
        </w:rPr>
        <w:t>Damir Debeljuh</w:t>
      </w:r>
      <w:r w:rsidR="001608A9">
        <w:rPr>
          <w:rFonts w:cs="Times New Roman" w:hAnsi="Times New Roman" w:ascii="Times New Roman"/>
          <w:sz w:val="24"/>
          <w:szCs w:val="24"/>
        </w:rPr>
        <w:t xml:space="preserve"> (OIB </w:t>
      </w:r>
      <w:r w:rsidR="001608A9" w:rsidRPr="001608A9">
        <w:rPr>
          <w:rFonts w:cs="Times New Roman" w:hAnsi="Times New Roman" w:ascii="Times New Roman"/>
          <w:sz w:val="24"/>
          <w:szCs w:val="24"/>
        </w:rPr>
        <w:t>29203139768</w:t>
      </w:r>
      <w:r w:rsidR="001608A9">
        <w:rPr>
          <w:rFonts w:cs="Times New Roman" w:hAnsi="Times New Roman" w:ascii="Times New Roman"/>
          <w:sz w:val="24"/>
          <w:szCs w:val="24"/>
        </w:rPr>
        <w:t>), Laginjina 6, Pula.</w:t>
      </w:r>
      <w:r w:rsidR="00F719CD" w:rsidRPr="00133F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33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III.</w:t>
      </w:r>
      <w:r w:rsidR="00F719CD" w:rsidRPr="00133FE1">
        <w:rPr>
          <w:rFonts w:cs="Times New Roman" w:hAnsi="Times New Roman" w:ascii="Times New Roman"/>
          <w:sz w:val="24"/>
          <w:szCs w:val="24"/>
        </w:rPr>
        <w:tab/>
      </w:r>
      <w:r w:rsidRPr="00133FE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608A9">
        <w:rPr>
          <w:rFonts w:cs="Times New Roman" w:hAnsi="Times New Roman" w:ascii="Times New Roman"/>
          <w:sz w:val="24"/>
          <w:szCs w:val="24"/>
        </w:rPr>
        <w:t xml:space="preserve">ATLETSKI KLUB "AKADEMIJA </w:t>
      </w:r>
      <w:r w:rsidR="00FB197F" w:rsidRPr="00133FE1">
        <w:rPr>
          <w:rFonts w:cs="Times New Roman" w:hAnsi="Times New Roman" w:ascii="Times New Roman"/>
          <w:sz w:val="24"/>
          <w:szCs w:val="24"/>
        </w:rPr>
        <w:t>ATLETSKIH VJEŠTINA“ Jože Vlahovića 4, Rijeka ( OIB 10724450886 )</w:t>
      </w:r>
      <w:r w:rsidR="00F719CD" w:rsidRPr="00133FE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I</w:t>
      </w:r>
      <w:r w:rsidR="007145AD" w:rsidRPr="00133FE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33FE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33FE1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133FE1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133FE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33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V.</w:t>
      </w:r>
      <w:r w:rsidR="00F719CD" w:rsidRPr="00133FE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33FE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33FE1">
        <w:rPr>
          <w:rFonts w:cs="Times New Roman" w:hAnsi="Times New Roman" w:ascii="Times New Roman"/>
          <w:sz w:val="24"/>
          <w:szCs w:val="24"/>
        </w:rPr>
        <w:t xml:space="preserve">će se </w:t>
      </w:r>
      <w:r w:rsidRPr="00133FE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33FE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33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3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08A9" w:rsidP="00565B1A" w:rsidR="00565B1A" w:rsidRPr="00133FE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133FE1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FB197F" w:rsidRPr="00133FE1">
        <w:rPr>
          <w:rFonts w:cs="Times New Roman" w:hAnsi="Times New Roman" w:ascii="Times New Roman"/>
          <w:sz w:val="24"/>
          <w:szCs w:val="24"/>
        </w:rPr>
        <w:t xml:space="preserve">ATLETSKI KLUB </w:t>
      </w:r>
      <w:r>
        <w:rPr>
          <w:rFonts w:cs="Times New Roman" w:hAnsi="Times New Roman" w:ascii="Times New Roman"/>
          <w:sz w:val="24"/>
          <w:szCs w:val="24"/>
        </w:rPr>
        <w:t xml:space="preserve">"AKADEMIJA </w:t>
      </w:r>
      <w:r w:rsidR="00FB197F" w:rsidRPr="00133FE1">
        <w:rPr>
          <w:rFonts w:cs="Times New Roman" w:hAnsi="Times New Roman" w:ascii="Times New Roman"/>
          <w:sz w:val="24"/>
          <w:szCs w:val="24"/>
        </w:rPr>
        <w:t>ATLETSKIH VJEŠTINA“ Jože Vlahovića 4, Rijeka ( OIB 10724450886 )</w:t>
      </w:r>
      <w:r w:rsidR="00565B1A" w:rsidRPr="00133FE1">
        <w:rPr>
          <w:rFonts w:cs="Times New Roman" w:hAnsi="Times New Roman" w:ascii="Times New Roman"/>
          <w:sz w:val="24"/>
          <w:szCs w:val="24"/>
        </w:rPr>
        <w:t>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133FE1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</w:t>
      </w:r>
      <w:r w:rsidR="00565B1A" w:rsidRPr="00133FE1">
        <w:rPr>
          <w:rFonts w:cs="Times New Roman" w:hAnsi="Times New Roman" w:ascii="Times New Roman"/>
          <w:sz w:val="24"/>
          <w:szCs w:val="24"/>
        </w:rPr>
        <w:lastRenderedPageBreak/>
        <w:t xml:space="preserve">podatak da je ukupan iznos duga na dan </w:t>
      </w:r>
      <w:r w:rsidR="00FB197F" w:rsidRPr="00133FE1">
        <w:rPr>
          <w:rFonts w:cs="Times New Roman" w:hAnsi="Times New Roman" w:ascii="Times New Roman"/>
          <w:sz w:val="24"/>
          <w:szCs w:val="24"/>
        </w:rPr>
        <w:t xml:space="preserve">1. rujna  </w:t>
      </w:r>
      <w:r>
        <w:rPr>
          <w:rFonts w:cs="Times New Roman" w:hAnsi="Times New Roman" w:ascii="Times New Roman"/>
          <w:sz w:val="24"/>
          <w:szCs w:val="24"/>
        </w:rPr>
        <w:t>2015.</w:t>
      </w:r>
      <w:r w:rsidR="00565B1A" w:rsidRPr="00133FE1">
        <w:rPr>
          <w:rFonts w:cs="Times New Roman" w:hAnsi="Times New Roman" w:ascii="Times New Roman"/>
          <w:sz w:val="24"/>
          <w:szCs w:val="24"/>
        </w:rPr>
        <w:t xml:space="preserve"> evidentiran na temelju neizvršenih osnova za plaćanje u neprekinutom razdoblju od 120 dana, u iznosu od 1</w:t>
      </w:r>
      <w:r w:rsidR="00FB197F" w:rsidRPr="00133FE1">
        <w:rPr>
          <w:rFonts w:cs="Times New Roman" w:hAnsi="Times New Roman" w:ascii="Times New Roman"/>
          <w:sz w:val="24"/>
          <w:szCs w:val="24"/>
        </w:rPr>
        <w:t>5</w:t>
      </w:r>
      <w:r w:rsidR="00565B1A" w:rsidRPr="00133FE1">
        <w:rPr>
          <w:rFonts w:cs="Times New Roman" w:hAnsi="Times New Roman" w:ascii="Times New Roman"/>
          <w:sz w:val="24"/>
          <w:szCs w:val="24"/>
        </w:rPr>
        <w:t>.</w:t>
      </w:r>
      <w:r w:rsidR="00FB197F" w:rsidRPr="00133FE1">
        <w:rPr>
          <w:rFonts w:cs="Times New Roman" w:hAnsi="Times New Roman" w:ascii="Times New Roman"/>
          <w:sz w:val="24"/>
          <w:szCs w:val="24"/>
        </w:rPr>
        <w:t>031,21</w:t>
      </w:r>
      <w:r w:rsidR="00565B1A" w:rsidRPr="00133FE1">
        <w:rPr>
          <w:rFonts w:cs="Times New Roman" w:hAnsi="Times New Roman" w:ascii="Times New Roman"/>
          <w:sz w:val="24"/>
          <w:szCs w:val="24"/>
        </w:rPr>
        <w:t xml:space="preserve"> kn, te da  podnositelj zahtjeva ne raspolaže s podacima o imovini pravnih osoba.</w:t>
      </w:r>
    </w:p>
    <w:p w:rsidRDefault="00565B1A" w:rsidP="00565B1A" w:rsidR="00565B1A" w:rsidRPr="00133FE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sudskoga registra. </w:t>
      </w:r>
    </w:p>
    <w:p w:rsidRDefault="00565B1A" w:rsidP="00565B1A" w:rsidR="00565B1A" w:rsidRPr="00133FE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1608A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33FE1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</w:t>
      </w:r>
      <w:r w:rsidR="001608A9">
        <w:rPr>
          <w:rFonts w:cs="Times New Roman" w:hAnsi="Times New Roman" w:ascii="Times New Roman"/>
          <w:sz w:val="24"/>
          <w:szCs w:val="24"/>
        </w:rPr>
        <w:t xml:space="preserve">užnika iz registra, te potvrdu </w:t>
      </w:r>
      <w:r w:rsidRPr="00133FE1">
        <w:rPr>
          <w:rFonts w:cs="Times New Roman" w:hAnsi="Times New Roman" w:ascii="Times New Roman"/>
          <w:sz w:val="24"/>
          <w:szCs w:val="24"/>
        </w:rPr>
        <w:t>HR</w:t>
      </w:r>
      <w:r w:rsidR="001608A9">
        <w:rPr>
          <w:rFonts w:cs="Times New Roman" w:hAnsi="Times New Roman" w:ascii="Times New Roman"/>
          <w:sz w:val="24"/>
          <w:szCs w:val="24"/>
        </w:rPr>
        <w:t xml:space="preserve">VATSKOG </w:t>
      </w:r>
      <w:r w:rsidRPr="00133FE1">
        <w:rPr>
          <w:rFonts w:cs="Times New Roman" w:hAnsi="Times New Roman" w:ascii="Times New Roman"/>
          <w:sz w:val="24"/>
          <w:szCs w:val="24"/>
        </w:rPr>
        <w:t xml:space="preserve">ZAVODA ZA MIROVINSKO OSIGURANJE ( list 7 spisa ) iz koje je utvrđeno da dužnik nema zaposlenih. </w:t>
      </w:r>
    </w:p>
    <w:p w:rsidRDefault="00565B1A" w:rsidP="00565B1A" w:rsidR="00565B1A" w:rsidRPr="00133FE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1608A9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133FE1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1608A9">
        <w:rPr>
          <w:rFonts w:cs="Times New Roman" w:hAnsi="Times New Roman" w:ascii="Times New Roman"/>
          <w:sz w:val="24"/>
          <w:szCs w:val="24"/>
        </w:rPr>
        <w:t xml:space="preserve">5. veljače </w:t>
      </w:r>
      <w:r w:rsidRPr="00133FE1">
        <w:rPr>
          <w:rFonts w:cs="Times New Roman" w:hAnsi="Times New Roman" w:ascii="Times New Roman"/>
          <w:sz w:val="24"/>
          <w:szCs w:val="24"/>
        </w:rPr>
        <w:t>201</w:t>
      </w:r>
      <w:r w:rsidR="001608A9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133FE1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1608A9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133FE1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</w:t>
      </w:r>
      <w:r w:rsidR="001608A9">
        <w:rPr>
          <w:rFonts w:cs="Times New Roman" w:hAnsi="Times New Roman" w:ascii="Times New Roman"/>
          <w:sz w:val="24"/>
          <w:szCs w:val="24"/>
        </w:rPr>
        <w:t xml:space="preserve">ga postupka iz članka 431. tog </w:t>
      </w:r>
      <w:r w:rsidRPr="00133FE1">
        <w:rPr>
          <w:rFonts w:cs="Times New Roman" w:hAnsi="Times New Roman" w:ascii="Times New Roman"/>
          <w:sz w:val="24"/>
          <w:szCs w:val="24"/>
        </w:rPr>
        <w:t>Zakona.</w:t>
      </w:r>
    </w:p>
    <w:p w:rsidRDefault="00565B1A" w:rsidP="00565B1A" w:rsidR="00565B1A" w:rsidRPr="00133FE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1608A9">
        <w:rPr>
          <w:rFonts w:cs="Times New Roman" w:hAnsi="Times New Roman" w:ascii="Times New Roman"/>
          <w:sz w:val="24"/>
          <w:szCs w:val="24"/>
        </w:rPr>
        <w:t>e</w:t>
      </w:r>
      <w:r w:rsidRPr="00133FE1">
        <w:rPr>
          <w:rFonts w:cs="Times New Roman" w:hAnsi="Times New Roman" w:ascii="Times New Roman"/>
          <w:sz w:val="24"/>
          <w:szCs w:val="24"/>
        </w:rPr>
        <w:t xml:space="preserve"> 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133FE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Stoga se, sukladno o</w:t>
      </w:r>
      <w:r w:rsidR="001608A9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133FE1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1608A9" w:rsidR="001608A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1608A9">
        <w:rPr>
          <w:rFonts w:cs="Times New Roman" w:hAnsi="Times New Roman" w:ascii="Times New Roman"/>
          <w:sz w:val="24"/>
          <w:szCs w:val="24"/>
        </w:rPr>
        <w:t xml:space="preserve">je </w:t>
      </w:r>
      <w:r w:rsidRPr="00133FE1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1608A9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133FE1">
        <w:rPr>
          <w:rFonts w:cs="Times New Roman" w:hAnsi="Times New Roman" w:ascii="Times New Roman"/>
          <w:sz w:val="24"/>
          <w:szCs w:val="24"/>
        </w:rPr>
        <w:t>članka 131. i</w:t>
      </w:r>
      <w:r w:rsidR="001608A9">
        <w:rPr>
          <w:rFonts w:cs="Times New Roman" w:hAnsi="Times New Roman" w:ascii="Times New Roman"/>
          <w:sz w:val="24"/>
          <w:szCs w:val="24"/>
        </w:rPr>
        <w:t xml:space="preserve"> članka 132. SZ, te članka 432.</w:t>
      </w:r>
      <w:r w:rsidRPr="00133FE1">
        <w:rPr>
          <w:rFonts w:cs="Times New Roman" w:hAnsi="Times New Roman" w:ascii="Times New Roman"/>
          <w:sz w:val="24"/>
          <w:szCs w:val="24"/>
        </w:rPr>
        <w:t xml:space="preserve"> SZ odlučio kao u izreci ovo</w:t>
      </w:r>
      <w:r w:rsidR="001608A9">
        <w:rPr>
          <w:rFonts w:cs="Times New Roman" w:hAnsi="Times New Roman" w:ascii="Times New Roman"/>
          <w:sz w:val="24"/>
          <w:szCs w:val="24"/>
        </w:rPr>
        <w:t>g rješenja.</w:t>
      </w:r>
    </w:p>
    <w:p w:rsidRDefault="001608A9" w:rsidP="001608A9" w:rsidR="001608A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1608A9" w:rsidR="00565B1A" w:rsidRPr="00133FE1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608A9">
        <w:rPr>
          <w:rFonts w:cs="Times New Roman" w:hAnsi="Times New Roman" w:ascii="Times New Roman"/>
          <w:sz w:val="24"/>
          <w:szCs w:val="24"/>
        </w:rPr>
        <w:t>13</w:t>
      </w:r>
      <w:r w:rsidRPr="00133FE1">
        <w:rPr>
          <w:rFonts w:cs="Times New Roman" w:hAnsi="Times New Roman" w:ascii="Times New Roman"/>
          <w:sz w:val="24"/>
          <w:szCs w:val="24"/>
        </w:rPr>
        <w:t xml:space="preserve">. </w:t>
      </w:r>
      <w:r w:rsidR="001608A9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33FE1">
        <w:rPr>
          <w:rFonts w:cs="Times New Roman" w:hAnsi="Times New Roman" w:ascii="Times New Roman"/>
          <w:sz w:val="24"/>
          <w:szCs w:val="24"/>
        </w:rPr>
        <w:t>2016.</w:t>
      </w:r>
    </w:p>
    <w:p w:rsidRDefault="00565B1A" w:rsidP="001608A9" w:rsidR="00565B1A" w:rsidRPr="001608A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1608A9" w:rsidR="001608A9" w:rsidRPr="001608A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08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1608A9">
        <w:rPr>
          <w:rFonts w:cs="Times New Roman" w:hAnsi="Times New Roman" w:ascii="Times New Roman"/>
          <w:sz w:val="24"/>
          <w:szCs w:val="24"/>
        </w:rPr>
        <w:t xml:space="preserve">     </w:t>
      </w:r>
      <w:r w:rsidRPr="001608A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608A9" w:rsidP="001608A9" w:rsidR="00565B1A" w:rsidRPr="001608A9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65B1A" w:rsidRPr="001608A9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1608A9" w:rsidP="001608A9" w:rsidR="001608A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608A9" w:rsidP="001608A9" w:rsidR="001608A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1608A9" w:rsidR="001608A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565B1A" w:rsidP="001608A9" w:rsidR="00565B1A" w:rsidRPr="00133FE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33FE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565B1A" w:rsidRPr="00133FE1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D0A" w:rsidP="001C77A5" w:rsidR="00621D0A">
      <w:pPr>
        <w:spacing w:lineRule="auto" w:line="240" w:after="0"/>
      </w:pPr>
      <w:r>
        <w:separator/>
      </w:r>
    </w:p>
  </w:endnote>
  <w:endnote w:id="0" w:type="continuationSeparator">
    <w:p w:rsidRDefault="00621D0A" w:rsidP="001C77A5" w:rsidR="00621D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859012726"/>
      <w:docPartObj>
        <w:docPartGallery w:val="Page Numbers (Bottom of Page)"/>
        <w:docPartUnique/>
      </w:docPartObj>
    </w:sdtPr>
    <w:sdtEndPr/>
    <w:sdtContent>
      <w:p w:rsidRDefault="00133FE1" w:rsidR="00133FE1" w:rsidRPr="00133FE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33FE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33FE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33FE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772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33FE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33FE1" w:rsidR="00133F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D0A" w:rsidP="001C77A5" w:rsidR="00621D0A">
      <w:pPr>
        <w:spacing w:lineRule="auto" w:line="240" w:after="0"/>
      </w:pPr>
      <w:r>
        <w:separator/>
      </w:r>
    </w:p>
  </w:footnote>
  <w:footnote w:id="0" w:type="continuationSeparator">
    <w:p w:rsidRDefault="00621D0A" w:rsidP="001C77A5" w:rsidR="00621D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FB197F">
      <w:rPr>
        <w:rFonts w:cs="Times New Roman" w:hAnsi="Times New Roman" w:ascii="Times New Roman"/>
        <w:sz w:val="24"/>
        <w:szCs w:val="24"/>
      </w:rPr>
      <w:t>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261C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0F1E4A"/>
    <w:rsid w:val="00112CCC"/>
    <w:rsid w:val="00114B3A"/>
    <w:rsid w:val="00131D11"/>
    <w:rsid w:val="00133FE1"/>
    <w:rsid w:val="001444F3"/>
    <w:rsid w:val="001457ED"/>
    <w:rsid w:val="001606CF"/>
    <w:rsid w:val="001608A9"/>
    <w:rsid w:val="00164426"/>
    <w:rsid w:val="0017194F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5B1A"/>
    <w:rsid w:val="00570AF0"/>
    <w:rsid w:val="005A10FA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1D0A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6F7721"/>
    <w:rsid w:val="007145AD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0734"/>
    <w:rsid w:val="00BA150F"/>
    <w:rsid w:val="00BA2032"/>
    <w:rsid w:val="00BC427B"/>
    <w:rsid w:val="00BC77AD"/>
    <w:rsid w:val="00BD0CE9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24540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7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7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7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7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7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7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AKADEMIJA ATLETSKIH VJEŠTINA</izvorni_sadrzaj>
    <derivirana_varijabla naziv="DomainObject.Predmet.ProtustrankaFormated_1">  Atletski klub AKADEMIJA ATLETSKIH VJEŠTINA</derivirana_varijabla>
  </DomainObject.Predmet.ProtustrankaFormated>
  <DomainObject.Predmet.ProtustrankaFormatedOIB>
    <izvorni_sadrzaj>  Atletski klub AKADEMIJA ATLETSKIH VJEŠTINA, OIB 10724450886</izvorni_sadrzaj>
    <derivirana_varijabla naziv="DomainObject.Predmet.ProtustrankaFormatedOIB_1">  Atletski klub AKADEMIJA ATLETSKIH VJEŠTINA, OIB 10724450886</derivirana_varijabla>
  </DomainObject.Predmet.ProtustrankaFormatedOIB>
  <DomainObject.Predmet.ProtustrankaFormatedWithAdress>
    <izvorni_sadrzaj> Atletski klub AKADEMIJA ATLETSKIH VJEŠTINA, Jože Vlahovića 4, 51000 Rijeka</izvorni_sadrzaj>
    <derivirana_varijabla naziv="DomainObject.Predmet.ProtustrankaFormatedWithAdress_1"> Atletski klub AKADEMIJA ATLETSKIH VJEŠTINA, Jože Vlahovića 4, 51000 Rijeka</derivirana_varijabla>
  </DomainObject.Predmet.ProtustrankaFormatedWithAdress>
  <DomainObject.Predmet.ProtustrankaFormatedWithAdressOIB>
    <izvorni_sadrzaj> Atletski klub AKADEMIJA ATLETSKIH VJEŠTINA, OIB 10724450886, Jože Vlahovića 4, 51000 Rijeka</izvorni_sadrzaj>
    <derivirana_varijabla naziv="DomainObject.Predmet.ProtustrankaFormatedWithAdressOIB_1"> Atletski klub AKADEMIJA ATLETSKIH VJEŠTINA, OIB 10724450886, Jože Vlahovića 4, 51000 Rijeka</derivirana_varijabla>
  </DomainObject.Predmet.ProtustrankaFormatedWithAdressOIB>
  <DomainObject.Predmet.ProtustrankaWithAdress>
    <izvorni_sadrzaj>Atletski klub AKADEMIJA ATLETSKIH VJEŠTINA Jože Vlahovića 4, 51000 Rijeka</izvorni_sadrzaj>
    <derivirana_varijabla naziv="DomainObject.Predmet.ProtustrankaWithAdress_1">Atletski klub AKADEMIJA ATLETSKIH VJEŠTINA Jože Vlahovića 4, 51000 Rijeka</derivirana_varijabla>
  </DomainObject.Predmet.ProtustrankaWithAdress>
  <DomainObject.Predmet.ProtustrankaWithAdressOIB>
    <izvorni_sadrzaj>Atletski klub AKADEMIJA ATLETSKIH VJEŠTINA, OIB 10724450886, Jože Vlahovića 4, 51000 Rijeka</izvorni_sadrzaj>
    <derivirana_varijabla naziv="DomainObject.Predmet.ProtustrankaWithAdressOIB_1">Atletski klub AKADEMIJA ATLETSKIH VJEŠTINA, OIB 10724450886, Jože Vlahovića 4, 51000 Rijeka</derivirana_varijabla>
  </DomainObject.Predmet.ProtustrankaWithAdressOIB>
  <DomainObject.Predmet.ProtustrankaNazivFormated>
    <izvorni_sadrzaj>Atletski klub AKADEMIJA ATLETSKIH VJEŠTINA</izvorni_sadrzaj>
    <derivirana_varijabla naziv="DomainObject.Predmet.ProtustrankaNazivFormated_1">Atletski klub AKADEMIJA ATLETSKIH VJEŠTINA</derivirana_varijabla>
  </DomainObject.Predmet.ProtustrankaNazivFormated>
  <DomainObject.Predmet.ProtustrankaNazivFormatedOIB>
    <izvorni_sadrzaj>Atletski klub AKADEMIJA ATLETSKIH VJEŠTINA, OIB 10724450886</izvorni_sadrzaj>
    <derivirana_varijabla naziv="DomainObject.Predmet.ProtustrankaNazivFormatedOIB_1">Atletski klub AKADEMIJA ATLETSKIH VJEŠTINA, OIB 10724450886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Atletski klub AKADEMIJA ATLETSKIH VJEŠTINA</item>
    </izvorni_sadrzaj>
    <derivirana_varijabla naziv="DomainObject.Predmet.ProtuStrankaListFormated_1">
      <item>Atletski klub AKADEMIJA ATLETSKIH VJEŠTINA</item>
    </derivirana_varijabla>
  </DomainObject.Predmet.ProtuStrankaListFormated>
  <DomainObject.Predmet.ProtuStrankaListFormatedOIB>
    <izvorni_sadrzaj>
      <item>Atletski klub AKADEMIJA ATLETSKIH VJEŠTINA, OIB 10724450886</item>
    </izvorni_sadrzaj>
    <derivirana_varijabla naziv="DomainObject.Predmet.ProtuStrankaListFormatedOIB_1">
      <item>Atletski klub AKADEMIJA ATLETSKIH VJEŠTINA, OIB 10724450886</item>
    </derivirana_varijabla>
  </DomainObject.Predmet.ProtuStrankaListFormatedOIB>
  <DomainObject.Predmet.ProtuStrankaListFormatedWithAdress>
    <izvorni_sadrzaj>
      <item>Atletski klub AKADEMIJA ATLETSKIH VJEŠTINA, Jože Vlahovića 4, 51000 Rijeka</item>
    </izvorni_sadrzaj>
    <derivirana_varijabla naziv="DomainObject.Predmet.ProtuStrankaListFormatedWithAdress_1">
      <item>Atletski klub AKADEMIJA ATLETSKIH VJEŠTINA, Jože Vlahovića 4, 51000 Rijeka</item>
    </derivirana_varijabla>
  </DomainObject.Predmet.ProtuStrankaListFormatedWithAdress>
  <DomainObject.Predmet.ProtuStrankaListFormatedWithAdressOIB>
    <izvorni_sadrzaj>
      <item>Atletski klub AKADEMIJA ATLETSKIH VJEŠTINA, OIB 10724450886, Jože Vlahovića 4, 51000 Rijeka</item>
    </izvorni_sadrzaj>
    <derivirana_varijabla naziv="DomainObject.Predmet.ProtuStrankaListFormatedWithAdressOIB_1">
      <item>Atletski klub AKADEMIJA ATLETSKIH VJEŠTINA, OIB 10724450886, Jože Vlahovića 4, 51000 Rijeka</item>
    </derivirana_varijabla>
  </DomainObject.Predmet.ProtuStrankaListFormatedWithAdressOIB>
  <DomainObject.Predmet.ProtuStrankaListNazivFormated>
    <izvorni_sadrzaj>
      <item>Atletski klub AKADEMIJA ATLETSKIH VJEŠTINA</item>
    </izvorni_sadrzaj>
    <derivirana_varijabla naziv="DomainObject.Predmet.ProtuStrankaListNazivFormated_1">
      <item>Atletski klub AKADEMIJA ATLETSKIH VJEŠTINA</item>
    </derivirana_varijabla>
  </DomainObject.Predmet.ProtuStrankaListNazivFormated>
  <DomainObject.Predmet.ProtuStrankaListNazivFormatedOIB>
    <izvorni_sadrzaj>
      <item>Atletski klub AKADEMIJA ATLETSKIH VJEŠTINA, OIB 10724450886</item>
    </izvorni_sadrzaj>
    <derivirana_varijabla naziv="DomainObject.Predmet.ProtuStrankaListNazivFormatedOIB_1">
      <item>Atletski klub AKADEMIJA ATLETSKIH VJEŠTINA, OIB 10724450886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Atletski klub AKADEMIJA ATLETSKIH VJEŠTINA</izvorni_sadrzaj>
    <derivirana_varijabla naziv="DomainObject.Predmet.ProtustrankaIDrugi_1">Atletski klub AKADEMIJA ATLETSKIH VJEŠTINA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Atletski klub AKADEMIJA ATLETSKIH VJEŠTINA, OIB 10724450886, Jože Vlahovića 4, 51000 Rijeka</izvorni_sadrzaj>
    <derivirana_varijabla naziv="DomainObject.Predmet.ProtustrankaIDrugiAdressOIB_1">Atletski klub AKADEMIJA ATLETSKIH VJEŠTINA, OIB 10724450886, Jože Vlahovića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Atletski klub AKADEMIJA ATLETSKIH VJEŠTINA</item>
    </izvorni_sadrzaj>
    <derivirana_varijabla naziv="DomainObject.Predmet.SudioniciListNaziv_1">
      <item>FINA  Rijeka</item>
      <item>Atletski klub AKADEMIJA ATLETSKIH VJEŠTINA</item>
    </derivirana_varijabla>
  </DomainObject.Predmet.SudioniciListNaziv>
  <DomainObject.Predmet.SudioniciListAdressOIB>
    <izvorni_sadrzaj>
      <item>FINA  Rijeka, OIB 85821130368, Frana Kurelca 8,51000 Rijeka</item>
      <item>Atletski klub AKADEMIJA ATLETSKIH VJEŠTINA, OIB 10724450886, Jože Vlahovića 4,51000 Rijeka</item>
    </izvorni_sadrzaj>
    <derivirana_varijabla naziv="DomainObject.Predmet.SudioniciListAdressOIB_1">
      <item>FINA  Rijeka, OIB 85821130368, Frana Kurelca 8,51000 Rijeka</item>
      <item>Atletski klub AKADEMIJA ATLETSKIH VJEŠTINA, OIB 10724450886, Jože Vlahovića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10724450886</item>
    </izvorni_sadrzaj>
    <derivirana_varijabla naziv="DomainObject.Predmet.SudioniciListNazivOIB_1">
      <item>, OIB 85821130368</item>
      <item>, OIB 10724450886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674</properties:Words>
  <properties:Characters>3586</properties:Characters>
  <properties:Lines>89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2016-05-13T06:26:00Z</dcterms:created>
  <dc:creator>Liljana Ugrin</dc:creator>
  <cp:lastModifiedBy>Sonja Krapić</cp:lastModifiedBy>
  <cp:lastPrinted>2016-05-13T07:34:00Z</cp:lastPrinted>
  <dcterms:modified xmlns:xsi="http://www.w3.org/2001/XMLSchema-instance" xsi:type="dcterms:W3CDTF">2016-05-13T07:35:00Z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