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fd7f" w14:paraId="04cfd7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4405">
        <w:t>1</w:t>
      </w:r>
      <w:r w:rsidR="0019666C">
        <w:t>712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19666C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19666C" w:rsidRPr="0019666C">
        <w:t>FEROELEKTRO d.o.o. za proizvodnju, trgovinu i zastupanja, Osijek, M. Divalta 322, MBS: 030064427, OIB: 37648922322</w:t>
      </w:r>
      <w:r w:rsidR="00450C50" w:rsidRPr="00450C50">
        <w:t xml:space="preserve">, dana </w:t>
      </w:r>
      <w:r w:rsidR="00B04405">
        <w:t>2</w:t>
      </w:r>
      <w:r w:rsidR="0019666C">
        <w:t>9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19666C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19666C" w:rsidRPr="0019666C">
        <w:t>FEROELEKTRO d.o.o. za proizvodnju, trgovinu i zastupanja, Osijek, M. Divalta 322, MBS: 030064427, OIB: 37648922322</w:t>
      </w:r>
      <w:r>
        <w:t>.</w:t>
      </w:r>
    </w:p>
    <w:p w:rsidRDefault="007B7EDC" w:rsidP="004E475E" w:rsidR="007B7EDC">
      <w:pPr>
        <w:jc w:val="both"/>
      </w:pPr>
    </w:p>
    <w:p w:rsidRDefault="007B7EDC" w:rsidP="00256725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256725" w:rsidRPr="00256725">
        <w:t>Zoran Subotić, Beli Manastir, Kralja Tomislava 51A, OIB 09071761803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19666C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19666C" w:rsidRPr="0019666C">
        <w:t>FEROELEKTRO d.o.o. za proizvodnju, trgovinu i zastupanja, Osijek, M. Divalta 322, MBS: 030064427, OIB: 37648922322</w:t>
      </w:r>
    </w:p>
    <w:p w:rsidRDefault="003C7EC1" w:rsidP="009365DD" w:rsidR="003C7EC1">
      <w:pPr>
        <w:jc w:val="both"/>
      </w:pPr>
    </w:p>
    <w:p w:rsidRDefault="0019666C" w:rsidP="00A320F5" w:rsidR="00F12013">
      <w:pPr>
        <w:ind w:firstLine="720" w:left="2160"/>
      </w:pPr>
      <w:r>
        <w:t>6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4C3544">
        <w:t>9</w:t>
      </w:r>
      <w:r w:rsidR="00650092">
        <w:t>,</w:t>
      </w:r>
      <w:r w:rsidR="004C3544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19666C">
        <w:t>20</w:t>
      </w:r>
      <w:r w:rsidR="00F82857">
        <w:t>.0</w:t>
      </w:r>
      <w:r w:rsidR="00C44D6A">
        <w:t>5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19666C" w:rsidRPr="0019666C">
        <w:t>FEROELEKTRO d.o.o. za proizvodnju, trgovinu i zastupanja, Osijek, M. Divalta 322, MBS: 030064427, OIB: 37648922322</w:t>
      </w:r>
      <w:r w:rsidR="00F82857">
        <w:t xml:space="preserve">, temeljem odredbe čl. </w:t>
      </w:r>
      <w:r w:rsidR="00D70CDE">
        <w:t>444</w:t>
      </w:r>
      <w:r w:rsidR="00F82857">
        <w:t xml:space="preserve">. st. </w:t>
      </w:r>
      <w:r w:rsidR="00D70CDE">
        <w:t>2</w:t>
      </w:r>
      <w:r w:rsidR="00F82857">
        <w:t>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C44D6A" w:rsidP="00C44D6A" w:rsidR="00C44D6A">
      <w:pPr>
        <w:ind w:firstLine="720"/>
        <w:jc w:val="both"/>
      </w:pPr>
      <w:r>
        <w:t xml:space="preserve">U prijedlogu je navela da na dan </w:t>
      </w:r>
      <w:r w:rsidR="00D70CDE">
        <w:t>1</w:t>
      </w:r>
      <w:r>
        <w:t>.0</w:t>
      </w:r>
      <w:r w:rsidR="00D70CDE">
        <w:t>9</w:t>
      </w:r>
      <w:r>
        <w:t>.201</w:t>
      </w:r>
      <w:r w:rsidR="00D70CDE">
        <w:t>5</w:t>
      </w:r>
      <w:r>
        <w:t xml:space="preserve">. dužnik u Očevidniku redoslijeda osnova za plaćanje ima evidentirane neizvršene osnove za plaćanje u neprekinutom razdoblju od </w:t>
      </w:r>
      <w:r w:rsidR="00D70CDE">
        <w:t>966</w:t>
      </w:r>
      <w:r>
        <w:t xml:space="preserve"> dana, u ukupnom iznosu od </w:t>
      </w:r>
      <w:r w:rsidR="00D70CDE">
        <w:t>920.456,60</w:t>
      </w:r>
      <w:r>
        <w:t xml:space="preserve"> kn, u koji iznos je uračunata kamata i naknada FINE za provedbe ovrhe na novčanim sredstvima dužnika. Navodi da dužnik ima </w:t>
      </w:r>
      <w:r w:rsidR="00D70CDE">
        <w:t>5</w:t>
      </w:r>
      <w:r>
        <w:t xml:space="preserve"> zaposlena radnika.</w:t>
      </w:r>
    </w:p>
    <w:p w:rsidRDefault="00C44D6A" w:rsidP="00C44D6A" w:rsidR="00C44D6A">
      <w:pPr>
        <w:ind w:firstLine="720"/>
        <w:jc w:val="both"/>
      </w:pPr>
    </w:p>
    <w:p w:rsidRDefault="00C44D6A" w:rsidP="00C44D6A" w:rsidR="00C44D6A">
      <w:pPr>
        <w:ind w:firstLine="720"/>
        <w:jc w:val="both"/>
      </w:pPr>
      <w:r>
        <w:t xml:space="preserve">Dostavlja  popis računa i oročenih novčanih sredstava dužnika na dan </w:t>
      </w:r>
      <w:r w:rsidR="00D70CDE">
        <w:t>18</w:t>
      </w:r>
      <w:r>
        <w:t xml:space="preserve">.05.2016., te navodi da na dan </w:t>
      </w:r>
      <w:r w:rsidR="003B35C9">
        <w:t>1</w:t>
      </w:r>
      <w:r>
        <w:t>3.0</w:t>
      </w:r>
      <w:r w:rsidR="003B35C9">
        <w:t>6</w:t>
      </w:r>
      <w:r>
        <w:t>.2016. na temelju čl. 112. st. 5. SZ dužnik na ime predujma za namirenje troškova stečajnog  postupka nema zaplijenjena novčana sredstva.</w:t>
      </w:r>
    </w:p>
    <w:p w:rsidRDefault="0043315F" w:rsidP="00915CE2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3B35C9">
        <w:t>444</w:t>
      </w:r>
      <w:r w:rsidRPr="00176811">
        <w:t xml:space="preserve">. st. </w:t>
      </w:r>
      <w:r w:rsidR="003B35C9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15CE2">
        <w:t>2</w:t>
      </w:r>
      <w:r w:rsidR="003B35C9">
        <w:t>9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A10460" w:rsidR="00F630EC">
      <w:pPr>
        <w:numPr>
          <w:ilvl w:val="0"/>
          <w:numId w:val="6"/>
        </w:numPr>
        <w:jc w:val="both"/>
      </w:pPr>
      <w:r>
        <w:t xml:space="preserve">Zakonski zastupnik dužnika </w:t>
      </w:r>
      <w:r w:rsidR="003B35C9" w:rsidRPr="00C00A25">
        <w:t>Tihomir Pandžić, Batina, Planina jug 17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F630EC">
        <w:t>9</w:t>
      </w:r>
      <w:r w:rsidR="0043315F">
        <w:t>, 1</w:t>
      </w:r>
      <w:r w:rsidR="00B913A2">
        <w:t>5</w:t>
      </w:r>
      <w:r w:rsidR="00C60AF3">
        <w:t xml:space="preserve"> i 1</w:t>
      </w:r>
      <w:r w:rsidR="00B913A2">
        <w:t>6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B913A2">
        <w:t>6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6C4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19666C" w:rsidRPr="0019666C">
      <w:t>14 St-1712/16-14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56725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42EF8"/>
    <w:rsid w:val="00354972"/>
    <w:rsid w:val="00383A81"/>
    <w:rsid w:val="00394CAB"/>
    <w:rsid w:val="00394D49"/>
    <w:rsid w:val="003B35C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61A8"/>
    <w:rsid w:val="005A0866"/>
    <w:rsid w:val="005A74CE"/>
    <w:rsid w:val="005B28D3"/>
    <w:rsid w:val="00611430"/>
    <w:rsid w:val="00616C4E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84963"/>
    <w:rsid w:val="00B913A2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6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6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St-1712/2016</izvorni_sadrzaj>
    <derivirana_varijabla naziv="DomainObject.Predmet.OznakaBroj_1">St-1712/2016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FEROELEKTRO d.o.o. za proizvodnju, trgovinu i zastupanja</izvorni_sadrzaj>
    <derivirana_varijabla naziv="DomainObject.Predmet.ProtustrankaFormated_1">  FEROELEKTRO d.o.o. za proizvodnju, trgovinu i zastupanja</derivirana_varijabla>
  </DomainObject.Predmet.ProtustrankaFormated>
  <DomainObject.Predmet.ProtustrankaFormatedOIB>
    <izvorni_sadrzaj>  FEROELEKTRO d.o.o. za proizvodnju, trgovinu i zastupanja, OIB 37648922322</izvorni_sadrzaj>
    <derivirana_varijabla naziv="DomainObject.Predmet.ProtustrankaFormatedOIB_1">  FEROELEKTRO d.o.o. za proizvodnju, trgovinu i zastupanja, OIB 37648922322</derivirana_varijabla>
  </DomainObject.Predmet.ProtustrankaFormatedOIB>
  <DomainObject.Predmet.ProtustrankaFormatedWithAdress>
    <izvorni_sadrzaj> FEROELEKTRO d.o.o. za proizvodnju, trgovinu i zastupanja, M.Divalta 322, 31000 Osijek</izvorni_sadrzaj>
    <derivirana_varijabla naziv="DomainObject.Predmet.ProtustrankaFormatedWithAdress_1"> FEROELEKTRO d.o.o. za proizvodnju, trgovinu i zastupanja, M.Divalta 322, 31000 Osijek</derivirana_varijabla>
  </DomainObject.Predmet.ProtustrankaFormatedWithAdress>
  <DomainObject.Predmet.ProtustrankaFormatedWithAdressOIB>
    <izvorni_sadrzaj> FEROELEKTRO d.o.o. za proizvodnju, trgovinu i zastupanja, OIB 37648922322, M.Divalta 322, 31000 Osijek</izvorni_sadrzaj>
    <derivirana_varijabla naziv="DomainObject.Predmet.ProtustrankaFormatedWithAdressOIB_1"> FEROELEKTRO d.o.o. za proizvodnju, trgovinu i zastupanja, OIB 37648922322, M.Divalta 322, 31000 Osijek</derivirana_varijabla>
  </DomainObject.Predmet.ProtustrankaFormatedWithAdressOIB>
  <DomainObject.Predmet.ProtustrankaWithAdress>
    <izvorni_sadrzaj>FEROELEKTRO d.o.o. za proizvodnju, trgovinu i zastupanja M.Divalta 322, 31000 Osijek</izvorni_sadrzaj>
    <derivirana_varijabla naziv="DomainObject.Predmet.ProtustrankaWithAdress_1">FEROELEKTRO d.o.o. za proizvodnju, trgovinu i zastupanja M.Divalta 322, 31000 Osijek</derivirana_varijabla>
  </DomainObject.Predmet.ProtustrankaWithAdress>
  <DomainObject.Predmet.ProtustrankaWithAdressOIB>
    <izvorni_sadrzaj>FEROELEKTRO d.o.o. za proizvodnju, trgovinu i zastupanja, OIB 37648922322, M.Divalta 322, 31000 Osijek</izvorni_sadrzaj>
    <derivirana_varijabla naziv="DomainObject.Predmet.ProtustrankaWithAdressOIB_1">FEROELEKTRO d.o.o. za proizvodnju, trgovinu i zastupanja, OIB 37648922322, M.Divalta 322, 31000 Osijek</derivirana_varijabla>
  </DomainObject.Predmet.ProtustrankaWithAdressOIB>
  <DomainObject.Predmet.ProtustrankaNazivFormated>
    <izvorni_sadrzaj>FEROELEKTRO d.o.o. za proizvodnju, trgovinu i zastupanja</izvorni_sadrzaj>
    <derivirana_varijabla naziv="DomainObject.Predmet.ProtustrankaNazivFormated_1">FEROELEKTRO d.o.o. za proizvodnju, trgovinu i zastupanja</derivirana_varijabla>
  </DomainObject.Predmet.ProtustrankaNazivFormated>
  <DomainObject.Predmet.ProtustrankaNazivFormatedOIB>
    <izvorni_sadrzaj>FEROELEKTRO d.o.o. za proizvodnju, trgovinu i zastupanja, OIB 37648922322</izvorni_sadrzaj>
    <derivirana_varijabla naziv="DomainObject.Predmet.ProtustrankaNazivFormatedOIB_1">FEROELEKTRO d.o.o. za proizvodnju, trgovinu i zastupanja, OIB 37648922322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FEROELEKTRO d.o.o. za proizvodnju, trgovinu i zastupanja</item>
    </izvorni_sadrzaj>
    <derivirana_varijabla naziv="DomainObject.Predmet.ProtuStrankaListFormated_1">
      <item>FEROELEKTRO d.o.o. za proizvodnju, trgovinu i zastupanja</item>
    </derivirana_varijabla>
  </DomainObject.Predmet.ProtuStrankaListFormated>
  <DomainObject.Predmet.ProtuStrankaListFormatedOIB>
    <izvorni_sadrzaj>
      <item>FEROELEKTRO d.o.o. za proizvodnju, trgovinu i zastupanja, OIB 37648922322</item>
    </izvorni_sadrzaj>
    <derivirana_varijabla naziv="DomainObject.Predmet.ProtuStrankaListFormatedOIB_1">
      <item>FEROELEKTRO d.o.o. za proizvodnju, trgovinu i zastupanja, OIB 37648922322</item>
    </derivirana_varijabla>
  </DomainObject.Predmet.ProtuStrankaListFormatedOIB>
  <DomainObject.Predmet.ProtuStrankaListFormatedWithAdress>
    <izvorni_sadrzaj>
      <item>FEROELEKTRO d.o.o. za proizvodnju, trgovinu i zastupanja, M.Divalta 322, 31000 Osijek</item>
    </izvorni_sadrzaj>
    <derivirana_varijabla naziv="DomainObject.Predmet.ProtuStrankaListFormatedWithAdress_1">
      <item>FEROELEKTRO d.o.o. za proizvodnju, trgovinu i zastupanja, M.Divalta 322, 31000 Osijek</item>
    </derivirana_varijabla>
  </DomainObject.Predmet.ProtuStrankaListFormatedWithAdress>
  <DomainObject.Predmet.ProtuStrankaListFormatedWithAdressOIB>
    <izvorni_sadrzaj>
      <item>FEROELEKTRO d.o.o. za proizvodnju, trgovinu i zastupanja, OIB 37648922322, M.Divalta 322, 31000 Osijek</item>
    </izvorni_sadrzaj>
    <derivirana_varijabla naziv="DomainObject.Predmet.ProtuStrankaListFormatedWithAdressOIB_1">
      <item>FEROELEKTRO d.o.o. za proizvodnju, trgovinu i zastupanja, OIB 37648922322, M.Divalta 322, 31000 Osijek</item>
    </derivirana_varijabla>
  </DomainObject.Predmet.ProtuStrankaListFormatedWithAdressOIB>
  <DomainObject.Predmet.ProtuStrankaListNazivFormated>
    <izvorni_sadrzaj>
      <item>FEROELEKTRO d.o.o. za proizvodnju, trgovinu i zastupanja</item>
    </izvorni_sadrzaj>
    <derivirana_varijabla naziv="DomainObject.Predmet.ProtuStrankaListNazivFormated_1">
      <item>FEROELEKTRO d.o.o. za proizvodnju, trgovinu i zastupanja</item>
    </derivirana_varijabla>
  </DomainObject.Predmet.ProtuStrankaListNazivFormated>
  <DomainObject.Predmet.ProtuStrankaListNazivFormatedOIB>
    <izvorni_sadrzaj>
      <item>FEROELEKTRO d.o.o. za proizvodnju, trgovinu i zastupanja, OIB 37648922322</item>
    </izvorni_sadrzaj>
    <derivirana_varijabla naziv="DomainObject.Predmet.ProtuStrankaListNazivFormatedOIB_1">
      <item>FEROELEKTRO d.o.o. za proizvodnju, trgovinu i zastupanja, OIB 37648922322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FEROELEKTRO d.o.o. za proizvodnju, trgovinu i zastupanja</izvorni_sadrzaj>
    <derivirana_varijabla naziv="DomainObject.Predmet.ProtustrankaIDrugi_1">FEROELEKTRO d.o.o. za proizvodnju, trgovinu i zastupanja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FEROELEKTRO d.o.o. za proizvodnju, trgovinu i zastupanja, OIB 37648922322, M.Divalta 322, 31000 Osijek</izvorni_sadrzaj>
    <derivirana_varijabla naziv="DomainObject.Predmet.ProtustrankaIDrugiAdressOIB_1">FEROELEKTRO d.o.o. za proizvodnju, trgovinu i zastupanja, OIB 37648922322, M.Divalta 322,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FEROELEKTRO d.o.o. za proizvodnju, trgovinu i zastupanja</item>
    </izvorni_sadrzaj>
    <derivirana_varijabla naziv="DomainObject.Predmet.SudioniciListNaziv_1">
      <item>fina rc osijek</item>
      <item>FEROELEKTRO d.o.o. za proizvodnju, trgovinu i zastupanja</item>
    </derivirana_varijabla>
  </DomainObject.Predmet.SudioniciListNaziv>
  <DomainObject.Predmet.SudioniciListAdressOIB>
    <izvorni_sadrzaj>
      <item>fina rc osijek, OIB 85821130368</item>
      <item>FEROELEKTRO d.o.o. za proizvodnju, trgovinu i zastupanja, OIB 37648922322, M.Divalta 322,31000 Osijek</item>
    </izvorni_sadrzaj>
    <derivirana_varijabla naziv="DomainObject.Predmet.SudioniciListAdressOIB_1">
      <item>fina rc osijek, OIB 85821130368</item>
      <item>FEROELEKTRO d.o.o. za proizvodnju, trgovinu i zastupanja, OIB 37648922322, M.Divalta 322,31000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37648922322</item>
    </izvorni_sadrzaj>
    <derivirana_varijabla naziv="DomainObject.Predmet.SudioniciListNazivOIB_1">
      <item>, OIB 85821130368</item>
      <item>, OIB 37648922322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DCE74-B5E5-48C2-8028-2871A9894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694</properties:Words>
  <properties:Characters>3810</properties:Characters>
  <properties:Lines>101</properties:Lines>
  <properties:Paragraphs>38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2016-08-29T10:29:00Z</cp:lastPrinted>
  <dcterms:modified xmlns:xsi="http://www.w3.org/2001/XMLSchema-instance" xsi:type="dcterms:W3CDTF">2016-08-29T12:05:00Z</dcterms:modified>
  <cp:revision>12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