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d4d6" w14:paraId="570d4d6" w:rsidRDefault="00B60DB7" w:rsidP="00B60DB7" w:rsidR="00B60DB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2470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DB7" w:rsidP="00B60DB7" w:rsidR="00B60DB7">
      <w:pPr>
        <w:rPr>
          <w:b/>
        </w:rPr>
      </w:pPr>
      <w:r>
        <w:rPr>
          <w:b/>
        </w:rPr>
        <w:t>REPUBLIKA HRVATSKA</w:t>
      </w:r>
    </w:p>
    <w:p w:rsidRDefault="00B60DB7" w:rsidP="00B60DB7" w:rsidR="00B60DB7">
      <w:pPr>
        <w:rPr>
          <w:b/>
        </w:rPr>
      </w:pPr>
      <w:r>
        <w:rPr>
          <w:b/>
        </w:rPr>
        <w:t>TRGOVAČKI SUD U OSIJEKU</w:t>
      </w:r>
    </w:p>
    <w:p w:rsidRDefault="00B60DB7" w:rsidP="00B60DB7" w:rsidR="00B60DB7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</w:t>
      </w:r>
    </w:p>
    <w:p w:rsidRDefault="00B60DB7" w:rsidP="00B60DB7" w:rsidR="00B60DB7">
      <w:pPr>
        <w:rPr>
          <w:b/>
        </w:rPr>
      </w:pPr>
      <w:r>
        <w:rPr>
          <w:b/>
        </w:rPr>
        <w:t>Trg pobjede 13</w:t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                  Broj: 7/St-</w:t>
      </w:r>
      <w:r w:rsidR="009C5F17">
        <w:rPr>
          <w:b/>
        </w:rPr>
        <w:t>1391</w:t>
      </w:r>
      <w:r>
        <w:rPr>
          <w:b/>
        </w:rPr>
        <w:t>/201</w:t>
      </w:r>
      <w:r w:rsidR="009C5F17">
        <w:rPr>
          <w:b/>
        </w:rPr>
        <w:t>7</w:t>
      </w:r>
      <w:r>
        <w:rPr>
          <w:b/>
        </w:rPr>
        <w:t>-</w:t>
      </w:r>
      <w:r w:rsidR="000F0347">
        <w:rPr>
          <w:b/>
        </w:rPr>
        <w:t>7</w:t>
      </w:r>
    </w:p>
    <w:p w:rsidRDefault="00B60DB7" w:rsidP="00B60DB7" w:rsidR="00B60DB7">
      <w:pPr>
        <w:rPr>
          <w:b/>
        </w:rPr>
      </w:pPr>
      <w:r>
        <w:rPr>
          <w:b/>
        </w:rPr>
        <w:t>SLAVONSKI BROD</w:t>
      </w:r>
    </w:p>
    <w:p w:rsidRDefault="00B60DB7" w:rsidP="00B60DB7" w:rsidR="00B60DB7">
      <w:pPr>
        <w:rPr>
          <w:b/>
          <w:lang w:val="en-US"/>
        </w:rPr>
      </w:pPr>
      <w:r>
        <w:t xml:space="preserve">   </w:t>
      </w:r>
    </w:p>
    <w:p w:rsidRDefault="00B60DB7" w:rsidP="00B60DB7" w:rsidR="00B60DB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60DB7" w:rsidP="00B60DB7" w:rsidR="00B60DB7">
      <w:pPr>
        <w:jc w:val="center"/>
        <w:rPr>
          <w:b/>
        </w:rPr>
      </w:pPr>
      <w:r>
        <w:rPr>
          <w:b/>
        </w:rPr>
        <w:t xml:space="preserve"> </w:t>
      </w:r>
    </w:p>
    <w:p w:rsidRDefault="00B60DB7" w:rsidP="00B60DB7" w:rsidR="00B60DB7">
      <w:pPr>
        <w:jc w:val="center"/>
        <w:rPr>
          <w:b/>
        </w:rPr>
      </w:pPr>
      <w:r>
        <w:rPr>
          <w:b/>
        </w:rPr>
        <w:t>R J E Š E N J E</w:t>
      </w:r>
    </w:p>
    <w:p w:rsidRDefault="00B60DB7" w:rsidP="00B60DB7" w:rsidR="00B60DB7">
      <w:pPr>
        <w:jc w:val="center"/>
        <w:rPr>
          <w:b/>
        </w:rPr>
      </w:pPr>
    </w:p>
    <w:p w:rsidRDefault="00B60DB7" w:rsidP="00B60DB7" w:rsidR="00B60DB7">
      <w:pPr>
        <w:jc w:val="center"/>
        <w:rPr>
          <w:b/>
        </w:rPr>
      </w:pPr>
    </w:p>
    <w:p w:rsidRDefault="00B60DB7" w:rsidP="00B60DB7" w:rsidR="00B60DB7">
      <w:pPr>
        <w:jc w:val="both"/>
      </w:pPr>
      <w:r>
        <w:t xml:space="preserve">                  </w:t>
      </w:r>
      <w:r>
        <w:tab/>
        <w:t xml:space="preserve">TRGOVAČKI SUD U OSIJEKU, STALNA SLUŽBA U SLAVONSKOM BRODU, po stečajnoj sutkinji Mirni Vujčić, postupajući po prijedlogu  predlagatelja FINANCIJSKE AGENCIJE, Regionalnog centra Osijek, Podružnice Slavonski Brod, za otvaranje stečajnog postupka nad stečajnim dužnikom </w:t>
      </w:r>
      <w:r w:rsidR="009C5F17" w:rsidRPr="009C5F17">
        <w:rPr>
          <w:lang w:val="en-US"/>
        </w:rPr>
        <w:t xml:space="preserve">PRISIKA </w:t>
      </w:r>
      <w:proofErr w:type="spellStart"/>
      <w:r w:rsidR="009C5F17" w:rsidRPr="009C5F17">
        <w:rPr>
          <w:lang w:val="en-US"/>
        </w:rPr>
        <w:t>društvo</w:t>
      </w:r>
      <w:proofErr w:type="spellEnd"/>
      <w:r w:rsidR="009C5F17" w:rsidRPr="009C5F17">
        <w:rPr>
          <w:lang w:val="en-US"/>
        </w:rPr>
        <w:t xml:space="preserve"> s </w:t>
      </w:r>
      <w:proofErr w:type="spellStart"/>
      <w:r w:rsidR="009C5F17" w:rsidRPr="009C5F17">
        <w:rPr>
          <w:lang w:val="en-US"/>
        </w:rPr>
        <w:t>ograničenom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odgovornošću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za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proizvodnju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i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trgovinu</w:t>
      </w:r>
      <w:proofErr w:type="spellEnd"/>
      <w:r w:rsidR="009C5F17" w:rsidRPr="009C5F17">
        <w:rPr>
          <w:lang w:val="en-US"/>
        </w:rPr>
        <w:t xml:space="preserve">, </w:t>
      </w:r>
      <w:proofErr w:type="spellStart"/>
      <w:r w:rsidR="009C5F17" w:rsidRPr="009C5F17">
        <w:rPr>
          <w:lang w:val="en-US"/>
        </w:rPr>
        <w:t>skraćena</w:t>
      </w:r>
      <w:proofErr w:type="spell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tvrtka</w:t>
      </w:r>
      <w:proofErr w:type="spellEnd"/>
      <w:r w:rsidR="009C5F17" w:rsidRPr="009C5F17">
        <w:rPr>
          <w:lang w:val="en-US"/>
        </w:rPr>
        <w:t xml:space="preserve">: PRISIKA </w:t>
      </w:r>
      <w:proofErr w:type="spellStart"/>
      <w:r w:rsidR="009C5F17" w:rsidRPr="009C5F17">
        <w:rPr>
          <w:lang w:val="en-US"/>
        </w:rPr>
        <w:t>d.o.o</w:t>
      </w:r>
      <w:proofErr w:type="spellEnd"/>
      <w:r w:rsidR="009C5F17" w:rsidRPr="009C5F17">
        <w:rPr>
          <w:lang w:val="en-US"/>
        </w:rPr>
        <w:t xml:space="preserve">.,  </w:t>
      </w:r>
      <w:proofErr w:type="spellStart"/>
      <w:r w:rsidR="009C5F17" w:rsidRPr="009C5F17">
        <w:rPr>
          <w:lang w:val="en-US"/>
        </w:rPr>
        <w:t>Čaprginci</w:t>
      </w:r>
      <w:proofErr w:type="spellEnd"/>
      <w:r w:rsidR="009C5F17" w:rsidRPr="009C5F17">
        <w:rPr>
          <w:lang w:val="en-US"/>
        </w:rPr>
        <w:t xml:space="preserve"> </w:t>
      </w:r>
      <w:proofErr w:type="gramStart"/>
      <w:r w:rsidR="009C5F17" w:rsidRPr="009C5F17">
        <w:rPr>
          <w:lang w:val="en-US"/>
        </w:rPr>
        <w:t xml:space="preserve">( </w:t>
      </w:r>
      <w:proofErr w:type="spellStart"/>
      <w:r w:rsidR="009C5F17" w:rsidRPr="009C5F17">
        <w:rPr>
          <w:lang w:val="en-US"/>
        </w:rPr>
        <w:t>Općina</w:t>
      </w:r>
      <w:proofErr w:type="spellEnd"/>
      <w:proofErr w:type="gramEnd"/>
      <w:r w:rsidR="009C5F17" w:rsidRPr="009C5F17">
        <w:rPr>
          <w:lang w:val="en-US"/>
        </w:rPr>
        <w:t xml:space="preserve"> </w:t>
      </w:r>
      <w:proofErr w:type="spellStart"/>
      <w:r w:rsidR="009C5F17" w:rsidRPr="009C5F17">
        <w:rPr>
          <w:lang w:val="en-US"/>
        </w:rPr>
        <w:t>Okučani</w:t>
      </w:r>
      <w:proofErr w:type="spellEnd"/>
      <w:r w:rsidR="009C5F17" w:rsidRPr="009C5F17">
        <w:rPr>
          <w:lang w:val="en-US"/>
        </w:rPr>
        <w:t xml:space="preserve"> ), </w:t>
      </w:r>
      <w:proofErr w:type="spellStart"/>
      <w:r w:rsidR="009C5F17" w:rsidRPr="009C5F17">
        <w:rPr>
          <w:lang w:val="en-US"/>
        </w:rPr>
        <w:t>Čaprginci</w:t>
      </w:r>
      <w:proofErr w:type="spellEnd"/>
      <w:r w:rsidR="009C5F17" w:rsidRPr="009C5F17">
        <w:rPr>
          <w:lang w:val="en-US"/>
        </w:rPr>
        <w:t xml:space="preserve"> 11, OIB: 62078806206</w:t>
      </w:r>
      <w:r w:rsidR="009C5F17">
        <w:t>, dana 31</w:t>
      </w:r>
      <w:r>
        <w:t xml:space="preserve">. </w:t>
      </w:r>
      <w:r w:rsidR="009C5F17">
        <w:t>kolovoza</w:t>
      </w:r>
      <w:r>
        <w:t xml:space="preserve"> 201</w:t>
      </w:r>
      <w:r w:rsidR="009C5F17">
        <w:t>7</w:t>
      </w:r>
      <w:r>
        <w:t>. godine</w:t>
      </w:r>
    </w:p>
    <w:p w:rsidRDefault="00B60DB7" w:rsidP="00B60DB7" w:rsidR="00B60DB7"/>
    <w:p w:rsidRDefault="00B60DB7" w:rsidP="00B60DB7" w:rsidR="00B60DB7">
      <w:pPr>
        <w:jc w:val="center"/>
        <w:rPr>
          <w:lang w:val="en-US"/>
        </w:rPr>
      </w:pPr>
      <w:r>
        <w:t>r i j e š i o    j e</w:t>
      </w:r>
    </w:p>
    <w:p w:rsidRDefault="00B60DB7" w:rsidP="00B60DB7" w:rsidR="00B60DB7">
      <w:pPr>
        <w:jc w:val="center"/>
      </w:pP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 xml:space="preserve">I.  Nalaže se osobama ovlaštenim za zastupanje dužnika po zakonu </w:t>
      </w:r>
      <w:r w:rsidR="009C5F17">
        <w:t xml:space="preserve">Mirku Tomić iz Zagreba, Mije </w:t>
      </w:r>
      <w:proofErr w:type="spellStart"/>
      <w:r w:rsidR="009C5F17">
        <w:t>Silobod</w:t>
      </w:r>
      <w:proofErr w:type="spellEnd"/>
      <w:r w:rsidR="009C5F17">
        <w:t xml:space="preserve"> </w:t>
      </w:r>
      <w:proofErr w:type="spellStart"/>
      <w:r w:rsidR="009C5F17">
        <w:t>Bolšića</w:t>
      </w:r>
      <w:proofErr w:type="spellEnd"/>
      <w:r w:rsidR="009C5F17">
        <w:t xml:space="preserve"> 6, OIB 55130609596, Petru Gavran iz Zagreba, Antuna Stipančića 19, OIB 06740261620, Damiru Foretić iz </w:t>
      </w:r>
      <w:proofErr w:type="spellStart"/>
      <w:r w:rsidR="009C5F17">
        <w:t>Kozinščak</w:t>
      </w:r>
      <w:proofErr w:type="spellEnd"/>
      <w:r w:rsidR="009C5F17">
        <w:t xml:space="preserve">, </w:t>
      </w:r>
      <w:proofErr w:type="spellStart"/>
      <w:r w:rsidR="009C5F17">
        <w:t>Kozinska</w:t>
      </w:r>
      <w:proofErr w:type="spellEnd"/>
      <w:r w:rsidR="009C5F17">
        <w:t xml:space="preserve"> 57, OIB 68224177293</w:t>
      </w:r>
      <w:r w:rsidRPr="009C5F17">
        <w:t xml:space="preserve"> u roku od osam dana od dana primitka prijepisa</w:t>
      </w:r>
      <w:r>
        <w:t xml:space="preserve"> ovog rješenja solidarno platiti:</w:t>
      </w:r>
    </w:p>
    <w:p w:rsidRDefault="00B60DB7" w:rsidP="00B60DB7" w:rsidR="00B60DB7">
      <w:pPr>
        <w:jc w:val="both"/>
      </w:pP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>- predujam u iznosu od 1.000,00 Kn u Fond za namirenje troškova stečajnog postupka na depozitni račun Trgovačkog suda u Osijeku IBAN HR31 2390001-1300000200 s pozivom na b</w:t>
      </w:r>
      <w:r w:rsidR="00A27AE5">
        <w:t>roj HR02 8550 (St-1391</w:t>
      </w:r>
      <w:r>
        <w:t>/201</w:t>
      </w:r>
      <w:r w:rsidR="00A27AE5">
        <w:t>7</w:t>
      </w:r>
      <w:r>
        <w:t>)</w:t>
      </w:r>
      <w:r>
        <w:rPr>
          <w:b/>
        </w:rPr>
        <w:t xml:space="preserve"> </w:t>
      </w:r>
    </w:p>
    <w:p w:rsidRDefault="00B60DB7" w:rsidP="00B60DB7" w:rsidR="00B60DB7">
      <w:pPr>
        <w:jc w:val="both"/>
      </w:pPr>
    </w:p>
    <w:p w:rsidRDefault="00B60DB7" w:rsidP="00B60DB7" w:rsidR="00B60DB7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- te dodatni iznos predujma u iznosu od 4.000,00 Kn na račun Trgovačkog suda u Osijeku IBAN HR31 2390001-1300000200 s pozivom na broj HR05</w:t>
      </w:r>
      <w:r>
        <w:rPr>
          <w:b/>
        </w:rPr>
        <w:t xml:space="preserve"> </w:t>
      </w:r>
      <w:r w:rsidR="00A27AE5">
        <w:t>221-1391</w:t>
      </w:r>
      <w:r>
        <w:t>-201</w:t>
      </w:r>
      <w:r w:rsidR="00A27AE5">
        <w:t>7</w:t>
      </w:r>
      <w:r>
        <w:t>,</w:t>
      </w:r>
    </w:p>
    <w:p w:rsidRDefault="00B60DB7" w:rsidP="00B60DB7" w:rsidR="00B60DB7">
      <w:pPr>
        <w:jc w:val="both"/>
        <w:rPr>
          <w:b/>
        </w:rPr>
      </w:pPr>
    </w:p>
    <w:p w:rsidRDefault="00B60DB7" w:rsidP="00B60DB7" w:rsidR="00B60DB7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a o izvršenim uplatama dostaviti dokaze u sudski spis uz poziv na broj gornji.</w:t>
      </w:r>
    </w:p>
    <w:p w:rsidRDefault="00B60DB7" w:rsidP="00B60DB7" w:rsidR="00B60DB7">
      <w:pPr>
        <w:jc w:val="both"/>
      </w:pP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Ako osobe ovlaštene za zastupanje dužnika po zakonu </w:t>
      </w:r>
      <w:r w:rsidR="009C5F17" w:rsidRPr="009C5F17">
        <w:t>Mirk</w:t>
      </w:r>
      <w:r w:rsidR="009C5F17">
        <w:t>o</w:t>
      </w:r>
      <w:r w:rsidR="009C5F17" w:rsidRPr="009C5F17">
        <w:t xml:space="preserve"> Tomić iz Zagreba, Mije </w:t>
      </w:r>
      <w:proofErr w:type="spellStart"/>
      <w:r w:rsidR="009C5F17" w:rsidRPr="009C5F17">
        <w:t>Silobod</w:t>
      </w:r>
      <w:proofErr w:type="spellEnd"/>
      <w:r w:rsidR="009C5F17" w:rsidRPr="009C5F17">
        <w:t xml:space="preserve"> </w:t>
      </w:r>
      <w:proofErr w:type="spellStart"/>
      <w:r w:rsidR="009C5F17" w:rsidRPr="009C5F17">
        <w:t>Bolšića</w:t>
      </w:r>
      <w:proofErr w:type="spellEnd"/>
      <w:r w:rsidR="009C5F17" w:rsidRPr="009C5F17">
        <w:t xml:space="preserve"> 6, OIB 55130609596, Pet</w:t>
      </w:r>
      <w:r w:rsidR="009C5F17">
        <w:t>ar</w:t>
      </w:r>
      <w:r w:rsidR="009C5F17" w:rsidRPr="009C5F17">
        <w:t xml:space="preserve"> Gavran iz Zagreba, Antuna Stipančića 19, OIB 06740261620, Damir Foretić iz </w:t>
      </w:r>
      <w:proofErr w:type="spellStart"/>
      <w:r w:rsidR="009C5F17" w:rsidRPr="009C5F17">
        <w:t>Kozinščak</w:t>
      </w:r>
      <w:proofErr w:type="spellEnd"/>
      <w:r w:rsidR="009C5F17" w:rsidRPr="009C5F17">
        <w:t xml:space="preserve">, </w:t>
      </w:r>
      <w:proofErr w:type="spellStart"/>
      <w:r w:rsidR="009C5F17" w:rsidRPr="009C5F17">
        <w:t>Kozinska</w:t>
      </w:r>
      <w:proofErr w:type="spellEnd"/>
      <w:r w:rsidR="009C5F17" w:rsidRPr="009C5F17">
        <w:t xml:space="preserve"> 57, OIB 68224177293</w:t>
      </w:r>
      <w:r>
        <w:t xml:space="preserve"> u roku navedenom u točci I. izreke ovoga rješenja ne uplat</w:t>
      </w:r>
      <w:r w:rsidR="00E83F22">
        <w:t>e</w:t>
      </w:r>
      <w:r>
        <w:t xml:space="preserve"> predujam određen u točci I. izreke rješenja ili o tome bez </w:t>
      </w:r>
      <w:r w:rsidR="00E83F22">
        <w:t>odgađanja ne obavijeste</w:t>
      </w:r>
      <w:r>
        <w:t xml:space="preserve"> sud, određuje se ovrha radi naplate predujma te dodatnog predujma iz točke I. ovoga rješenja na novčanim sredstvima ovlaštenih osoba za zastupanje dužnika </w:t>
      </w:r>
      <w:r w:rsidR="009C5F17" w:rsidRPr="009C5F17">
        <w:t>Mirk</w:t>
      </w:r>
      <w:r w:rsidR="009C5F17">
        <w:t>a</w:t>
      </w:r>
      <w:r w:rsidR="009C5F17" w:rsidRPr="009C5F17">
        <w:t xml:space="preserve"> Tomić iz Zagreba, Mije </w:t>
      </w:r>
      <w:proofErr w:type="spellStart"/>
      <w:r w:rsidR="009C5F17" w:rsidRPr="009C5F17">
        <w:t>Silobod</w:t>
      </w:r>
      <w:proofErr w:type="spellEnd"/>
      <w:r w:rsidR="009C5F17" w:rsidRPr="009C5F17">
        <w:t xml:space="preserve"> </w:t>
      </w:r>
      <w:proofErr w:type="spellStart"/>
      <w:r w:rsidR="009C5F17" w:rsidRPr="009C5F17">
        <w:t>Bolšića</w:t>
      </w:r>
      <w:proofErr w:type="spellEnd"/>
      <w:r w:rsidR="009C5F17" w:rsidRPr="009C5F17">
        <w:t xml:space="preserve"> 6, OIB 55130609596, Petr</w:t>
      </w:r>
      <w:r w:rsidR="009C5F17">
        <w:t>a</w:t>
      </w:r>
      <w:r w:rsidR="009C5F17" w:rsidRPr="009C5F17">
        <w:t xml:space="preserve"> Gavran iz Zagreba, Antuna Stipančića 19, OIB 06740261620, Damir</w:t>
      </w:r>
      <w:r w:rsidR="009C5F17">
        <w:t>a</w:t>
      </w:r>
      <w:r w:rsidR="009C5F17" w:rsidRPr="009C5F17">
        <w:t xml:space="preserve"> Foretić iz </w:t>
      </w:r>
      <w:proofErr w:type="spellStart"/>
      <w:r w:rsidR="009C5F17" w:rsidRPr="009C5F17">
        <w:t>Kozinščak</w:t>
      </w:r>
      <w:proofErr w:type="spellEnd"/>
      <w:r w:rsidR="009C5F17" w:rsidRPr="009C5F17">
        <w:t xml:space="preserve">, </w:t>
      </w:r>
      <w:proofErr w:type="spellStart"/>
      <w:r w:rsidR="009C5F17" w:rsidRPr="009C5F17">
        <w:t>Kozinska</w:t>
      </w:r>
      <w:proofErr w:type="spellEnd"/>
      <w:r w:rsidR="009C5F17" w:rsidRPr="009C5F17">
        <w:t xml:space="preserve"> 57, OIB 68224177293</w:t>
      </w:r>
      <w:r w:rsidR="009C5F17">
        <w:t xml:space="preserve"> </w:t>
      </w:r>
      <w:r>
        <w:t>radi izravne naplate  predujma</w:t>
      </w:r>
    </w:p>
    <w:p w:rsidRDefault="00B60DB7" w:rsidP="00B60DB7" w:rsidR="00B60DB7">
      <w:pPr>
        <w:jc w:val="both"/>
      </w:pPr>
    </w:p>
    <w:p w:rsidRDefault="00B60DB7" w:rsidP="00B60DB7" w:rsidR="00B60DB7">
      <w:pPr>
        <w:jc w:val="both"/>
      </w:pPr>
      <w: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B60DB7" w:rsidP="007C701B" w:rsidR="007C701B">
      <w:pPr>
        <w:jc w:val="right"/>
        <w:rPr>
          <w:b/>
        </w:rPr>
      </w:pPr>
      <w:r>
        <w:lastRenderedPageBreak/>
        <w:t xml:space="preserve"> </w:t>
      </w:r>
      <w:r>
        <w:tab/>
      </w:r>
      <w:r w:rsidR="007C701B" w:rsidRPr="007C701B">
        <w:rPr>
          <w:b/>
        </w:rPr>
        <w:t>Broj: 7/St-1391/2017-7</w:t>
      </w:r>
    </w:p>
    <w:p w:rsidRDefault="00B60DB7" w:rsidP="007C701B" w:rsidR="00B60DB7">
      <w:pPr>
        <w:jc w:val="right"/>
      </w:pPr>
      <w:r>
        <w:t xml:space="preserve"> </w:t>
      </w: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>b) Nalaže se Financijskoj agenciji novčani iznos za kojeg je određena ovrha zaplijeniti i prenijeti i to kako slijedi:</w:t>
      </w:r>
    </w:p>
    <w:p w:rsidRDefault="00B60DB7" w:rsidP="00B60DB7" w:rsidR="00B60DB7">
      <w:pPr>
        <w:jc w:val="both"/>
      </w:pPr>
      <w:r>
        <w:t xml:space="preserve"> </w:t>
      </w:r>
    </w:p>
    <w:p w:rsidRDefault="00B60DB7" w:rsidP="00B60DB7" w:rsidR="00B60DB7">
      <w:pPr>
        <w:jc w:val="both"/>
        <w:rPr>
          <w:b/>
        </w:rPr>
      </w:pPr>
      <w:r>
        <w:t xml:space="preserve">                        - predujam u iznosu od 1.000,00 Kn u korist Fonda za namirenje troškova stečajnog postupka na depozitni račun Trgovačkog suda u Osijeku IBAN HR31 2390001-1300000200 s</w:t>
      </w:r>
      <w:r w:rsidR="009C5F17">
        <w:t xml:space="preserve"> pozivom na broj HR02 8550 (St-1391</w:t>
      </w:r>
      <w:r>
        <w:t>/201</w:t>
      </w:r>
      <w:r w:rsidR="009C5F17">
        <w:t>7</w:t>
      </w:r>
      <w:r>
        <w:t>)</w:t>
      </w:r>
      <w:r>
        <w:rPr>
          <w:b/>
        </w:rPr>
        <w:t xml:space="preserve"> ,</w:t>
      </w:r>
    </w:p>
    <w:p w:rsidRDefault="00B60DB7" w:rsidP="00B60DB7" w:rsidR="00B60DB7">
      <w:pPr>
        <w:jc w:val="both"/>
      </w:pP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>- te dodatni iznos predujma u iznosu od 4.000,00 Kn na račun Trgovačkog suda u Osijeku IBAN HR31 2390001-1300000200 s pozivom na broj HR05</w:t>
      </w:r>
      <w:r>
        <w:rPr>
          <w:b/>
        </w:rPr>
        <w:t xml:space="preserve"> </w:t>
      </w:r>
      <w:r w:rsidR="00C27A39">
        <w:t>221-1391</w:t>
      </w:r>
      <w:r>
        <w:t>-201</w:t>
      </w:r>
      <w:r w:rsidR="00C27A39">
        <w:t>7</w:t>
      </w:r>
      <w:r>
        <w:t>,</w:t>
      </w:r>
    </w:p>
    <w:p w:rsidRDefault="00E83F22" w:rsidP="00B60DB7" w:rsidR="00E83F22">
      <w:pPr>
        <w:jc w:val="both"/>
        <w:rPr>
          <w:b/>
        </w:rPr>
      </w:pPr>
    </w:p>
    <w:p w:rsidRDefault="00B60DB7" w:rsidP="00B60DB7" w:rsidR="00B60DB7">
      <w:pPr>
        <w:jc w:val="both"/>
      </w:pPr>
      <w: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B60DB7" w:rsidP="00B60DB7" w:rsidR="00B60DB7">
      <w:pPr>
        <w:jc w:val="both"/>
      </w:pPr>
      <w:r>
        <w:t xml:space="preserve">              </w:t>
      </w:r>
    </w:p>
    <w:p w:rsidRDefault="00B60DB7" w:rsidP="00B60DB7" w:rsidR="00B60DB7">
      <w:pPr>
        <w:jc w:val="both"/>
      </w:pPr>
      <w:r>
        <w:t xml:space="preserve">                       III. Sud će u daljnjem roku od osam dana na ovo rješenje staviti potvrdu o ovršnosti te rješenje dostaviti Financijskoj agenciji radi izravne naplate predujma provedbom ovrhe na novčanim sredstvima ovlaštenih osoba za zastupanje dužnika </w:t>
      </w:r>
      <w:r w:rsidR="00BE6647" w:rsidRPr="00BE6647">
        <w:t>Mirk</w:t>
      </w:r>
      <w:r w:rsidR="00BE6647">
        <w:t>a</w:t>
      </w:r>
      <w:r w:rsidR="00BE6647" w:rsidRPr="00BE6647">
        <w:t xml:space="preserve"> Tomić iz Zagreba, Mije </w:t>
      </w:r>
      <w:proofErr w:type="spellStart"/>
      <w:r w:rsidR="00BE6647" w:rsidRPr="00BE6647">
        <w:t>Silobod</w:t>
      </w:r>
      <w:proofErr w:type="spellEnd"/>
      <w:r w:rsidR="00BE6647" w:rsidRPr="00BE6647">
        <w:t xml:space="preserve"> </w:t>
      </w:r>
      <w:proofErr w:type="spellStart"/>
      <w:r w:rsidR="00BE6647" w:rsidRPr="00BE6647">
        <w:t>Bolšića</w:t>
      </w:r>
      <w:proofErr w:type="spellEnd"/>
      <w:r w:rsidR="00BE6647" w:rsidRPr="00BE6647">
        <w:t xml:space="preserve"> 6, OIB 55130609596, Petr</w:t>
      </w:r>
      <w:r w:rsidR="00BE6647">
        <w:t>a</w:t>
      </w:r>
      <w:r w:rsidR="00BE6647" w:rsidRPr="00BE6647">
        <w:t xml:space="preserve"> Gavran iz Zagreba, Antuna Stipančića 19, OIB 06740261620, Damir</w:t>
      </w:r>
      <w:r w:rsidR="00BE6647">
        <w:t>a</w:t>
      </w:r>
      <w:r w:rsidR="00BE6647" w:rsidRPr="00BE6647">
        <w:t xml:space="preserve"> Foretić iz </w:t>
      </w:r>
      <w:proofErr w:type="spellStart"/>
      <w:r w:rsidR="00BE6647" w:rsidRPr="00BE6647">
        <w:t>Kozinščak</w:t>
      </w:r>
      <w:proofErr w:type="spellEnd"/>
      <w:r w:rsidR="00BE6647" w:rsidRPr="00BE6647">
        <w:t xml:space="preserve">, </w:t>
      </w:r>
      <w:proofErr w:type="spellStart"/>
      <w:r w:rsidR="00BE6647" w:rsidRPr="00BE6647">
        <w:t>Kozinska</w:t>
      </w:r>
      <w:proofErr w:type="spellEnd"/>
      <w:r w:rsidR="00BE6647" w:rsidRPr="00BE6647">
        <w:t xml:space="preserve"> 57, OIB 68224177293</w:t>
      </w:r>
      <w:r>
        <w:t xml:space="preserve"> ako ovlaštene osobe dužnika po zakonu ne postupe po točci I izreke ovog rješenja.</w:t>
      </w:r>
    </w:p>
    <w:p w:rsidRDefault="00B60DB7" w:rsidP="00B60DB7" w:rsidR="00B60DB7">
      <w:pPr>
        <w:jc w:val="both"/>
      </w:pPr>
      <w:r>
        <w:t xml:space="preserve"> </w:t>
      </w: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60DB7" w:rsidP="009C5F17" w:rsidR="00B60DB7">
      <w:pPr>
        <w:jc w:val="both"/>
      </w:pPr>
      <w:r>
        <w:tab/>
        <w:t xml:space="preserve"> </w:t>
      </w: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60DB7" w:rsidP="00B60DB7" w:rsidR="00B60DB7">
      <w:pPr>
        <w:jc w:val="center"/>
      </w:pPr>
      <w:r>
        <w:t>Obrazloženje</w:t>
      </w:r>
    </w:p>
    <w:p w:rsidRDefault="00B60DB7" w:rsidP="00B60DB7" w:rsidR="00B60DB7">
      <w:pPr>
        <w:jc w:val="both"/>
      </w:pPr>
    </w:p>
    <w:p w:rsidRDefault="00B60DB7" w:rsidP="00F83256" w:rsidR="00F83256" w:rsidRPr="00F83256">
      <w:pPr>
        <w:jc w:val="both"/>
      </w:pPr>
      <w:r>
        <w:t xml:space="preserve"> </w:t>
      </w:r>
      <w:r>
        <w:tab/>
        <w:t xml:space="preserve"> </w:t>
      </w:r>
      <w:r>
        <w:tab/>
      </w:r>
      <w:r w:rsidR="00F83256" w:rsidRPr="00F83256">
        <w:t>Povodom prijedloga predlagatelja Financijske agencije, Regionalnog centra Osijek, Podružnice Slavonski Brod, za provođenje skraćenog stečajnog postupka nad stečajnim dužnikom doneseno je pravomoćno rješenje posl</w:t>
      </w:r>
      <w:r w:rsidR="00F83256">
        <w:t>ovni broj 7/St-2922</w:t>
      </w:r>
      <w:r w:rsidR="00F83256" w:rsidRPr="00F83256">
        <w:t>/201</w:t>
      </w:r>
      <w:r w:rsidR="00F83256">
        <w:t>6</w:t>
      </w:r>
      <w:r w:rsidR="00F83256" w:rsidRPr="00F83256">
        <w:t>-</w:t>
      </w:r>
      <w:r w:rsidR="00F83256">
        <w:t>6</w:t>
      </w:r>
      <w:r w:rsidR="00F83256" w:rsidRPr="00F83256">
        <w:t xml:space="preserve"> od </w:t>
      </w:r>
      <w:r w:rsidR="00F83256">
        <w:t>03. travnja</w:t>
      </w:r>
      <w:r w:rsidR="00F83256" w:rsidRPr="00F83256">
        <w:t xml:space="preserve"> 201</w:t>
      </w:r>
      <w:r w:rsidR="00F83256">
        <w:t>7</w:t>
      </w:r>
      <w:r w:rsidR="00F83256" w:rsidRPr="00F83256">
        <w:t>. godine  kojim je skraćeni stečajni postupak obustavljen</w:t>
      </w:r>
      <w:r w:rsidR="00F83256">
        <w:t xml:space="preserve"> i određeno da će se donijeti rješenje o pokretanju prethodnog postupka odnosno otvaranju stečajnog postupka.</w:t>
      </w:r>
    </w:p>
    <w:p w:rsidRDefault="00F83256" w:rsidP="00F83256" w:rsidR="00F83256">
      <w:pPr>
        <w:jc w:val="both"/>
      </w:pPr>
      <w:r w:rsidRPr="00F83256">
        <w:t xml:space="preserve"> </w:t>
      </w:r>
      <w:r w:rsidRPr="00F83256">
        <w:tab/>
        <w:t xml:space="preserve"> </w:t>
      </w:r>
      <w:r>
        <w:tab/>
        <w:t>Nastavno tome, rješenjem poslovni broj 7/St-1391</w:t>
      </w:r>
      <w:r w:rsidRPr="00F83256">
        <w:t>/201</w:t>
      </w:r>
      <w:r>
        <w:t>7</w:t>
      </w:r>
      <w:r w:rsidRPr="00F83256">
        <w:t>-</w:t>
      </w:r>
      <w:r>
        <w:t>2 od 30</w:t>
      </w:r>
      <w:r w:rsidRPr="00F83256">
        <w:t xml:space="preserve">. </w:t>
      </w:r>
      <w:r>
        <w:t>kolovoza</w:t>
      </w:r>
      <w:r w:rsidRPr="00F83256">
        <w:t xml:space="preserve"> 201</w:t>
      </w:r>
      <w:r>
        <w:t>7</w:t>
      </w:r>
      <w:r w:rsidRPr="00F83256">
        <w:t>. godine  pokrenut je prethodni postupak radi utvrđivanja pretpostavki za otvaranje stečajnog postupka nad stečajnim duž</w:t>
      </w:r>
      <w:r>
        <w:t>nikom</w:t>
      </w:r>
      <w:r w:rsidRPr="00F83256">
        <w:t>.</w:t>
      </w:r>
      <w:r w:rsidR="00B60DB7">
        <w:t xml:space="preserve">        </w:t>
      </w:r>
    </w:p>
    <w:p w:rsidRDefault="00F83256" w:rsidP="00F83256" w:rsidR="007C701B">
      <w:pPr>
        <w:jc w:val="both"/>
      </w:pPr>
      <w:r>
        <w:t xml:space="preserve">  </w:t>
      </w:r>
      <w:r w:rsidR="00B60DB7">
        <w:t xml:space="preserve">             </w:t>
      </w:r>
      <w:r>
        <w:t xml:space="preserve">     </w:t>
      </w:r>
      <w:r w:rsidR="00B60DB7">
        <w:t xml:space="preserve">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osobama ovlaštenim za </w:t>
      </w:r>
    </w:p>
    <w:p w:rsidRDefault="007C701B" w:rsidP="007C701B" w:rsidR="007C701B">
      <w:pPr>
        <w:jc w:val="right"/>
        <w:rPr>
          <w:b/>
        </w:rPr>
      </w:pPr>
      <w:r w:rsidRPr="007C701B">
        <w:rPr>
          <w:b/>
        </w:rPr>
        <w:lastRenderedPageBreak/>
        <w:t>Broj: 7/St-1391/2017-7</w:t>
      </w:r>
    </w:p>
    <w:p w:rsidRDefault="007C701B" w:rsidP="007C701B" w:rsidR="007C701B">
      <w:pPr>
        <w:jc w:val="right"/>
      </w:pPr>
    </w:p>
    <w:p w:rsidRDefault="00B60DB7" w:rsidP="00F83256" w:rsidR="00B60DB7">
      <w:pPr>
        <w:jc w:val="both"/>
      </w:pPr>
      <w:r>
        <w:t>zastupanje dužnika po zakonu solidarno uplatiti navedeni predujam sukladno odredbi čl. 113. i čl. 114. st. 3. SZ-a, jer u propisanom roku iz odredbe čl. 110. st. 2. SZ-a ni</w:t>
      </w:r>
      <w:r w:rsidR="007C701B">
        <w:t>su</w:t>
      </w:r>
      <w:r>
        <w:t xml:space="preserve"> podnijel</w:t>
      </w:r>
      <w:r w:rsidR="007C701B">
        <w:t>e</w:t>
      </w:r>
      <w:r>
        <w:t xml:space="preserve"> prijedlog za otvaranje stečajnog postupka nad stečajnim dužnikom, a predujam za namirenje troškova stečajnog postupka nije osiguran sukladno odredbi čl. 112. SZ-a.</w:t>
      </w:r>
      <w:r w:rsidR="007C701B">
        <w:t xml:space="preserve"> Dodatni i</w:t>
      </w:r>
      <w:r w:rsidR="00F83256">
        <w:t xml:space="preserve">znos </w:t>
      </w:r>
      <w:r w:rsidR="000F0347">
        <w:t xml:space="preserve">predujma </w:t>
      </w:r>
      <w:r w:rsidR="00F83256">
        <w:t>od 4.000,00 Kn</w:t>
      </w:r>
      <w:r w:rsidR="000F0347">
        <w:t xml:space="preserve"> za namirenje troškova stečajnog postupka</w:t>
      </w:r>
      <w:r w:rsidR="007C701B">
        <w:t xml:space="preserve"> koji su pozvani uplatiti odgovorne osobe dužnika</w:t>
      </w:r>
      <w:r w:rsidR="000F0347">
        <w:t xml:space="preserve"> </w:t>
      </w:r>
      <w:r w:rsidR="00B540D1">
        <w:t>manji je od maksimalnog zakonskog iznosa predujma propisano</w:t>
      </w:r>
      <w:r w:rsidR="00122E9C">
        <w:t>g</w:t>
      </w:r>
      <w:r w:rsidR="00B540D1">
        <w:t xml:space="preserve"> odredbom čl.114 st.1 SZ-a</w:t>
      </w:r>
      <w:r w:rsidR="00626E17">
        <w:t>.</w:t>
      </w:r>
    </w:p>
    <w:p w:rsidRDefault="00B60DB7" w:rsidP="00B60DB7" w:rsidR="00B60DB7">
      <w:pPr>
        <w:jc w:val="both"/>
      </w:pPr>
      <w:r>
        <w:t xml:space="preserve"> </w:t>
      </w:r>
      <w:r>
        <w:tab/>
        <w:t xml:space="preserve"> </w:t>
      </w:r>
      <w:r>
        <w:tab/>
        <w:t xml:space="preserve">Ako osobe ovlaštene za zastupanje dužnika ne plate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60DB7" w:rsidP="00B60DB7" w:rsidR="00B60DB7">
      <w:pPr>
        <w:jc w:val="both"/>
      </w:pPr>
    </w:p>
    <w:p w:rsidRDefault="00F83256" w:rsidP="00B60DB7" w:rsidR="00B60DB7">
      <w:pPr>
        <w:jc w:val="center"/>
      </w:pPr>
      <w:r>
        <w:t>U Slavonskom Brodu, 31</w:t>
      </w:r>
      <w:r w:rsidR="00B60DB7">
        <w:t xml:space="preserve">. </w:t>
      </w:r>
      <w:r>
        <w:t>kolovoza</w:t>
      </w:r>
      <w:r w:rsidR="00B60DB7">
        <w:t xml:space="preserve"> 201</w:t>
      </w:r>
      <w:r>
        <w:t>7</w:t>
      </w:r>
      <w:r w:rsidR="00B60DB7">
        <w:t>. godine</w:t>
      </w:r>
    </w:p>
    <w:p w:rsidRDefault="00B60DB7" w:rsidP="00B60DB7" w:rsidR="00B60DB7"/>
    <w:p w:rsidRDefault="00B60DB7" w:rsidP="00B60DB7" w:rsidR="00B60DB7"/>
    <w:p w:rsidRDefault="00B60DB7" w:rsidP="00B60DB7" w:rsidR="00B60DB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Stečajna sutkinja</w:t>
      </w:r>
    </w:p>
    <w:p w:rsidRDefault="00B60DB7" w:rsidP="00B60DB7" w:rsidR="00B60DB7">
      <w:pPr>
        <w:ind w:left="5040"/>
      </w:pPr>
      <w:r>
        <w:t xml:space="preserve">               Mirna Vujčić</w:t>
      </w:r>
    </w:p>
    <w:p w:rsidRDefault="00B60DB7" w:rsidP="00B60DB7" w:rsidR="00B60DB7">
      <w:pPr>
        <w:ind w:left="4320"/>
      </w:pPr>
    </w:p>
    <w:p w:rsidRDefault="00B60DB7" w:rsidP="00B60DB7" w:rsidR="00B60DB7">
      <w:pPr>
        <w:ind w:left="4320"/>
      </w:pP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B60DB7" w:rsidP="00B60DB7" w:rsidR="00B60DB7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B60DB7" w:rsidP="00B60DB7" w:rsidR="00B60DB7"/>
    <w:p w:rsidRDefault="00B60DB7" w:rsidP="00B60DB7" w:rsidR="00B60DB7">
      <w:r>
        <w:t>DNA:</w:t>
      </w:r>
    </w:p>
    <w:p w:rsidRDefault="00B60DB7" w:rsidP="00B60DB7" w:rsidR="00B60DB7">
      <w:r>
        <w:t>1. Objaviti na mrežnoj stranici e-Oglasna ploča sudova</w:t>
      </w:r>
    </w:p>
    <w:p w:rsidRDefault="00B60DB7" w:rsidP="00B60DB7" w:rsidR="00B60DB7">
      <w:r>
        <w:t>2. Dostaviti:</w:t>
      </w:r>
    </w:p>
    <w:p w:rsidRDefault="00B60DB7" w:rsidP="00B60DB7" w:rsidR="00F83256">
      <w:r>
        <w:t xml:space="preserve"> </w:t>
      </w:r>
      <w:r w:rsidR="00F83256">
        <w:t>- zakonskim zastupnicima dužnika</w:t>
      </w:r>
    </w:p>
    <w:p w:rsidRDefault="00F83256" w:rsidP="00B60DB7" w:rsidR="00F83256">
      <w:r>
        <w:t xml:space="preserve"> - </w:t>
      </w:r>
      <w:r w:rsidRPr="00F83256">
        <w:t>FINI, Regionalni centar Osijek, po pravomoćnosti</w:t>
      </w:r>
    </w:p>
    <w:p w:rsidRDefault="00DB052E" w:rsidP="00B60DB7" w:rsidR="00DB052E" w:rsidRPr="00B60DB7"/>
    <w:sectPr w:rsidR="00DB052E" w:rsidRPr="00B60D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DB7"/>
    <w:rsid w:val="00014718"/>
    <w:rsid w:val="000F0347"/>
    <w:rsid w:val="00122E9C"/>
    <w:rsid w:val="00626E17"/>
    <w:rsid w:val="007C701B"/>
    <w:rsid w:val="009C5F17"/>
    <w:rsid w:val="00A27AE5"/>
    <w:rsid w:val="00B540D1"/>
    <w:rsid w:val="00B60DB7"/>
    <w:rsid w:val="00BE6647"/>
    <w:rsid w:val="00C27A39"/>
    <w:rsid w:val="00DB052E"/>
    <w:rsid w:val="00DD100E"/>
    <w:rsid w:val="00E83F22"/>
    <w:rsid w:val="00F53846"/>
    <w:rsid w:val="00F8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D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0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DB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D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0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DB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83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</izvorni_sadrzaj>
    <derivirana_varijabla naziv="DomainObject.Predmet.SudioniciListNaziv_1">
      <item>Financijska agencija</item>
      <item>PRISIKA d.o.o. za proizvodnju i trgovinu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</izvorni_sadrzaj>
    <derivirana_varijabla naziv="DomainObject.Predmet.SudioniciListNazivOIB_1">
      <item>, OIB 85821130368</item>
      <item>, OIB 62078806206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1035</properties:Words>
  <properties:Characters>5835</properties:Characters>
  <properties:Lines>130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2017-08-31T06:18:00Z</dcterms:created>
  <dc:creator>wsadmin</dc:creator>
  <cp:lastModifiedBy>wsadmin</cp:lastModifiedBy>
  <cp:lastPrinted>2017-08-31T06:53:00Z</cp:lastPrinted>
  <dcterms:modified xmlns:xsi="http://www.w3.org/2001/XMLSchema-instance" xsi:type="dcterms:W3CDTF">2017-08-31T10:00:00Z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