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f17c" w14:paraId="52af17c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D70BE">
        <w:tab/>
        <w:t xml:space="preserve">                              2</w:t>
      </w:r>
      <w:r>
        <w:t>9. St-</w:t>
      </w:r>
      <w:r w:rsidR="004D70BE">
        <w:t>4739</w:t>
      </w:r>
      <w:r w:rsidR="00A10181">
        <w:t>/16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A14845">
      <w:pPr>
        <w:ind w:firstLine="708"/>
        <w:jc w:val="both"/>
      </w:pPr>
      <w:r w:rsidRPr="003A50F5">
        <w:t xml:space="preserve">Trgovački sud u Zagrebu, po </w:t>
      </w:r>
      <w:r w:rsidR="004D70BE">
        <w:t>sutkinji Jasminki Gadža</w:t>
      </w:r>
      <w:r w:rsidRPr="003A50F5">
        <w:t>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 xml:space="preserve">Podružnica </w:t>
      </w:r>
      <w:r w:rsidR="00CE6C5D">
        <w:t>Karlovac</w:t>
      </w:r>
      <w:r w:rsidRPr="003A50F5">
        <w:t xml:space="preserve">, </w:t>
      </w:r>
      <w:r w:rsidR="00CE6C5D">
        <w:t>Ulica Pavla Vitezovića 1</w:t>
      </w:r>
      <w:r w:rsidRPr="003A50F5">
        <w:t>, OIB: 85821130368</w:t>
      </w:r>
      <w:r w:rsidRPr="003A50F5">
        <w:rPr>
          <w:lang w:val="pt-BR"/>
        </w:rPr>
        <w:t xml:space="preserve">, za otvaranje stečajnog postupka nad dužnikom </w:t>
      </w:r>
      <w:r w:rsidR="00BC3BB9">
        <w:t>VNS d.o.o.</w:t>
      </w:r>
      <w:r w:rsidR="00A10181" w:rsidRPr="00792874">
        <w:t xml:space="preserve">, OIB </w:t>
      </w:r>
      <w:r w:rsidR="00BC3BB9">
        <w:t>89532768099</w:t>
      </w:r>
      <w:r w:rsidR="00A10181" w:rsidRPr="00792874">
        <w:t xml:space="preserve">, </w:t>
      </w:r>
      <w:r w:rsidR="00BC3BB9">
        <w:t>Ogulin, Sabljak Selo 4A</w:t>
      </w:r>
      <w:r w:rsidR="00DC268C" w:rsidRPr="00372077">
        <w:t xml:space="preserve">, </w:t>
      </w:r>
      <w:r w:rsidR="006C4E81" w:rsidRPr="00A14845">
        <w:t>1</w:t>
      </w:r>
      <w:r w:rsidR="003E01DD" w:rsidRPr="00A14845">
        <w:t>4</w:t>
      </w:r>
      <w:r w:rsidR="006C4E81" w:rsidRPr="00A14845">
        <w:t>. veljače 2019</w:t>
      </w:r>
      <w:r w:rsidR="00EB51F8" w:rsidRPr="00A14845">
        <w:rPr>
          <w:lang w:val="pt-BR"/>
        </w:rPr>
        <w:t>.</w:t>
      </w:r>
      <w:r w:rsidR="00EB51F8" w:rsidRPr="00A14845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A10181">
      <w:pPr>
        <w:jc w:val="both"/>
        <w:rPr>
          <w:color w:val="FF0000"/>
        </w:rPr>
      </w:pPr>
      <w:r>
        <w:tab/>
        <w:t>I.</w:t>
      </w:r>
      <w:r>
        <w:tab/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3E01DD" w:rsidRPr="003E01DD">
        <w:t>VNS d.o.o., OIB 89532768099, Ogulin, Sabljak Selo 4A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3E01DD" w:rsidRPr="00A14845">
        <w:t>14. veljače 2019</w:t>
      </w:r>
      <w:r w:rsidR="009C6B90" w:rsidRPr="00A14845">
        <w:t>. u</w:t>
      </w:r>
      <w:r w:rsidR="00474B93" w:rsidRPr="00A14845">
        <w:t xml:space="preserve"> </w:t>
      </w:r>
      <w:r w:rsidR="00A14845" w:rsidRPr="00A14845">
        <w:t>14:30</w:t>
      </w:r>
      <w:r w:rsidR="00C12410" w:rsidRPr="00A14845">
        <w:t xml:space="preserve"> sati.</w:t>
      </w:r>
    </w:p>
    <w:p w:rsidRDefault="00A10181" w:rsidP="00A10181" w:rsidR="00A10181" w:rsidRPr="00987658">
      <w:pPr>
        <w:jc w:val="both"/>
      </w:pPr>
      <w:r>
        <w:tab/>
        <w:t>II.</w:t>
      </w:r>
      <w:r>
        <w:tab/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posl. br. St-</w:t>
      </w:r>
      <w:r w:rsidR="003E01DD">
        <w:t>4739</w:t>
      </w:r>
      <w:r>
        <w:t>/16</w:t>
      </w:r>
      <w:r w:rsidRPr="00DD6686">
        <w:t xml:space="preserve"> od </w:t>
      </w:r>
      <w:r w:rsidR="00CB1F44">
        <w:t>18. srpnja 2017</w:t>
      </w:r>
      <w:r w:rsidRPr="00DD6686">
        <w:t>. te se razrješava dužnosti privremen</w:t>
      </w:r>
      <w:r w:rsidR="00454F40">
        <w:t>a</w:t>
      </w:r>
      <w:r w:rsidRPr="00DD6686">
        <w:t xml:space="preserve"> stečajn</w:t>
      </w:r>
      <w:r w:rsidR="00454F40">
        <w:t>a</w:t>
      </w:r>
      <w:r w:rsidRPr="00DD6686">
        <w:t xml:space="preserve"> </w:t>
      </w:r>
      <w:r>
        <w:t>upravitelj</w:t>
      </w:r>
      <w:r w:rsidR="00454F40">
        <w:t>ica</w:t>
      </w:r>
      <w:r>
        <w:t xml:space="preserve"> </w:t>
      </w:r>
      <w:r w:rsidR="00CB1F44" w:rsidRPr="00987658">
        <w:t>Irena Kelava</w:t>
      </w:r>
      <w:r w:rsidR="002D5660" w:rsidRPr="00987658">
        <w:t xml:space="preserve">, OIB </w:t>
      </w:r>
      <w:r w:rsidR="00CB1F44" w:rsidRPr="00987658">
        <w:t>65378158056</w:t>
      </w:r>
      <w:r w:rsidR="002D5660" w:rsidRPr="00987658">
        <w:t xml:space="preserve">, Zagreb, </w:t>
      </w:r>
      <w:r w:rsidR="00AA617C" w:rsidRPr="00987658">
        <w:t>Gredička 23</w:t>
      </w:r>
      <w:r w:rsidRPr="00987658">
        <w:t>.</w:t>
      </w:r>
    </w:p>
    <w:p w:rsidRDefault="00A10181" w:rsidP="00E520E0" w:rsidR="00AA617C" w:rsidRPr="00987658">
      <w:pPr>
        <w:jc w:val="both"/>
      </w:pPr>
      <w:r>
        <w:tab/>
        <w:t>III.</w:t>
      </w:r>
      <w:r>
        <w:tab/>
      </w:r>
      <w:r w:rsidR="00454F40">
        <w:t>Za stečajnu upraviteljicu</w:t>
      </w:r>
      <w:r w:rsidRPr="00DD6686">
        <w:t xml:space="preserve"> </w:t>
      </w:r>
      <w:r w:rsidRPr="002D5660">
        <w:t>imenuje se</w:t>
      </w:r>
      <w:r w:rsidR="002D5660" w:rsidRPr="002D5660">
        <w:t xml:space="preserve"> </w:t>
      </w:r>
      <w:r w:rsidR="00AA617C" w:rsidRPr="00987658">
        <w:t>Irena Kelava, OIB 65378158056, Zagreb, Gredička 23.</w:t>
      </w:r>
    </w:p>
    <w:p w:rsidRDefault="00E520E0" w:rsidP="00344443" w:rsidR="00344443" w:rsidRPr="003A1C8A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344443" w:rsidRPr="003A1C8A">
        <w:t xml:space="preserve">VNS d.o.o., OIB 89532768099, Ogulin, Sabljak Selo 4A </w:t>
      </w:r>
    </w:p>
    <w:p w:rsidRDefault="00E46026" w:rsidP="00344443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5E1058" w:rsidR="00DF2947">
      <w:pPr>
        <w:ind w:firstLine="708"/>
        <w:jc w:val="both"/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5E1058" w:rsidRPr="003A1C8A">
        <w:t>VNS d.o.o., OIB 89532768099, Ogulin, Sabljak Selo 4A</w:t>
      </w:r>
      <w:r w:rsidR="00552B13">
        <w:rPr>
          <w:color w:val="FF0000"/>
        </w:rPr>
        <w:t xml:space="preserve"> </w:t>
      </w:r>
      <w:r w:rsidRPr="003A50F5">
        <w:t xml:space="preserve">na temelju čl. </w:t>
      </w:r>
      <w:r w:rsidR="005E1058">
        <w:t>444. st. 2</w:t>
      </w:r>
      <w:r w:rsidRPr="003A50F5">
        <w:t xml:space="preserve">. Stečajnog zakona („Narodne novine“ broj 71/15, dalje: SZ). </w:t>
      </w:r>
    </w:p>
    <w:p w:rsidRDefault="006E50D1" w:rsidP="005E1058" w:rsidR="006E50D1" w:rsidRPr="003A50F5">
      <w:pPr>
        <w:ind w:firstLine="708"/>
        <w:jc w:val="both"/>
      </w:pPr>
    </w:p>
    <w:p w:rsidRDefault="006E50D1" w:rsidP="006E50D1" w:rsidR="006E50D1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309 dana, u ukupnom iznosu od 386.401,65 kn, kao i da dužnik ima 4 zaposlena. Financijska agencija je u podnesku od 30. studenog 2017. (list 29 spisa) navela da dužnik na dan 27. studenog 2017. u Očevidniku redoslijeda osnova za plaćanje ima evidentirane neizvršene osnove za plaćanje u neprekinutom razdoblju od 582 dana u ukupnom iznosu od 1.563.435,45 kn. S obzirom na to </w:t>
      </w:r>
      <w:r>
        <w:lastRenderedPageBreak/>
        <w:t xml:space="preserve">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E50D1" w:rsidP="006E50D1" w:rsidR="006E50D1">
      <w:pPr>
        <w:jc w:val="both"/>
      </w:pPr>
    </w:p>
    <w:p w:rsidRDefault="006E50D1" w:rsidP="00157D1B" w:rsidR="006E50D1">
      <w:pPr>
        <w:ind w:firstLine="708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 i ročište radi rasprave o pretpostavkama za otvaranje stečajnog postupka. Zastupnik po zakonu dužnika nije osporio predlagateljeve tvrdnje o postojanju stečajnog razloga o nesposobnosti za plaćanje. Naveo je da dužnik u svom vlasništvu nema nikakve imovine, da je duže vrijeme u neprekidnoj blokadi i da nema mogućnosti nastavka poslovanja.</w:t>
      </w:r>
    </w:p>
    <w:p w:rsidRDefault="006E50D1" w:rsidP="006E50D1" w:rsidR="006E50D1">
      <w:pPr>
        <w:jc w:val="both"/>
      </w:pPr>
    </w:p>
    <w:p w:rsidRDefault="006E50D1" w:rsidP="0075550A" w:rsidR="006E50D1">
      <w:pPr>
        <w:ind w:firstLine="708"/>
        <w:jc w:val="both"/>
      </w:pPr>
      <w:r>
        <w:t>Privremeni stečajni upravitelj</w:t>
      </w:r>
      <w:r w:rsidR="0075550A" w:rsidRPr="0075550A">
        <w:t xml:space="preserve"> </w:t>
      </w:r>
      <w:r>
        <w:t xml:space="preserve">u svom izvješću od 22. kolovoza 2018. u bitnome navodi kako kod dužnika postoji stečajni razlog nesposobnosti za plaćanje i prezaduženosti s obzirom da je račun dužnika u neprekidnoj blokadi dužoj od 120 dana i da dužnik u svom vlasništvu nema nikakvu imovinu. Ističe da je jedina unovčiva imovina koju dužnik ima potraživanje prema Osijek – Koteks d.d. u iznosu od 10.835,64 kn s time da zadnji obrok dospijeva na naplatu 31. prosinca 2019. Predlaže da sud u skladu s odredbom čl. 132. st. 1. </w:t>
      </w:r>
      <w:r w:rsidR="006736B6">
        <w:t>SZ-a</w:t>
      </w:r>
      <w:r>
        <w:t xml:space="preserve"> pozove osobe koje imaju pravni interes na uplatu predujma u iznosu od 40.000,00 kn za pokriće troškova prethodnog i stečajnog postupka, a koji troškovi se baziraju na trajanju postupka od 6 mjeseci. Nadalje predlaže da ako određeni predujam neće biti uplaćen u određenom roku da sud u skladu s odredbama članka 132. st. 2. </w:t>
      </w:r>
      <w:r w:rsidR="006736B6">
        <w:t>SZ-a</w:t>
      </w:r>
      <w:r>
        <w:t xml:space="preserve"> donese rješenje o otvaranju i istovremenom zaključenju stečajnog postupka nad dužnikom. Nakon zaključenja stečajnog postupka stečajni upravitelj će u ime i za račun stečajne mase unovčiti imovinu dužnika koja se sastoji od potraživanja prema Osijek - koteks d.d. i prikupljenim sredstvima namiriti nastale troškove stečajnog postupka, a neiskorišteni iznos uplatiti u Fond za namirenje troškova stečajnog postupka. </w:t>
      </w:r>
    </w:p>
    <w:p w:rsidRDefault="006E50D1" w:rsidP="006E50D1" w:rsidR="006E50D1">
      <w:pPr>
        <w:jc w:val="both"/>
      </w:pPr>
    </w:p>
    <w:p w:rsidRDefault="006E50D1" w:rsidP="006736B6" w:rsidR="006E50D1">
      <w:pPr>
        <w:ind w:firstLine="708"/>
        <w:jc w:val="both"/>
      </w:pPr>
      <w:r>
        <w:t>Iz uvjerenja Stanice za tehnički pregled vozila Centar za vozila Hrvatske d.d. (list 49 spisa) i u računa broj 15-015/1/1 od 1. travnja 2015. proizlazi da je dužnik bio vlasnik vozila N1, marke Iveco Daily 40 C 13V, godina proizvodnje 2002, odjavljeno 10. ožujka 2014., a koje vozilo je prodano društv</w:t>
      </w:r>
      <w:r w:rsidR="006736B6">
        <w:t>u</w:t>
      </w:r>
      <w:r>
        <w:t xml:space="preserve"> Inproteh j.d.o.o. iz Ogulina za iznos od 100,00 kn uvećano za PDV, a što proizlazi i iz izvješća privremenog stečajnog upravitelja.</w:t>
      </w:r>
    </w:p>
    <w:p w:rsidRDefault="006E50D1" w:rsidP="000638FA" w:rsidR="006E50D1" w:rsidRPr="002D5660">
      <w:pPr>
        <w:jc w:val="both"/>
      </w:pP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442D6B">
        <w:t>5. prosinca 2018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442D6B">
        <w:rPr>
          <w:lang w:val="pt-BR"/>
        </w:rPr>
        <w:t>40.000,00</w:t>
      </w:r>
      <w:r w:rsidR="00563793" w:rsidRPr="003A50F5">
        <w:t xml:space="preserve"> </w:t>
      </w:r>
      <w:r w:rsidRPr="00A93839">
        <w:t>kn za pokriće troškova prethodnog i stečajnog postupka</w:t>
      </w:r>
      <w:r w:rsidR="0088192E">
        <w:t xml:space="preserve">, a koje je isti dan </w:t>
      </w:r>
      <w:r>
        <w:t>objavljeno je na mrežnoj stranici e-oglasna pl</w:t>
      </w:r>
      <w:r w:rsidR="00563793">
        <w:t>oča Trgovačkog suda u Zagrebu</w:t>
      </w:r>
      <w:r>
        <w:t>.</w:t>
      </w:r>
      <w:r w:rsidRPr="003A7D16">
        <w:t xml:space="preserve"> Vjerovnici nisu predujmili </w:t>
      </w:r>
      <w:r w:rsidR="0088192E">
        <w:t xml:space="preserve">navedeni </w:t>
      </w:r>
      <w:r w:rsidRPr="003A7D16">
        <w:t xml:space="preserve">iznos za pokriće troškova prethodnog i stečajnog postupka. </w:t>
      </w:r>
    </w:p>
    <w:p w:rsidRDefault="002E7CF3" w:rsidP="00691590" w:rsidR="002E7CF3">
      <w:pPr>
        <w:ind w:firstLine="708"/>
        <w:jc w:val="both"/>
      </w:pPr>
    </w:p>
    <w:p w:rsidRDefault="00636A1C" w:rsidP="00636A1C" w:rsidR="00636A1C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2E7CF3" w:rsidP="00636A1C" w:rsidR="002E7CF3" w:rsidRPr="00A93839">
      <w:pPr>
        <w:ind w:firstLine="708"/>
        <w:jc w:val="both"/>
      </w:pPr>
    </w:p>
    <w:p w:rsidRDefault="00636A1C" w:rsidP="00636A1C" w:rsidR="00636A1C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</w:t>
      </w:r>
      <w:r w:rsidRPr="00A93839">
        <w:lastRenderedPageBreak/>
        <w:t xml:space="preserve">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E7CF3" w:rsidP="00636A1C" w:rsidR="002E7CF3" w:rsidRPr="00A93839">
      <w:pPr>
        <w:ind w:firstLine="708"/>
        <w:jc w:val="both"/>
      </w:pP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2E7CF3" w:rsidP="00B6336F" w:rsidR="002E7CF3">
      <w:pPr>
        <w:ind w:firstLine="708"/>
        <w:jc w:val="both"/>
      </w:pPr>
    </w:p>
    <w:p w:rsidRDefault="009C4BB2" w:rsidP="00C258FA" w:rsidR="00C258FA">
      <w:pPr>
        <w:ind w:firstLine="708"/>
        <w:jc w:val="both"/>
      </w:pPr>
      <w:r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>ukladno odredbi čl. 85.st.2. SZ-a</w:t>
      </w:r>
      <w:r w:rsidR="00F24877">
        <w:t xml:space="preserve">. S </w:t>
      </w:r>
      <w:r w:rsidR="00C258FA">
        <w:t xml:space="preserve">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F24877">
        <w:t>14. veljače 2019</w:t>
      </w:r>
      <w:r w:rsidR="00C12410" w:rsidRPr="00372077">
        <w:t>.</w:t>
      </w:r>
    </w:p>
    <w:p w:rsidRDefault="00C12410" w:rsidP="00C12410" w:rsidR="00C12410" w:rsidRPr="003A7D16"/>
    <w:p w:rsidRDefault="00F24877" w:rsidP="00F24877" w:rsidR="00C12410" w:rsidRPr="003A7D16">
      <w:pPr>
        <w:ind w:firstLine="708" w:left="5664"/>
        <w:jc w:val="both"/>
      </w:pPr>
      <w:r>
        <w:t>SUTKINJA</w:t>
      </w:r>
      <w:r w:rsidR="00C12410" w:rsidRPr="003A7D16">
        <w:t>:</w:t>
      </w:r>
    </w:p>
    <w:p w:rsidRDefault="00F24877" w:rsidP="00F24877" w:rsidR="00363447">
      <w:pPr>
        <w:ind w:firstLine="708" w:left="5664"/>
        <w:jc w:val="both"/>
      </w:pPr>
      <w:r>
        <w:t>Jasminka Gadža</w:t>
      </w:r>
      <w:r w:rsidR="00DC6537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FD4B0A" w:rsidR="005F2805" w:rsidRPr="007546E0">
      <w:pPr>
        <w:ind w:left="4956"/>
        <w:jc w:val="both"/>
      </w:pPr>
      <w:r>
        <w:t>Za točnost otpravka-ovlašteni službenik:</w:t>
      </w:r>
      <w:r>
        <w:br/>
      </w:r>
      <w:r w:rsidR="00FD4B0A">
        <w:t xml:space="preserve">                         </w:t>
      </w:r>
      <w:r w:rsidR="00F24877">
        <w:t>Valerija Gregurić</w:t>
      </w:r>
    </w:p>
    <w:p w:rsidRDefault="005F2805" w:rsidP="00C12410" w:rsidR="005F2805"/>
    <w:p w:rsidRDefault="00636A1C" w:rsidP="00C12410" w:rsidR="00636A1C"/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D1F" w:rsidP="00E17EF8" w:rsidR="00AB3D1F">
      <w:r>
        <w:separator/>
      </w:r>
    </w:p>
  </w:endnote>
  <w:endnote w:id="0" w:type="continuationSeparator">
    <w:p w:rsidRDefault="00AB3D1F" w:rsidP="00E17EF8" w:rsidR="00AB3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D1F" w:rsidP="00E17EF8" w:rsidR="00AB3D1F">
      <w:r>
        <w:separator/>
      </w:r>
    </w:p>
  </w:footnote>
  <w:footnote w:id="0" w:type="continuationSeparator">
    <w:p w:rsidRDefault="00AB3D1F" w:rsidP="00E17EF8" w:rsidR="00AB3D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7B3">
          <w:rPr>
            <w:noProof/>
          </w:rPr>
          <w:t>3</w:t>
        </w:r>
        <w:r>
          <w:fldChar w:fldCharType="end"/>
        </w:r>
        <w:r>
          <w:tab/>
        </w:r>
        <w:r w:rsidR="00DC6537">
          <w:t>2</w:t>
        </w:r>
        <w:r w:rsidR="00636A1C">
          <w:t>9</w:t>
        </w:r>
        <w:r>
          <w:t xml:space="preserve">. </w:t>
        </w:r>
        <w:r w:rsidR="00BB10F5">
          <w:t>St-</w:t>
        </w:r>
        <w:r w:rsidR="00DC6537">
          <w:t>4739</w:t>
        </w:r>
        <w:r w:rsidR="00E520E0">
          <w:t>/16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7B1F"/>
    <w:rsid w:val="000638FA"/>
    <w:rsid w:val="000B68F6"/>
    <w:rsid w:val="00144607"/>
    <w:rsid w:val="00153F9F"/>
    <w:rsid w:val="00157D1B"/>
    <w:rsid w:val="001D0B43"/>
    <w:rsid w:val="001D472A"/>
    <w:rsid w:val="0023149C"/>
    <w:rsid w:val="002437B3"/>
    <w:rsid w:val="00287372"/>
    <w:rsid w:val="002B4737"/>
    <w:rsid w:val="002C25CA"/>
    <w:rsid w:val="002D5660"/>
    <w:rsid w:val="002E0229"/>
    <w:rsid w:val="002E7CF3"/>
    <w:rsid w:val="002F255E"/>
    <w:rsid w:val="00344443"/>
    <w:rsid w:val="00347CA4"/>
    <w:rsid w:val="00350F72"/>
    <w:rsid w:val="00363447"/>
    <w:rsid w:val="00372077"/>
    <w:rsid w:val="0038259F"/>
    <w:rsid w:val="00392E4D"/>
    <w:rsid w:val="003A1C8A"/>
    <w:rsid w:val="003A7D16"/>
    <w:rsid w:val="003E01DD"/>
    <w:rsid w:val="004038F5"/>
    <w:rsid w:val="00410190"/>
    <w:rsid w:val="00414A89"/>
    <w:rsid w:val="00442D6B"/>
    <w:rsid w:val="00454F40"/>
    <w:rsid w:val="00470722"/>
    <w:rsid w:val="00471353"/>
    <w:rsid w:val="00474728"/>
    <w:rsid w:val="00474B93"/>
    <w:rsid w:val="004963DC"/>
    <w:rsid w:val="004971B3"/>
    <w:rsid w:val="004C5B58"/>
    <w:rsid w:val="004D34E6"/>
    <w:rsid w:val="004D70BE"/>
    <w:rsid w:val="004F190A"/>
    <w:rsid w:val="0051697E"/>
    <w:rsid w:val="00516BDB"/>
    <w:rsid w:val="005224DC"/>
    <w:rsid w:val="005448EA"/>
    <w:rsid w:val="00552B13"/>
    <w:rsid w:val="005611B7"/>
    <w:rsid w:val="00563793"/>
    <w:rsid w:val="005A2B10"/>
    <w:rsid w:val="005E1058"/>
    <w:rsid w:val="005F2805"/>
    <w:rsid w:val="00603A21"/>
    <w:rsid w:val="00636A1C"/>
    <w:rsid w:val="006736B6"/>
    <w:rsid w:val="00691590"/>
    <w:rsid w:val="00693D34"/>
    <w:rsid w:val="006C4E81"/>
    <w:rsid w:val="006D3825"/>
    <w:rsid w:val="006E50D1"/>
    <w:rsid w:val="006F05DF"/>
    <w:rsid w:val="0070027B"/>
    <w:rsid w:val="007020DF"/>
    <w:rsid w:val="0075550A"/>
    <w:rsid w:val="007859F3"/>
    <w:rsid w:val="007A570C"/>
    <w:rsid w:val="007E349A"/>
    <w:rsid w:val="00830ADC"/>
    <w:rsid w:val="0088192E"/>
    <w:rsid w:val="008A1D07"/>
    <w:rsid w:val="008E59F9"/>
    <w:rsid w:val="008F6699"/>
    <w:rsid w:val="008F76E8"/>
    <w:rsid w:val="0093392E"/>
    <w:rsid w:val="00975210"/>
    <w:rsid w:val="00987658"/>
    <w:rsid w:val="009A7775"/>
    <w:rsid w:val="009B52EA"/>
    <w:rsid w:val="009B7AB6"/>
    <w:rsid w:val="009C4BB2"/>
    <w:rsid w:val="009C6B90"/>
    <w:rsid w:val="009E4E4C"/>
    <w:rsid w:val="00A10181"/>
    <w:rsid w:val="00A14845"/>
    <w:rsid w:val="00AA617C"/>
    <w:rsid w:val="00AB3D1F"/>
    <w:rsid w:val="00AD1CFD"/>
    <w:rsid w:val="00AE30AB"/>
    <w:rsid w:val="00B42CB3"/>
    <w:rsid w:val="00B6336F"/>
    <w:rsid w:val="00B7486C"/>
    <w:rsid w:val="00B8024A"/>
    <w:rsid w:val="00BB10F5"/>
    <w:rsid w:val="00BC3BB9"/>
    <w:rsid w:val="00BD17D3"/>
    <w:rsid w:val="00C12410"/>
    <w:rsid w:val="00C12C33"/>
    <w:rsid w:val="00C258FA"/>
    <w:rsid w:val="00C47008"/>
    <w:rsid w:val="00C6375B"/>
    <w:rsid w:val="00C755A1"/>
    <w:rsid w:val="00CA4E71"/>
    <w:rsid w:val="00CB1F44"/>
    <w:rsid w:val="00CC6A3E"/>
    <w:rsid w:val="00CE6C5D"/>
    <w:rsid w:val="00D85510"/>
    <w:rsid w:val="00D85CC6"/>
    <w:rsid w:val="00DC268C"/>
    <w:rsid w:val="00DC6537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24877"/>
    <w:rsid w:val="00F51E11"/>
    <w:rsid w:val="00F61CF3"/>
    <w:rsid w:val="00F91E11"/>
    <w:rsid w:val="00FB3C17"/>
    <w:rsid w:val="00FD4B0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7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7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7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7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7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7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7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7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4739</izvorni_sadrzaj>
    <derivirana_varijabla naziv="DomainObject.Predmet.Broj_1">4739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St-4739/2016</izvorni_sadrzaj>
    <derivirana_varijabla naziv="DomainObject.Predmet.OznakaBroj_1">St-4739/2016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VNS d.o.o.</izvorni_sadrzaj>
    <derivirana_varijabla naziv="DomainObject.Predmet.ProtustrankaFormated_1">  VNS d.o.o.</derivirana_varijabla>
  </DomainObject.Predmet.ProtustrankaFormated>
  <DomainObject.Predmet.ProtustrankaFormatedOIB>
    <izvorni_sadrzaj>  VNS d.o.o., OIB 89532768099</izvorni_sadrzaj>
    <derivirana_varijabla naziv="DomainObject.Predmet.ProtustrankaFormatedOIB_1">  VNS d.o.o., OIB 89532768099</derivirana_varijabla>
  </DomainObject.Predmet.ProtustrankaFormatedOIB>
  <DomainObject.Predmet.ProtustrankaFormatedWithAdress>
    <izvorni_sadrzaj> VNS d.o.o., Sabljak Selo 4/A, 47300 Ogulin</izvorni_sadrzaj>
    <derivirana_varijabla naziv="DomainObject.Predmet.ProtustrankaFormatedWithAdress_1"> VNS d.o.o., Sabljak Selo 4/A, 47300 Ogulin</derivirana_varijabla>
  </DomainObject.Predmet.ProtustrankaFormatedWithAdress>
  <DomainObject.Predmet.ProtustrankaFormatedWithAdressOIB>
    <izvorni_sadrzaj> VNS d.o.o., OIB 89532768099, Sabljak Selo 4/A, 47300 Ogulin</izvorni_sadrzaj>
    <derivirana_varijabla naziv="DomainObject.Predmet.ProtustrankaFormatedWithAdressOIB_1"> VNS d.o.o., OIB 89532768099, Sabljak Selo 4/A, 47300 Ogulin</derivirana_varijabla>
  </DomainObject.Predmet.ProtustrankaFormatedWithAdressOIB>
  <DomainObject.Predmet.ProtustrankaWithAdress>
    <izvorni_sadrzaj>VNS d.o.o. Sabljak Selo 4/A, 47300 Ogulin</izvorni_sadrzaj>
    <derivirana_varijabla naziv="DomainObject.Predmet.ProtustrankaWithAdress_1">VNS d.o.o. Sabljak Selo 4/A, 47300 Ogulin</derivirana_varijabla>
  </DomainObject.Predmet.ProtustrankaWithAdress>
  <DomainObject.Predmet.ProtustrankaWithAdressOIB>
    <izvorni_sadrzaj>VNS d.o.o., OIB 89532768099, Sabljak Selo 4/A, 47300 Ogulin</izvorni_sadrzaj>
    <derivirana_varijabla naziv="DomainObject.Predmet.ProtustrankaWithAdressOIB_1">VNS d.o.o., OIB 89532768099, Sabljak Selo 4/A, 47300 Ogulin</derivirana_varijabla>
  </DomainObject.Predmet.ProtustrankaWithAdressOIB>
  <DomainObject.Predmet.ProtustrankaNazivFormated>
    <izvorni_sadrzaj>VNS d.o.o.</izvorni_sadrzaj>
    <derivirana_varijabla naziv="DomainObject.Predmet.ProtustrankaNazivFormated_1">VNS d.o.o.</derivirana_varijabla>
  </DomainObject.Predmet.ProtustrankaNazivFormated>
  <DomainObject.Predmet.ProtustrankaNazivFormatedOIB>
    <izvorni_sadrzaj>VNS d.o.o., OIB 89532768099</izvorni_sadrzaj>
    <derivirana_varijabla naziv="DomainObject.Predmet.ProtustrankaNazivFormatedOIB_1">VNS d.o.o., OIB 89532768099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Ivan Sabljak</izvorni_sadrzaj>
    <derivirana_varijabla naziv="DomainObject.Predmet.StrankaFormated_1">  FINA, Regionalni centar Zagreb, podružnica Karlovac; Ivan Sabljak</derivirana_varijabla>
  </DomainObject.Predmet.StrankaFormated>
  <DomainObject.Predmet.StrankaFormatedOIB>
    <izvorni_sadrzaj>  FINA, Regionalni centar Zagreb, podružnica Karlovac, OIB 85821130368; Ivan Sabljak, OIB 44641710005</izvorni_sadrzaj>
    <derivirana_varijabla naziv="DomainObject.Predmet.StrankaFormatedOIB_1">  FINA, Regionalni centar Zagreb, podružnica Karlovac, OIB 85821130368; Ivan Sabljak, OIB 44641710005</derivirana_varijabla>
  </DomainObject.Predmet.StrankaFormatedOIB>
  <DomainObject.Predmet.StrankaFormatedWithAdress>
    <izvorni_sadrzaj> FINA, Regionalni centar Zagreb, podružnica Karlovac, Pavla Vitezovića 1, 47000 Karlovac; Ivan Sabljak, Sabljak Selo 4a, 47300 Sabljak Selo</izvorni_sadrzaj>
    <derivirana_varijabla naziv="DomainObject.Predmet.StrankaFormatedWithAdress_1"> FINA, Regionalni centar Zagreb, podružnica Karlovac, Pavla Vitezovića 1, 47000 Karlovac; Ivan Sabljak, Sabljak Selo 4a, 47300 Sabljak Selo</derivirana_varijabla>
  </DomainObject.Predmet.StrankaFormatedWithAdress>
  <DomainObject.Predmet.StrankaFormatedWithAdressOIB>
    <izvorni_sadrzaj> FINA, Regionalni centar Zagreb, podružnica Karlovac, OIB 85821130368, Pavla Vitezovića 1, 47000 Karlovac; Ivan Sabljak, OIB 44641710005, Sabljak Selo 4a, 47300 Sabljak Selo</izvorni_sadrzaj>
    <derivirana_varijabla naziv="DomainObject.Predmet.StrankaFormatedWithAdressOIB_1"> FINA, Regionalni centar Zagreb, podružnica Karlovac, OIB 85821130368, Pavla Vitezovića 1, 47000 Karlovac; Ivan Sabljak, OIB 44641710005, Sabljak Selo 4a, 47300 Sabljak Selo</derivirana_varijabla>
  </DomainObject.Predmet.StrankaFormatedWithAdressOIB>
  <DomainObject.Predmet.StrankaWithAdress>
    <izvorni_sadrzaj>FINA, Regionalni centar Zagreb, podružnica Karlovac Pavla Vitezovića 1,47000 Karlovac,Ivan Sabljak Sabljak Selo 4a,47300 Sabljak Selo</izvorni_sadrzaj>
    <derivirana_varijabla naziv="DomainObject.Predmet.StrankaWithAdress_1">FINA, Regionalni centar Zagreb, podružnica Karlovac Pavla Vitezovića 1,47000 Karlovac,Ivan Sabljak Sabljak Selo 4a,47300 Sabljak Selo</derivirana_varijabla>
  </DomainObject.Predmet.StrankaWithAdress>
  <DomainObject.Predmet.StrankaWithAdressOIB>
    <izvorni_sadrzaj>FINA, Regionalni centar Zagreb, podružnica Karlovac, OIB 85821130368, Pavla Vitezovića 1,47000 Karlovac,Ivan Sabljak, OIB 44641710005, Sabljak Selo 4a,47300 Sabljak Selo</izvorni_sadrzaj>
    <derivirana_varijabla naziv="DomainObject.Predmet.StrankaWithAdressOIB_1">FINA, Regionalni centar Zagreb, podružnica Karlovac, OIB 85821130368, Pavla Vitezovića 1,47000 Karlovac,Ivan Sabljak, OIB 44641710005, Sabljak Selo 4a,47300 Sabljak Selo</derivirana_varijabla>
  </DomainObject.Predmet.StrankaWithAdressOIB>
  <DomainObject.Predmet.StrankaNazivFormated>
    <izvorni_sadrzaj>FINA, Regionalni centar Zagreb, podružnica Karlovac,Ivan Sabljak</izvorni_sadrzaj>
    <derivirana_varijabla naziv="DomainObject.Predmet.StrankaNazivFormated_1">FINA, Regionalni centar Zagreb, podružnica Karlovac,Ivan Sabljak</derivirana_varijabla>
  </DomainObject.Predmet.StrankaNazivFormated>
  <DomainObject.Predmet.StrankaNazivFormatedOIB>
    <izvorni_sadrzaj>FINA, Regionalni centar Zagreb, podružnica Karlovac, OIB 85821130368,Ivan Sabljak, OIB 44641710005</izvorni_sadrzaj>
    <derivirana_varijabla naziv="DomainObject.Predmet.StrankaNazivFormatedOIB_1">FINA, Regionalni centar Zagreb, podružnica Karlovac, OIB 85821130368,Ivan Sabljak, OIB 44641710005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FINA, Regionalni centar Zagreb, podružnica Karlovac</item>
      <item>Ivan Sabljak</item>
    </izvorni_sadrzaj>
    <derivirana_varijabla naziv="DomainObject.Predmet.StrankaListFormated_1">
      <item>FINA, Regionalni centar Zagreb, podružnica Karlovac</item>
      <item>Ivan Sabljak</item>
    </derivirana_varijabla>
  </DomainObject.Predmet.StrankaListFormated>
  <DomainObject.Predmet.StrankaListFormatedOIB>
    <izvorni_sadrzaj>
      <item>FINA, Regionalni centar Zagreb, podružnica Karlovac, OIB 85821130368</item>
      <item>Ivan Sabljak, OIB 44641710005</item>
    </izvorni_sadrzaj>
    <derivirana_varijabla naziv="DomainObject.Predmet.StrankaListFormatedOIB_1">
      <item>FINA, Regionalni centar Zagreb, podružnica Karlovac, OIB 85821130368</item>
      <item>Ivan Sabljak, OIB 44641710005</item>
    </derivirana_varijabla>
  </DomainObject.Predmet.StrankaListFormatedOIB>
  <DomainObject.Predmet.StrankaListFormatedWithAdress>
    <izvorni_sadrzaj>
      <item>FINA, Regionalni centar Zagreb, podružnica Karlovac, Pavla Vitezovića 1, 47000 Karlovac</item>
      <item>Ivan Sabljak, Sabljak Selo 4a, 47300 Sabljak Selo</item>
    </izvorni_sadrzaj>
    <derivirana_varijabla naziv="DomainObject.Predmet.StrankaListFormatedWithAdress_1">
      <item>FINA, Regionalni centar Zagreb, podružnica Karlovac, Pavla Vitezovića 1, 47000 Karlovac</item>
      <item>Ivan Sabljak, Sabljak Selo 4a, 47300 Sabljak Selo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  <item>Ivan Sabljak, OIB 44641710005, Sabljak Selo 4a, 47300 Sabljak Selo</item>
    </izvorni_sadrzaj>
    <derivirana_varijabla naziv="DomainObject.Predmet.StrankaListFormatedWithAdressOIB_1">
      <item>FINA, Regionalni centar Zagreb, podružnica Karlovac, OIB 85821130368, Pavla Vitezovića 1, 47000 Karlovac</item>
      <item>Ivan Sabljak, OIB 44641710005, Sabljak Selo 4a, 47300 Sabljak Selo</item>
    </derivirana_varijabla>
  </DomainObject.Predmet.StrankaListFormatedWithAdressOIB>
  <DomainObject.Predmet.StrankaListNazivFormated>
    <izvorni_sadrzaj>
      <item>FINA, Regionalni centar Zagreb, podružnica Karlovac</item>
      <item>Ivan Sabljak</item>
    </izvorni_sadrzaj>
    <derivirana_varijabla naziv="DomainObject.Predmet.StrankaListNazivFormated_1">
      <item>FINA, Regionalni centar Zagreb, podružnica Karlovac</item>
      <item>Ivan Sabljak</item>
    </derivirana_varijabla>
  </DomainObject.Predmet.StrankaListNazivFormated>
  <DomainObject.Predmet.StrankaListNazivFormatedOIB>
    <izvorni_sadrzaj>
      <item>FINA, Regionalni centar Zagreb, podružnica Karlovac, OIB 85821130368</item>
      <item>Ivan Sabljak, OIB 44641710005</item>
    </izvorni_sadrzaj>
    <derivirana_varijabla naziv="DomainObject.Predmet.StrankaListNazivFormatedOIB_1">
      <item>FINA, Regionalni centar Zagreb, podružnica Karlovac, OIB 85821130368</item>
      <item>Ivan Sabljak, OIB 44641710005</item>
    </derivirana_varijabla>
  </DomainObject.Predmet.StrankaListNazivFormatedOIB>
  <DomainObject.Predmet.ProtuStrankaListFormated>
    <izvorni_sadrzaj>
      <item>VNS d.o.o.</item>
    </izvorni_sadrzaj>
    <derivirana_varijabla naziv="DomainObject.Predmet.ProtuStrankaListFormated_1">
      <item>VNS d.o.o.</item>
    </derivirana_varijabla>
  </DomainObject.Predmet.ProtuStrankaListFormated>
  <DomainObject.Predmet.ProtuStrankaListFormatedOIB>
    <izvorni_sadrzaj>
      <item>VNS d.o.o., OIB 89532768099</item>
    </izvorni_sadrzaj>
    <derivirana_varijabla naziv="DomainObject.Predmet.ProtuStrankaListFormatedOIB_1">
      <item>VNS d.o.o., OIB 89532768099</item>
    </derivirana_varijabla>
  </DomainObject.Predmet.ProtuStrankaListFormatedOIB>
  <DomainObject.Predmet.ProtuStrankaListFormatedWithAdress>
    <izvorni_sadrzaj>
      <item>VNS d.o.o., Sabljak Selo 4/A, 47300 Ogulin</item>
    </izvorni_sadrzaj>
    <derivirana_varijabla naziv="DomainObject.Predmet.ProtuStrankaListFormatedWithAdress_1">
      <item>VNS d.o.o., Sabljak Selo 4/A, 47300 Ogulin</item>
    </derivirana_varijabla>
  </DomainObject.Predmet.ProtuStrankaListFormatedWithAdress>
  <DomainObject.Predmet.ProtuStrankaListFormatedWithAdressOIB>
    <izvorni_sadrzaj>
      <item>VNS d.o.o., OIB 89532768099, Sabljak Selo 4/A, 47300 Ogulin</item>
    </izvorni_sadrzaj>
    <derivirana_varijabla naziv="DomainObject.Predmet.ProtuStrankaListFormatedWithAdressOIB_1">
      <item>VNS d.o.o., OIB 89532768099, Sabljak Selo 4/A, 47300 Ogulin</item>
    </derivirana_varijabla>
  </DomainObject.Predmet.ProtuStrankaListFormatedWithAdressOIB>
  <DomainObject.Predmet.ProtuStrankaListNazivFormated>
    <izvorni_sadrzaj>
      <item>VNS d.o.o.</item>
    </izvorni_sadrzaj>
    <derivirana_varijabla naziv="DomainObject.Predmet.ProtuStrankaListNazivFormated_1">
      <item>VNS d.o.o.</item>
    </derivirana_varijabla>
  </DomainObject.Predmet.ProtuStrankaListNazivFormated>
  <DomainObject.Predmet.ProtuStrankaListNazivFormatedOIB>
    <izvorni_sadrzaj>
      <item>VNS d.o.o., OIB 89532768099</item>
    </izvorni_sadrzaj>
    <derivirana_varijabla naziv="DomainObject.Predmet.ProtuStrankaListNazivFormatedOIB_1">
      <item>VNS d.o.o., OIB 89532768099</item>
    </derivirana_varijabla>
  </DomainObject.Predmet.ProtuStrankaListNazivFormatedOIB>
  <DomainObject.Predmet.OstaliListFormated>
    <izvorni_sadrzaj>
      <item>Ivan Sabljak</item>
    </izvorni_sadrzaj>
    <derivirana_varijabla naziv="DomainObject.Predmet.OstaliListFormated_1">
      <item>Ivan Sabljak</item>
    </derivirana_varijabla>
  </DomainObject.Predmet.OstaliListFormated>
  <DomainObject.Predmet.OstaliListFormatedOIB>
    <izvorni_sadrzaj>
      <item>Ivan Sabljak, OIB 44641710005</item>
    </izvorni_sadrzaj>
    <derivirana_varijabla naziv="DomainObject.Predmet.OstaliListFormatedOIB_1">
      <item>Ivan Sabljak, OIB 44641710005</item>
    </derivirana_varijabla>
  </DomainObject.Predmet.OstaliListFormatedOIB>
  <DomainObject.Predmet.OstaliListFormatedWithAdress>
    <izvorni_sadrzaj>
      <item>Ivan Sabljak, Sabljak Selo 4a, 47300 Sabljak Selo</item>
    </izvorni_sadrzaj>
    <derivirana_varijabla naziv="DomainObject.Predmet.OstaliListFormatedWithAdress_1">
      <item>Ivan Sabljak, Sabljak Selo 4a, 47300 Sabljak Selo</item>
    </derivirana_varijabla>
  </DomainObject.Predmet.OstaliListFormatedWithAdress>
  <DomainObject.Predmet.OstaliListFormatedWithAdressOIB>
    <izvorni_sadrzaj>
      <item>Ivan Sabljak, OIB 44641710005, Sabljak Selo 4a, 47300 Sabljak Selo</item>
    </izvorni_sadrzaj>
    <derivirana_varijabla naziv="DomainObject.Predmet.OstaliListFormatedWithAdressOIB_1">
      <item>Ivan Sabljak, OIB 44641710005, Sabljak Selo 4a, 47300 Sabljak Selo</item>
    </derivirana_varijabla>
  </DomainObject.Predmet.OstaliListFormatedWithAdressOIB>
  <DomainObject.Predmet.OstaliListNazivFormated>
    <izvorni_sadrzaj>
      <item>Ivan Sabljak</item>
    </izvorni_sadrzaj>
    <derivirana_varijabla naziv="DomainObject.Predmet.OstaliListNazivFormated_1">
      <item>Ivan Sabljak</item>
    </derivirana_varijabla>
  </DomainObject.Predmet.OstaliListNazivFormated>
  <DomainObject.Predmet.OstaliListNazivFormatedOIB>
    <izvorni_sadrzaj>
      <item>Ivan Sabljak, OIB 44641710005</item>
    </izvorni_sadrzaj>
    <derivirana_varijabla naziv="DomainObject.Predmet.OstaliListNazivFormatedOIB_1">
      <item>Ivan Sabljak, OIB 44641710005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VNS d.o.o.</izvorni_sadrzaj>
    <derivirana_varijabla naziv="DomainObject.Predmet.ProtustrankaIDrugi_1">VNS d.o.o.</derivirana_varijabla>
  </DomainObject.Predmet.ProtustrankaIDrugi>
  <DomainObject.Predmet.StrankaIDrugiAdressOIB>
    <izvorni_sadrzaj>FINA, Regionalni centar Zagreb, podružnica Karlovac, OIB 85821130368, Pavla Vitezovića 1, 47000 Karlovac i dr.</izvorni_sadrzaj>
    <derivirana_varijabla naziv="DomainObject.Predmet.StrankaIDrugiAdressOIB_1">FINA, Regionalni centar Zagreb, podružnica Karlovac, OIB 85821130368, Pavla Vitezovića 1, 47000 Karlovac i dr.</derivirana_varijabla>
  </DomainObject.Predmet.StrankaIDrugiAdressOIB>
  <DomainObject.Predmet.ProtustrankaIDrugiAdressOIB>
    <izvorni_sadrzaj>VNS d.o.o., OIB 89532768099, Sabljak Selo 4/A, 47300 Ogulin</izvorni_sadrzaj>
    <derivirana_varijabla naziv="DomainObject.Predmet.ProtustrankaIDrugiAdressOIB_1">VNS d.o.o., OIB 89532768099, Sabljak Selo 4/A,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VNS d.o.o.</item>
      <item>Ivan Sabljak</item>
      <item>Ivan Sabljak</item>
    </izvorni_sadrzaj>
    <derivirana_varijabla naziv="DomainObject.Predmet.SudioniciListNaziv_1">
      <item>FINA, Regionalni centar Zagreb, podružnica Karlovac</item>
      <item>VNS d.o.o.</item>
      <item>Ivan Sabljak</item>
      <item>Ivan Sabljak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VNS d.o.o., OIB 89532768099, Sabljak Selo 4/A,47300 Ogulin</item>
      <item>Ivan Sabljak, OIB 44641710005, Sabljak Selo 4a,47300 Sabljak Selo</item>
      <item>Ivan Sabljak, OIB 44641710005, Sabljak Selo 4a,47300 Sabljak Selo</item>
    </izvorni_sadrzaj>
    <derivirana_varijabla naziv="DomainObject.Predmet.SudioniciListAdressOIB_1">
      <item>FINA, Regionalni centar Zagreb, podružnica Karlovac, OIB 85821130368, Pavla Vitezovića 1,47000 Karlovac</item>
      <item>VNS d.o.o., OIB 89532768099, Sabljak Selo 4/A,47300 Ogulin</item>
      <item>Ivan Sabljak, OIB 44641710005, Sabljak Selo 4a,47300 Sabljak Selo</item>
      <item>Ivan Sabljak, OIB 44641710005, Sabljak Selo 4a,47300 Sabljak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89532768099</item>
      <item>, OIB 44641710005</item>
      <item>, OIB 44641710005</item>
    </izvorni_sadrzaj>
    <derivirana_varijabla naziv="DomainObject.Predmet.SudioniciListNazivOIB_1">
      <item>, OIB 85821130368</item>
      <item>, OIB 89532768099</item>
      <item>, OIB 44641710005</item>
      <item>, OIB 44641710005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St-4739/2016-23</izvorni_sadrzaj>
    <derivirana_varijabla naziv="DomainObject.PredzadnjaOdlukaIzPredmeta.Oznaka_1">St-4739/2016-23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1148</properties:Words>
  <properties:Characters>6261</properties:Characters>
  <properties:Lines>127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2019-02-14T13:04:00Z</dcterms:created>
  <dc:creator>gzubak</dc:creator>
  <cp:lastModifiedBy>Valerija Svečak</cp:lastModifiedBy>
  <cp:lastPrinted>2016-07-01T08:10:00Z</cp:lastPrinted>
  <dcterms:modified xmlns:xsi="http://www.w3.org/2001/XMLSchema-instance" xsi:type="dcterms:W3CDTF">2019-02-14T13:05:00Z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(ST-4739-16 rj otvaranje i zaključenje stečajnog postupka - čl. 132 -UDIDANJE MJERE OSIGURANJA- PRIVREMENI ST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