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4485" w14:paraId="2534485" w:rsidRDefault="00485444" w:rsidP="00FC1537" w:rsidR="0048544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-668/15-5</w:t>
      </w:r>
    </w:p>
    <w:p w:rsidRDefault="00485444" w:rsidP="00E87D86" w:rsidR="00485444" w:rsidRPr="00FC1537">
      <w:pPr>
        <w:jc w:val="both"/>
      </w:pPr>
    </w:p>
    <w:p w:rsidRDefault="00485444" w:rsidP="00E87D86" w:rsidR="00485444" w:rsidRPr="00FC1537">
      <w:pPr>
        <w:jc w:val="both"/>
      </w:pPr>
    </w:p>
    <w:p w:rsidRDefault="00485444" w:rsidP="00E87D86" w:rsidR="00485444" w:rsidRPr="00FC1537">
      <w:pPr>
        <w:jc w:val="both"/>
      </w:pPr>
    </w:p>
    <w:p w:rsidRDefault="00485444" w:rsidP="00E87D86" w:rsidR="0048544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485444" w:rsidP="00E87D86" w:rsidR="0048544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485444" w:rsidP="00FC1537" w:rsidR="0048544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85444" w:rsidP="00E87D86" w:rsidR="0048544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85444" w:rsidP="00E87D86" w:rsidR="0048544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485444" w:rsidP="00FC1537" w:rsidR="00485444" w:rsidRPr="00FC1537">
      <w:pPr>
        <w:jc w:val="center"/>
      </w:pPr>
      <w:r>
        <w:t>R E P U B L I K A   H R V A T S K A</w:t>
      </w:r>
    </w:p>
    <w:p w:rsidRDefault="00485444" w:rsidP="00E87D86" w:rsidR="00485444"/>
    <w:p w:rsidRDefault="00485444" w:rsidP="001F7D4E" w:rsidR="00485444">
      <w:pPr>
        <w:jc w:val="center"/>
      </w:pPr>
      <w:r>
        <w:t>O G L A S</w:t>
      </w:r>
    </w:p>
    <w:p w:rsidRDefault="00485444" w:rsidP="001F7D4E" w:rsidR="00485444">
      <w:pPr>
        <w:jc w:val="center"/>
      </w:pPr>
    </w:p>
    <w:p w:rsidRDefault="00485444" w:rsidP="001F7D4E" w:rsidR="00485444" w:rsidRPr="00FC1537">
      <w:pPr>
        <w:jc w:val="center"/>
      </w:pPr>
    </w:p>
    <w:p w:rsidRDefault="00485444" w:rsidP="00E87D86" w:rsidR="0048544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JAHTA SERVIS MANAGEMENT d.o.o.</w:t>
      </w:r>
      <w:r w:rsidR="000C6F25">
        <w:t>,</w:t>
      </w:r>
      <w:r>
        <w:t xml:space="preserve"> Zadar, Sv. Nikole Tavelića 67, Zadar, OIB: 27048552447,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17. studenoga 2015</w:t>
      </w:r>
      <w:r w:rsidRPr="00FC1537">
        <w:t xml:space="preserve">., dana </w:t>
      </w:r>
      <w:r w:rsidR="000C6F25">
        <w:t>28</w:t>
      </w:r>
      <w:r>
        <w:t xml:space="preserve">. prosinca 2015., objavio je </w:t>
      </w:r>
    </w:p>
    <w:p w:rsidRDefault="00485444" w:rsidP="00E87D86" w:rsidR="00485444">
      <w:pPr>
        <w:ind w:firstLine="720"/>
        <w:jc w:val="both"/>
      </w:pPr>
    </w:p>
    <w:p w:rsidRDefault="00485444" w:rsidP="00E87D86" w:rsidR="00485444">
      <w:pPr>
        <w:ind w:firstLine="720"/>
        <w:jc w:val="both"/>
      </w:pPr>
    </w:p>
    <w:p w:rsidRDefault="00485444" w:rsidP="00083422" w:rsidR="00485444" w:rsidRPr="00FC1537">
      <w:pPr>
        <w:jc w:val="center"/>
      </w:pPr>
      <w:r>
        <w:t>o g l a s</w:t>
      </w:r>
    </w:p>
    <w:p w:rsidRDefault="00485444" w:rsidP="005C42A8" w:rsidR="00485444">
      <w:pPr>
        <w:ind w:firstLine="315"/>
        <w:jc w:val="both"/>
      </w:pPr>
    </w:p>
    <w:p w:rsidRDefault="00485444" w:rsidP="005C42A8" w:rsidR="00485444">
      <w:pPr>
        <w:ind w:firstLine="315"/>
        <w:jc w:val="both"/>
      </w:pPr>
    </w:p>
    <w:p w:rsidRDefault="00485444" w:rsidP="00DE074C" w:rsidR="00485444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JAHTA SERVIS MANAGEMENT d.o.o.</w:t>
      </w:r>
      <w:r w:rsidR="000C6F25">
        <w:t>,</w:t>
      </w:r>
      <w:r>
        <w:t xml:space="preserve"> Zadar, Sv. Nikole Tavelića 67, Zadar, OIB: 27048552447, </w:t>
      </w:r>
      <w:r w:rsidRPr="00FC1537">
        <w:t xml:space="preserve">iznosi </w:t>
      </w:r>
      <w:r>
        <w:rPr>
          <w:b/>
        </w:rPr>
        <w:t>6</w:t>
      </w:r>
      <w:r w:rsidRPr="0011713A">
        <w:rPr>
          <w:b/>
        </w:rPr>
        <w:t>.</w:t>
      </w:r>
      <w:r>
        <w:rPr>
          <w:b/>
        </w:rPr>
        <w:t>716</w:t>
      </w:r>
      <w:r w:rsidRPr="0011713A">
        <w:rPr>
          <w:b/>
        </w:rPr>
        <w:t>,</w:t>
      </w:r>
      <w:r>
        <w:rPr>
          <w:b/>
        </w:rPr>
        <w:t xml:space="preserve">44 </w:t>
      </w:r>
      <w:r>
        <w:t>kuna.</w:t>
      </w:r>
    </w:p>
    <w:p w:rsidRDefault="00485444" w:rsidP="00E87D86" w:rsidR="00485444" w:rsidRPr="00FC1537">
      <w:pPr>
        <w:jc w:val="both"/>
      </w:pPr>
    </w:p>
    <w:p w:rsidRDefault="00485444" w:rsidP="00CD5142" w:rsidR="00485444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Andrew Richard Base</w:t>
      </w:r>
      <w:r w:rsidR="000B56B5">
        <w:t>rga iz Sala Comacinae, Italija,</w:t>
      </w:r>
      <w:r>
        <w:t xml:space="preserve"> Via 12 Statale,</w:t>
      </w:r>
      <w:r w:rsidR="000B56B5">
        <w:t xml:space="preserve"> OIB: 44425575769,</w:t>
      </w:r>
      <w:r>
        <w:t xml:space="preserve"> </w:t>
      </w:r>
      <w:r w:rsidRPr="00FC1537">
        <w:t>dužnika</w:t>
      </w:r>
      <w:r>
        <w:t xml:space="preserve"> JAHTA SERVIS MANAGEMENT d.o.o.</w:t>
      </w:r>
      <w:r w:rsidR="000C6F25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485444" w:rsidP="00CD5142" w:rsidR="00485444">
      <w:pPr>
        <w:jc w:val="both"/>
      </w:pPr>
    </w:p>
    <w:p w:rsidRDefault="00485444" w:rsidP="00865BF8" w:rsidR="0048544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485444" w:rsidP="00CD5142" w:rsidR="00485444">
      <w:pPr>
        <w:jc w:val="both"/>
      </w:pPr>
    </w:p>
    <w:p w:rsidRDefault="00485444" w:rsidP="00CD5142" w:rsidR="0048544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JAHTA SERVIS MANAGEMENT d.o.o.</w:t>
      </w:r>
      <w:r w:rsidR="000C6F25">
        <w:t>,</w:t>
      </w:r>
      <w:r>
        <w:t xml:space="preserve"> Zadar, Sv. Nikole Tavelića 67, Zadar, OIB: 27048552447,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JAHTA SERVIS MANAGEMENT d.o.o.</w:t>
      </w:r>
      <w:r w:rsidR="000C6F25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211-668-2015.</w:t>
      </w:r>
    </w:p>
    <w:p w:rsidRDefault="00485444" w:rsidP="00CD5142" w:rsidR="00485444">
      <w:pPr>
        <w:jc w:val="both"/>
      </w:pPr>
    </w:p>
    <w:p w:rsidRDefault="00485444" w:rsidP="005C42A8" w:rsidR="00485444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485444" w:rsidP="00E523B5" w:rsidR="00485444">
      <w:pPr>
        <w:ind w:firstLine="315"/>
        <w:jc w:val="both"/>
      </w:pPr>
    </w:p>
    <w:p w:rsidRDefault="00485444" w:rsidP="00E87D86" w:rsidR="00485444" w:rsidRPr="00FC1537">
      <w:pPr>
        <w:jc w:val="center"/>
      </w:pPr>
      <w:r w:rsidRPr="00FC1537">
        <w:t xml:space="preserve">U Zadru, </w:t>
      </w:r>
      <w:r w:rsidR="000C6F25">
        <w:t>28</w:t>
      </w:r>
      <w:r>
        <w:t>. prosinca 2015</w:t>
      </w:r>
      <w:r w:rsidRPr="00FC1537">
        <w:t xml:space="preserve">. </w:t>
      </w:r>
    </w:p>
    <w:p w:rsidRDefault="00485444" w:rsidP="00E87D86" w:rsidR="00485444" w:rsidRPr="00FC1537">
      <w:pPr>
        <w:jc w:val="center"/>
      </w:pPr>
    </w:p>
    <w:p w:rsidRDefault="00485444" w:rsidP="00E87D86" w:rsidR="00485444" w:rsidRPr="00FC1537">
      <w:pPr>
        <w:jc w:val="right"/>
      </w:pPr>
    </w:p>
    <w:p w:rsidRDefault="00485444" w:rsidP="001945B8" w:rsidR="0048544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485444" w:rsidP="001945B8" w:rsidR="0048544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485444" w:rsidP="00B84EF6" w:rsidR="00485444" w:rsidRPr="00FC1537">
      <w:pPr>
        <w:jc w:val="right"/>
      </w:pPr>
    </w:p>
    <w:p w:rsidRDefault="00485444" w:rsidP="00B84EF6" w:rsidR="00485444" w:rsidRPr="00FC1537">
      <w:pPr>
        <w:jc w:val="right"/>
      </w:pPr>
    </w:p>
    <w:p w:rsidRDefault="00485444" w:rsidP="00B84EF6" w:rsidR="00485444" w:rsidRPr="00FC1537"/>
    <w:p w:rsidRDefault="00485444" w:rsidP="00E87D86" w:rsidR="00485444" w:rsidRPr="00FC1537">
      <w:pPr>
        <w:jc w:val="both"/>
      </w:pPr>
    </w:p>
    <w:p w:rsidRDefault="00485444" w:rsidP="00FC1537" w:rsidR="00485444" w:rsidRPr="00865BF8">
      <w:pPr>
        <w:ind w:firstLine="708" w:left="12"/>
        <w:jc w:val="both"/>
      </w:pPr>
      <w:r w:rsidRPr="00865BF8">
        <w:t>DNA:</w:t>
      </w:r>
    </w:p>
    <w:p w:rsidRDefault="00485444" w:rsidP="00E87D86" w:rsidR="00485444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485444" w:rsidP="00E87D86" w:rsidR="0048544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485444" w:rsidP="00E87D86" w:rsidR="00485444" w:rsidRPr="00083422">
      <w:pPr>
        <w:ind w:firstLine="720"/>
        <w:jc w:val="both"/>
        <w:rPr>
          <w:b/>
        </w:rPr>
      </w:pPr>
    </w:p>
    <w:p w:rsidRDefault="00485444" w:rsidP="00E87D86" w:rsidR="00485444" w:rsidRPr="00FC1537">
      <w:pPr>
        <w:ind w:firstLine="720"/>
        <w:jc w:val="both"/>
      </w:pPr>
    </w:p>
    <w:p w:rsidRDefault="00485444" w:rsidP="00E87D86" w:rsidR="00485444" w:rsidRPr="00FC1537"/>
    <w:p w:rsidRDefault="00485444" w:rsidP="00E87D86" w:rsidR="00485444" w:rsidRPr="00FC1537"/>
    <w:p w:rsidRDefault="00485444" w:rsidR="00485444" w:rsidRPr="00FC1537"/>
    <w:sectPr w:rsidSect="00381900" w:rsidR="0048544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444" w:rsidP="00381900" w:rsidR="00485444">
      <w:r>
        <w:separator/>
      </w:r>
    </w:p>
  </w:endnote>
  <w:endnote w:id="0" w:type="continuationSeparator">
    <w:p w:rsidRDefault="00485444" w:rsidP="00381900" w:rsidR="0048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25" w:rsidR="0048544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42158">
      <w:rPr>
        <w:noProof/>
      </w:rPr>
      <w:t>2</w:t>
    </w:r>
    <w:r>
      <w:rPr>
        <w:noProof/>
      </w:rPr>
      <w:fldChar w:fldCharType="end"/>
    </w:r>
  </w:p>
  <w:p w:rsidRDefault="00485444" w:rsidR="004854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444" w:rsidP="00381900" w:rsidR="00485444">
      <w:r>
        <w:separator/>
      </w:r>
    </w:p>
  </w:footnote>
  <w:footnote w:id="0" w:type="continuationSeparator">
    <w:p w:rsidRDefault="00485444" w:rsidP="00381900" w:rsidR="00485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25" w:rsidP="00FC1537" w:rsidR="0048544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42158">
      <w:rPr>
        <w:noProof/>
      </w:rPr>
      <w:t>2</w:t>
    </w:r>
    <w:r>
      <w:rPr>
        <w:noProof/>
      </w:rPr>
      <w:fldChar w:fldCharType="end"/>
    </w:r>
    <w:r w:rsidR="00485444">
      <w:tab/>
    </w:r>
    <w:r w:rsidR="00485444">
      <w:tab/>
      <w:t xml:space="preserve">Poslovni broj: </w:t>
    </w:r>
    <w:r w:rsidR="00485444" w:rsidRPr="00FC1537">
      <w:t>1 St</w:t>
    </w:r>
    <w:r w:rsidR="00485444">
      <w:t>-668/15-5</w:t>
    </w:r>
  </w:p>
  <w:p w:rsidRDefault="00485444" w:rsidR="00485444">
    <w:pPr>
      <w:pStyle w:val="Zaglavlje"/>
      <w:jc w:val="center"/>
    </w:pPr>
  </w:p>
  <w:p w:rsidRDefault="00485444" w:rsidP="00FC1537" w:rsidR="0048544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B56B5"/>
    <w:rsid w:val="000C40BA"/>
    <w:rsid w:val="000C6F25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85444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42158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23D0F"/>
    <w:rsid w:val="00D300E7"/>
    <w:rsid w:val="00D75C4C"/>
    <w:rsid w:val="00D7779A"/>
    <w:rsid w:val="00D872FF"/>
    <w:rsid w:val="00DA096F"/>
    <w:rsid w:val="00DB201E"/>
    <w:rsid w:val="00DB5C3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A42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48768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JAHTA SERVIS MANAGEMENT društvo s ograničenom odgovornošću za servis, trgovinu i usluge</izvorni_sadrzaj>
    <derivirana_varijabla naziv="DomainObject.Predmet.ProtustrankaFormated_1">  JAHTA SERVIS MANAGEMENT društvo s ograničenom odgovornošću za servis, trgovinu i usluge</derivirana_varijabla>
  </DomainObject.Predmet.ProtustrankaFormated>
  <DomainObject.Predmet.ProtustrankaFormatedOIB>
    <izvorni_sadrzaj>  JAHTA SERVIS MANAGEMENT društvo s ograničenom odgovornošću za servis, trgovinu i usluge, OIB 27048552447</izvorni_sadrzaj>
    <derivirana_varijabla naziv="DomainObject.Predmet.ProtustrankaFormatedOIB_1">  JAHTA SERVIS MANAGEMENT društvo s ograničenom odgovornošću za servis, trgovinu i usluge, OIB 27048552447</derivirana_varijabla>
  </DomainObject.Predmet.ProtustrankaFormatedOIB>
  <DomainObject.Predmet.ProtustrankaFormatedWithAdress>
    <izvorni_sadrzaj> JAHTA SERVIS MANAGEMENT društvo s ograničenom odgovornošću za servis, trgovinu i usluge, Sv. Nikole Tavelića  67 , 23000 Zadar</izvorni_sadrzaj>
    <derivirana_varijabla naziv="DomainObject.Predmet.ProtustrankaFormatedWithAdress_1"> JAHTA SERVIS MANAGEMENT društvo s ograničenom odgovornošću za servis, trgovinu i usluge, Sv. Nikole Tavelića  67 , 23000 Zadar</derivirana_varijabla>
  </DomainObject.Predmet.ProtustrankaFormatedWithAdress>
  <DomainObject.Predmet.ProtustrankaFormatedWithAdressOIB>
    <izvorni_sadrzaj> JAHTA SERVIS MANAGEMENT društvo s ograničenom odgovornošću za servis, trgovinu i usluge, OIB 27048552447, Sv. Nikole Tavelića  67 , 23000 Zadar</izvorni_sadrzaj>
    <derivirana_varijabla naziv="DomainObject.Predmet.ProtustrankaFormatedWithAdressOIB_1"> JAHTA SERVIS MANAGEMENT društvo s ograničenom odgovornošću za servis, trgovinu i usluge, OIB 27048552447, Sv. Nikole Tavelića  67 , 23000 Zadar</derivirana_varijabla>
  </DomainObject.Predmet.ProtustrankaFormatedWithAdressOIB>
  <DomainObject.Predmet.ProtustrankaWithAdress>
    <izvorni_sadrzaj>JAHTA SERVIS MANAGEMENT društvo s ograničenom odgovornošću za servis, trgovinu i usluge Sv. Nikole Tavelića  67 , 23000 Zadar</izvorni_sadrzaj>
    <derivirana_varijabla naziv="DomainObject.Predmet.ProtustrankaWithAdress_1">JAHTA SERVIS MANAGEMENT društvo s ograničenom odgovornošću za servis, trgovinu i usluge Sv. Nikole Tavelića  67 , 23000 Zadar</derivirana_varijabla>
  </DomainObject.Predmet.ProtustrankaWithAdress>
  <DomainObject.Predmet.ProtustrankaWithAdressOIB>
    <izvorni_sadrzaj>JAHTA SERVIS MANAGEMENT društvo s ograničenom odgovornošću za servis, trgovinu i usluge, OIB 27048552447, Sv. Nikole Tavelića  67 , 23000 Zadar</izvorni_sadrzaj>
    <derivirana_varijabla naziv="DomainObject.Predmet.ProtustrankaWithAdressOIB_1">JAHTA SERVIS MANAGEMENT društvo s ograničenom odgovornošću za servis, trgovinu i usluge, OIB 27048552447, Sv. Nikole Tavelića  67 , 23000 Zadar</derivirana_varijabla>
  </DomainObject.Predmet.ProtustrankaWithAdressOIB>
  <DomainObject.Predmet.ProtustrankaNazivFormated>
    <izvorni_sadrzaj>JAHTA SERVIS MANAGEMENT društvo s ograničenom odgovornošću za servis, trgovinu i usluge</izvorni_sadrzaj>
    <derivirana_varijabla naziv="DomainObject.Predmet.ProtustrankaNazivFormated_1">JAHTA SERVIS MANAGEMENT društvo s ograničenom odgovornošću za servis, trgovinu i usluge</derivirana_varijabla>
  </DomainObject.Predmet.ProtustrankaNazivFormated>
  <DomainObject.Predmet.ProtustrankaNazivFormatedOIB>
    <izvorni_sadrzaj>JAHTA SERVIS MANAGEMENT društvo s ograničenom odgovornošću za servis, trgovinu i usluge, OIB 27048552447</izvorni_sadrzaj>
    <derivirana_varijabla naziv="DomainObject.Predmet.ProtustrankaNazivFormatedOIB_1">JAHTA SERVIS MANAGEMENT društvo s ograničenom odgovornošću za servis, trgovinu i usluge, OIB 27048552447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6716.44</izvorni_sadrzaj>
    <derivirana_varijabla naziv="DomainObject.Predmet.TrenutnaVrijednost_1">6716.44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JAHTA SERVIS MANAGEMENT društvo s ograničenom odgovornošću za servis, trgovinu i usluge</item>
    </izvorni_sadrzaj>
    <derivirana_varijabla naziv="DomainObject.Predmet.ProtuStrankaListFormated_1">
      <item>JAHTA SERVIS MANAGEMENT društvo s ograničenom odgovornošću za servis, trgovinu i usluge</item>
    </derivirana_varijabla>
  </DomainObject.Predmet.ProtuStrankaListFormated>
  <DomainObject.Predmet.ProtuStrankaListFormatedOIB>
    <izvorni_sadrzaj>
      <item>JAHTA SERVIS MANAGEMENT društvo s ograničenom odgovornošću za servis, trgovinu i usluge, OIB 27048552447</item>
    </izvorni_sadrzaj>
    <derivirana_varijabla naziv="DomainObject.Predmet.ProtuStrankaListFormatedOIB_1">
      <item>JAHTA SERVIS MANAGEMENT društvo s ograničenom odgovornošću za servis, trgovinu i usluge, OIB 27048552447</item>
    </derivirana_varijabla>
  </DomainObject.Predmet.ProtuStrankaListFormatedOIB>
  <DomainObject.Predmet.ProtuStrankaListFormatedWithAdress>
    <izvorni_sadrzaj>
      <item>JAHTA SERVIS MANAGEMENT društvo s ograničenom odgovornošću za servis, trgovinu i usluge, Sv. Nikole Tavelića  67 , 23000 Zadar</item>
    </izvorni_sadrzaj>
    <derivirana_varijabla naziv="DomainObject.Predmet.ProtuStrankaListFormatedWithAdress_1">
      <item>JAHTA SERVIS MANAGEMENT društvo s ograničenom odgovornošću za servis, trgovinu i usluge, Sv. Nikole Tavelića  67 , 23000 Zadar</item>
    </derivirana_varijabla>
  </DomainObject.Predmet.ProtuStrankaListFormatedWithAdress>
  <DomainObject.Predmet.ProtuStrankaListFormatedWithAdressOIB>
    <izvorni_sadrzaj>
      <item>JAHTA SERVIS MANAGEMENT društvo s ograničenom odgovornošću za servis, trgovinu i usluge, OIB 27048552447, Sv. Nikole Tavelića  67 , 23000 Zadar</item>
    </izvorni_sadrzaj>
    <derivirana_varijabla naziv="DomainObject.Predmet.ProtuStrankaListFormatedWithAdressOIB_1">
      <item>JAHTA SERVIS MANAGEMENT društvo s ograničenom odgovornošću za servis, trgovinu i usluge, OIB 27048552447, Sv. Nikole Tavelića  67 , 23000 Zadar</item>
    </derivirana_varijabla>
  </DomainObject.Predmet.ProtuStrankaListFormatedWithAdressOIB>
  <DomainObject.Predmet.ProtuStrankaListNazivFormated>
    <izvorni_sadrzaj>
      <item>JAHTA SERVIS MANAGEMENT društvo s ograničenom odgovornošću za servis, trgovinu i usluge</item>
    </izvorni_sadrzaj>
    <derivirana_varijabla naziv="DomainObject.Predmet.ProtuStrankaListNazivFormated_1">
      <item>JAHTA SERVIS MANAGEMENT društvo s ograničenom odgovornošću za servis, trgovinu i usluge</item>
    </derivirana_varijabla>
  </DomainObject.Predmet.ProtuStrankaListNazivFormated>
  <DomainObject.Predmet.ProtuStrankaListNazivFormatedOIB>
    <izvorni_sadrzaj>
      <item>JAHTA SERVIS MANAGEMENT društvo s ograničenom odgovornošću za servis, trgovinu i usluge, OIB 27048552447</item>
    </izvorni_sadrzaj>
    <derivirana_varijabla naziv="DomainObject.Predmet.ProtuStrankaListNazivFormatedOIB_1">
      <item>JAHTA SERVIS MANAGEMENT društvo s ograničenom odgovornošću za servis, trgovinu i usluge, OIB 27048552447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JAHTA SERVIS MANAGEMENT društvo s ograničenom odgovornošću za servis, trgovinu i usluge</izvorni_sadrzaj>
    <derivirana_varijabla naziv="DomainObject.Predmet.ProtustrankaIDrugi_1">JAHTA SERVIS MANAGEMENT društvo s ograničenom odgovornošću za servis,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JAHTA SERVIS MANAGEMENT društvo s ograničenom odgovornošću za servis, trgovinu i usluge, OIB 27048552447, Sv. Nikole Tavelića  67 , 23000 Zadar</izvorni_sadrzaj>
    <derivirana_varijabla naziv="DomainObject.Predmet.ProtustrankaIDrugiAdressOIB_1">JAHTA SERVIS MANAGEMENT društvo s ograničenom odgovornošću za servis, trgovinu i usluge, OIB 27048552447, Sv. Nikole Tavelića  67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JAHTA SERVIS MANAGEMENT društvo s ograničenom odgovornošću za servis, trgovinu i usluge</item>
    </izvorni_sadrzaj>
    <derivirana_varijabla naziv="DomainObject.Predmet.SudioniciListNaziv_1">
      <item>FINA</item>
      <item>JAHTA SERVIS MANAGEMENT društvo s ograničenom odgovornošću za servis, trgovinu i usluge</item>
    </derivirana_varijabla>
  </DomainObject.Predmet.SudioniciListNaziv>
  <DomainObject.Predmet.SudioniciListAdressOIB>
    <izvorni_sadrzaj>
      <item>FINA, OIB 85821130368</item>
      <item>JAHTA SERVIS MANAGEMENT društvo s ograničenom odgovornošću za servis, trgovinu i usluge, OIB 27048552447, Sv. Nikole Tavelića  67 ,23000 Zadar</item>
    </izvorni_sadrzaj>
    <derivirana_varijabla naziv="DomainObject.Predmet.SudioniciListAdressOIB_1">
      <item>FINA, OIB 85821130368</item>
      <item>JAHTA SERVIS MANAGEMENT društvo s ograničenom odgovornošću za servis, trgovinu i usluge, OIB 27048552447, Sv. Nikole Tavelića  67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27048552447</item>
    </izvorni_sadrzaj>
    <derivirana_varijabla naziv="DomainObject.Predmet.SudioniciListNazivOIB_1">
      <item>, OIB 85821130368</item>
      <item>, OIB 27048552447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2263</properties:Characters>
  <properties:Lines>72</properties:Lines>
  <properties:Paragraphs>18</properties:Paragraphs>
  <properties:TotalTime>10</properties:TotalTime>
  <properties:ScaleCrop>false</properties:ScaleCrop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2015-12-23T09:05:00Z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2015-12-28T09:08:00Z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