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8ab9f1a" w14:textId="8ab9f1a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B933A8">
        <w:t xml:space="preserve"> 3. listopada 2019.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B933A8" w:rsidR="00B933A8">
        <w:rPr>
          <w:bCs/>
        </w:rPr>
        <w:t>ZANIĆ jednostavno društvo s ograničenom odgovornošću ugostiteljstvo, trgovinu i usluge Rijeka (Grad Rijeka) Internacionalnih brigada 10, OIB: 07583366463, MBS: 040380974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B933A8">
      <w:r>
        <w:t xml:space="preserve"> Željka Borčić</w:t>
      </w:r>
      <w:r w:rsidR="00605943">
        <w:t>, zapisničar</w:t>
      </w:r>
    </w:p>
    <w:p w:rsidR="00605943" w:rsidP="00605943" w:rsidRDefault="00605943"/>
    <w:p w:rsidR="00605943" w:rsidP="00605943" w:rsidRDefault="00605943">
      <w:r>
        <w:t>Početak u 9,00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B933A8">
        <w:t xml:space="preserve"> 31. srpnja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  <w:r w:rsidR="00B933A8">
        <w:t xml:space="preserve">  Također se utvrđuje da privremeni stečajni upravitelj nije po nalogu suda predao pisano izvješće do 30. kolovoza 2019.</w:t>
      </w: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DD3CBA">
      <w:pPr>
        <w:jc w:val="center"/>
      </w:pPr>
      <w:r>
        <w:t xml:space="preserve">4. prosinca </w:t>
      </w:r>
      <w:r w:rsidR="00605943">
        <w:t>201</w:t>
      </w:r>
      <w:r w:rsidR="00B933A8">
        <w:t>9</w:t>
      </w:r>
      <w:r w:rsidR="00605943">
        <w:t xml:space="preserve">. u </w:t>
      </w:r>
      <w:r>
        <w:t xml:space="preserve"> 9,20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>Dovršeno u 9,05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69B0" w:rsidP="00605943" w:rsidRDefault="007069B0">
      <w:r>
        <w:separator/>
      </w:r>
    </w:p>
  </w:endnote>
  <w:endnote w:type="continuationSeparator" w:id="0">
    <w:p w:rsidR="007069B0" w:rsidP="00605943" w:rsidRDefault="007069B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69B0" w:rsidP="00605943" w:rsidRDefault="007069B0">
      <w:r>
        <w:separator/>
      </w:r>
    </w:p>
  </w:footnote>
  <w:footnote w:type="continuationSeparator" w:id="0">
    <w:p w:rsidR="007069B0" w:rsidP="00605943" w:rsidRDefault="007069B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B933A8">
      <w:t>225/2019</w:t>
    </w:r>
    <w:r w:rsidR="003851E2">
      <w:t>-11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267BBB"/>
    <w:rsid w:val="003541B1"/>
    <w:rsid w:val="003851E2"/>
    <w:rsid w:val="004F6C16"/>
    <w:rsid w:val="00512F6E"/>
    <w:rsid w:val="00520689"/>
    <w:rsid w:val="00605943"/>
    <w:rsid w:val="00656338"/>
    <w:rsid w:val="007069B0"/>
    <w:rsid w:val="0076139A"/>
    <w:rsid w:val="007B6D04"/>
    <w:rsid w:val="008144EE"/>
    <w:rsid w:val="00836506"/>
    <w:rsid w:val="00942A0F"/>
    <w:rsid w:val="00AA43BC"/>
    <w:rsid w:val="00AF0A5D"/>
    <w:rsid w:val="00B933A8"/>
    <w:rsid w:val="00B93FF3"/>
    <w:rsid w:val="00BA3EB5"/>
    <w:rsid w:val="00C17835"/>
    <w:rsid w:val="00D67E91"/>
    <w:rsid w:val="00DD3CBA"/>
    <w:rsid w:val="00E518D1"/>
    <w:rsid w:val="00EC078B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07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07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07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07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07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2019.</izvorni_sadrzaj>
    <derivirana_varijabla naziv="DomainObject.PlaniraniZavrsetakDatum_1">3. listopada 2019.</derivirana_varijabla>
  </DomainObject.PlaniraniZavrsetakDatum>
  <DomainObject.PlaniraniPocetakDatum>
    <izvorni_sadrzaj>3. listopada 2019.</izvorni_sadrzaj>
    <derivirana_varijabla naziv="DomainObject.PlaniraniPocetakDatum_1">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listopada 2019.</izvorni_sadrzaj>
    <derivirana_varijabla naziv="DomainObject.Zapisnik.DatumKreiranja_1">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St-225/2019-11</izvorni_sadrzaj>
    <derivirana_varijabla naziv="DomainObject.Zapisnik.Oznaka_1">St-225/2019-11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St-225/2019</izvorni_sadrzaj>
    <derivirana_varijabla naziv="DomainObject.Predmet.OznakaBroj_1">St-225/2019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ZANIĆ j.d.o.o.</izvorni_sadrzaj>
    <derivirana_varijabla naziv="DomainObject.Predmet.ProtustrankaFormated_1">  ZANIĆ j.d.o.o.</derivirana_varijabla>
  </DomainObject.Predmet.ProtustrankaFormated>
  <DomainObject.Predmet.ProtustrankaFormatedOIB>
    <izvorni_sadrzaj>  ZANIĆ j.d.o.o., OIB 07583366463</izvorni_sadrzaj>
    <derivirana_varijabla naziv="DomainObject.Predmet.ProtustrankaFormatedOIB_1">  ZANIĆ j.d.o.o., OIB 07583366463</derivirana_varijabla>
  </DomainObject.Predmet.ProtustrankaFormatedOIB>
  <DomainObject.Predmet.ProtustrankaFormatedWithAdress>
    <izvorni_sadrzaj> ZANIĆ j.d.o.o., Internacionalnih brigada 10, 51000 Rijeka</izvorni_sadrzaj>
    <derivirana_varijabla naziv="DomainObject.Predmet.ProtustrankaFormatedWithAdress_1"> ZANIĆ j.d.o.o., Internacionalnih brigada 10, 51000 Rijeka</derivirana_varijabla>
  </DomainObject.Predmet.ProtustrankaFormatedWithAdress>
  <DomainObject.Predmet.ProtustrankaFormatedWithAdressOIB>
    <izvorni_sadrzaj> ZANIĆ j.d.o.o., OIB 07583366463, Internacionalnih brigada 10, 51000 Rijeka</izvorni_sadrzaj>
    <derivirana_varijabla naziv="DomainObject.Predmet.ProtustrankaFormatedWithAdressOIB_1"> ZANIĆ j.d.o.o., OIB 07583366463, Internacionalnih brigada 10, 51000 Rijeka</derivirana_varijabla>
  </DomainObject.Predmet.ProtustrankaFormatedWithAdressOIB>
  <DomainObject.Predmet.ProtustrankaWithAdress>
    <izvorni_sadrzaj>ZANIĆ j.d.o.o. Internacionalnih brigada 10, 51000 Rijeka</izvorni_sadrzaj>
    <derivirana_varijabla naziv="DomainObject.Predmet.ProtustrankaWithAdress_1">ZANIĆ j.d.o.o. Internacionalnih brigada 10, 51000 Rijeka</derivirana_varijabla>
  </DomainObject.Predmet.ProtustrankaWithAdress>
  <DomainObject.Predmet.ProtustrankaWithAdressOIB>
    <izvorni_sadrzaj>ZANIĆ j.d.o.o., OIB 07583366463, Internacionalnih brigada 10, 51000 Rijeka</izvorni_sadrzaj>
    <derivirana_varijabla naziv="DomainObject.Predmet.ProtustrankaWithAdressOIB_1">ZANIĆ j.d.o.o., OIB 07583366463, Internacionalnih brigada 10, 51000 Rijeka</derivirana_varijabla>
  </DomainObject.Predmet.ProtustrankaWithAdressOIB>
  <DomainObject.Predmet.ProtustrankaNazivFormated>
    <izvorni_sadrzaj>ZANIĆ j.d.o.o.</izvorni_sadrzaj>
    <derivirana_varijabla naziv="DomainObject.Predmet.ProtustrankaNazivFormated_1">ZANIĆ j.d.o.o.</derivirana_varijabla>
  </DomainObject.Predmet.ProtustrankaNazivFormated>
  <DomainObject.Predmet.ProtustrankaNazivFormatedOIB>
    <izvorni_sadrzaj>ZANIĆ j.d.o.o., OIB 07583366463</izvorni_sadrzaj>
    <derivirana_varijabla naziv="DomainObject.Predmet.ProtustrankaNazivFormatedOIB_1">ZANIĆ j.d.o.o., OIB 07583366463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ZANIĆ j.d.o.o.</item>
    </izvorni_sadrzaj>
    <derivirana_varijabla naziv="DomainObject.Predmet.ProtuStrankaListFormated_1">
      <item>ZANIĆ j.d.o.o.</item>
    </derivirana_varijabla>
  </DomainObject.Predmet.ProtuStrankaListFormated>
  <DomainObject.Predmet.ProtuStrankaListFormatedOIB>
    <izvorni_sadrzaj>
      <item>ZANIĆ j.d.o.o., OIB 07583366463</item>
    </izvorni_sadrzaj>
    <derivirana_varijabla naziv="DomainObject.Predmet.ProtuStrankaListFormatedOIB_1">
      <item>ZANIĆ j.d.o.o., OIB 07583366463</item>
    </derivirana_varijabla>
  </DomainObject.Predmet.ProtuStrankaListFormatedOIB>
  <DomainObject.Predmet.ProtuStrankaListFormatedWithAdress>
    <izvorni_sadrzaj>
      <item>ZANIĆ j.d.o.o., Internacionalnih brigada 10, 51000 Rijeka</item>
    </izvorni_sadrzaj>
    <derivirana_varijabla naziv="DomainObject.Predmet.ProtuStrankaListFormatedWithAdress_1">
      <item>ZANIĆ j.d.o.o., Internacionalnih brigada 10, 51000 Rijeka</item>
    </derivirana_varijabla>
  </DomainObject.Predmet.ProtuStrankaListFormatedWithAdress>
  <DomainObject.Predmet.ProtuStrankaListFormatedWithAdressOIB>
    <izvorni_sadrzaj>
      <item>ZANIĆ j.d.o.o., OIB 07583366463, Internacionalnih brigada 10, 51000 Rijeka</item>
    </izvorni_sadrzaj>
    <derivirana_varijabla naziv="DomainObject.Predmet.ProtuStrankaListFormatedWithAdressOIB_1">
      <item>ZANIĆ j.d.o.o., OIB 07583366463, Internacionalnih brigada 10, 51000 Rijeka</item>
    </derivirana_varijabla>
  </DomainObject.Predmet.ProtuStrankaListFormatedWithAdressOIB>
  <DomainObject.Predmet.ProtuStrankaListNazivFormated>
    <izvorni_sadrzaj>
      <item>ZANIĆ j.d.o.o.</item>
    </izvorni_sadrzaj>
    <derivirana_varijabla naziv="DomainObject.Predmet.ProtuStrankaListNazivFormated_1">
      <item>ZANIĆ j.d.o.o.</item>
    </derivirana_varijabla>
  </DomainObject.Predmet.ProtuStrankaListNazivFormated>
  <DomainObject.Predmet.ProtuStrankaListNazivFormatedOIB>
    <izvorni_sadrzaj>
      <item>ZANIĆ j.d.o.o., OIB 07583366463</item>
    </izvorni_sadrzaj>
    <derivirana_varijabla naziv="DomainObject.Predmet.ProtuStrankaListNazivFormatedOIB_1">
      <item>ZANIĆ j.d.o.o., OIB 07583366463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>St-225/2019-11</izvorni_sadrzaj>
    <derivirana_varijabla naziv="DomainObject.PoslovniBrojDokumenta_1">St-225/2019-11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ZANIĆ j.d.o.o.</izvorni_sadrzaj>
    <derivirana_varijabla naziv="DomainObject.Predmet.ProtustrankaIDrugi_1">ZANIĆ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ZANIĆ j.d.o.o., OIB 07583366463, Internacionalnih brigada 10, 51000 Rijeka</izvorni_sadrzaj>
    <derivirana_varijabla naziv="DomainObject.Predmet.ProtustrankaIDrugiAdressOIB_1">ZANIĆ j.d.o.o., OIB 07583366463, Internacionalnih brigada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ZANIĆ j.d.o.o.</item>
    </izvorni_sadrzaj>
    <derivirana_varijabla naziv="DomainObject.Predmet.SudioniciListNaziv_1">
      <item>FINA  Rijeka</item>
      <item>ZANIĆ j.d.o.o.</item>
    </derivirana_varijabla>
  </DomainObject.Predmet.SudioniciListNaziv>
  <DomainObject.Predmet.SudioniciListAdressOIB>
    <izvorni_sadrzaj>
      <item>FINA  Rijeka, OIB 85821130368, Frana Kurelca 8,51000 Rijeka</item>
      <item>ZANIĆ j.d.o.o., OIB 07583366463, Internacionalnih brigada 10,51000 Rijeka</item>
    </izvorni_sadrzaj>
    <derivirana_varijabla naziv="DomainObject.Predmet.SudioniciListAdressOIB_1">
      <item>FINA  Rijeka, OIB 85821130368, Frana Kurelca 8,51000 Rijeka</item>
      <item>ZANIĆ j.d.o.o., OIB 07583366463, Internacionalnih brigada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07583366463</item>
    </izvorni_sadrzaj>
    <derivirana_varijabla naziv="DomainObject.Predmet.SudioniciListNazivOIB_1">
      <item>, OIB 85821130368</item>
      <item>, OIB 07583366463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235</properties:Words>
  <properties:Characters>1255</properties:Characters>
  <properties:Lines>47</properties:Lines>
  <properties:Paragraphs>22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2019-10-03T06:51:00Z</dcterms:created>
  <dc:creator>Vera Jelenović</dc:creator>
  <cp:lastModifiedBy>Danijela Fumić</cp:lastModifiedBy>
  <dcterms:modified xmlns:xsi="http://www.w3.org/2001/XMLSchema-instance" xsi:type="dcterms:W3CDTF">2019-10-03T07:03:00Z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St-225/2019-11 / Zapisnik - Ročište radi rasprave o uvjetima za otvaranje steč. post. (225 19 zapisnik prethodni odgoda2 3.10..docx)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