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a455" w14:paraId="ce4a455" w:rsidRDefault="002944F8" w:rsidP="00910611" w:rsidR="002944F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4F8" w:rsidP="00910611" w:rsidR="002944F8">
      <w:r>
        <w:rPr>
          <w:rFonts w:eastAsia="MS Mincho"/>
        </w:rPr>
        <w:t xml:space="preserve">   REPUBLIKA HRVATSKA</w:t>
      </w:r>
    </w:p>
    <w:p w:rsidRDefault="002944F8" w:rsidP="00910611" w:rsidR="002944F8">
      <w:r>
        <w:rPr>
          <w:rFonts w:eastAsia="MS Mincho"/>
        </w:rPr>
        <w:t>TRGOVAČKI SUD U RIJECI</w:t>
      </w:r>
    </w:p>
    <w:p w:rsidRDefault="002944F8" w:rsidR="002944F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44F8" w:rsidP="00910611" w:rsidR="002944F8" w:rsidRPr="00910611"/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235F30" w:rsidRPr="00235F30">
        <w:rPr>
          <w:b/>
        </w:rPr>
        <w:t xml:space="preserve">UNI - TAXI jednostavno društvo s ograničenom odgovornošću za usluge prijevoza, </w:t>
      </w:r>
      <w:proofErr w:type="spellStart"/>
      <w:r w:rsidR="00235F30" w:rsidRPr="00235F30">
        <w:rPr>
          <w:b/>
        </w:rPr>
        <w:t>Ičići</w:t>
      </w:r>
      <w:proofErr w:type="spellEnd"/>
      <w:r w:rsidR="00235F30" w:rsidRPr="00235F30">
        <w:rPr>
          <w:b/>
        </w:rPr>
        <w:t xml:space="preserve">, Poljane - </w:t>
      </w:r>
      <w:proofErr w:type="spellStart"/>
      <w:r w:rsidR="00235F30" w:rsidRPr="00235F30">
        <w:rPr>
          <w:b/>
        </w:rPr>
        <w:t>Menderi</w:t>
      </w:r>
      <w:proofErr w:type="spellEnd"/>
      <w:r w:rsidR="00235F30" w:rsidRPr="00235F30">
        <w:rPr>
          <w:b/>
        </w:rPr>
        <w:t xml:space="preserve"> 152, OIB 40702668423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1E41B6">
        <w:t>19</w:t>
      </w:r>
      <w:r w:rsidR="00BF2099">
        <w:t>. listopada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235F30" w:rsidRPr="00235F30">
        <w:t xml:space="preserve">ALEKSANDRU UNI, </w:t>
      </w:r>
      <w:proofErr w:type="spellStart"/>
      <w:r w:rsidR="00235F30" w:rsidRPr="00235F30">
        <w:t>Ičići</w:t>
      </w:r>
      <w:proofErr w:type="spellEnd"/>
      <w:r w:rsidR="00235F30" w:rsidRPr="00235F30">
        <w:t xml:space="preserve">, </w:t>
      </w:r>
      <w:proofErr w:type="spellStart"/>
      <w:r w:rsidR="00235F30" w:rsidRPr="00235F30">
        <w:t>Liburnijska</w:t>
      </w:r>
      <w:proofErr w:type="spellEnd"/>
      <w:r w:rsidR="00235F30" w:rsidRPr="00235F30">
        <w:t xml:space="preserve"> ulica 15, OIB 74733065030</w:t>
      </w:r>
      <w:r w:rsidR="001E41B6" w:rsidRPr="001E41B6">
        <w:t xml:space="preserve"> </w:t>
      </w:r>
      <w:r w:rsidR="00C83F8A">
        <w:t>osobi</w:t>
      </w:r>
      <w:r w:rsidR="0077519F">
        <w:t xml:space="preserve"> ovlaštenoj za zastupanje dužnika trgovačkog društva </w:t>
      </w:r>
      <w:r w:rsidR="00235F30" w:rsidRPr="00235F30">
        <w:rPr>
          <w:b/>
        </w:rPr>
        <w:t xml:space="preserve">UNI - TAXI jednostavno društvo s ograničenom odgovornošću za usluge prijevoza, </w:t>
      </w:r>
      <w:proofErr w:type="spellStart"/>
      <w:r w:rsidR="00235F30" w:rsidRPr="00235F30">
        <w:rPr>
          <w:b/>
        </w:rPr>
        <w:t>Ičići</w:t>
      </w:r>
      <w:proofErr w:type="spellEnd"/>
      <w:r w:rsidR="00235F30" w:rsidRPr="00235F30">
        <w:rPr>
          <w:b/>
        </w:rPr>
        <w:t xml:space="preserve">, Poljane - </w:t>
      </w:r>
      <w:proofErr w:type="spellStart"/>
      <w:r w:rsidR="00235F30" w:rsidRPr="00235F30">
        <w:rPr>
          <w:b/>
        </w:rPr>
        <w:t>Menderi</w:t>
      </w:r>
      <w:proofErr w:type="spellEnd"/>
      <w:r w:rsidR="00235F30" w:rsidRPr="00235F30">
        <w:rPr>
          <w:b/>
        </w:rPr>
        <w:t xml:space="preserve"> 152, OIB 40702668423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1E41B6">
        <w:t>25</w:t>
      </w:r>
      <w:r w:rsidR="00235F30">
        <w:t>6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1E41B6">
        <w:rPr>
          <w:bCs/>
        </w:rPr>
        <w:t>25</w:t>
      </w:r>
      <w:r w:rsidR="00235F30">
        <w:rPr>
          <w:bCs/>
        </w:rPr>
        <w:t>6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235F30" w:rsidRPr="00235F30">
        <w:t>74733065030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1E41B6">
        <w:rPr>
          <w:b/>
          <w:bCs/>
        </w:rPr>
        <w:t>25</w:t>
      </w:r>
      <w:r w:rsidR="00235F30">
        <w:rPr>
          <w:b/>
          <w:bCs/>
        </w:rPr>
        <w:t>6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281388">
        <w:rPr>
          <w:bCs/>
        </w:rPr>
        <w:t>22.849,52</w:t>
      </w:r>
      <w:r w:rsidR="00E02E3E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1E41B6">
        <w:t>19</w:t>
      </w:r>
      <w:r w:rsidR="008D1CB9">
        <w:t>. listopada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1505D3" w:rsidP="00230E1E" w:rsidR="001505D3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2944F8" w:rsidR="002944F8" w:rsidRPr="00235F30">
      <w:pPr>
        <w:ind w:firstLine="708" w:left="1416"/>
        <w:jc w:val="right"/>
        <w:rPr>
          <w:sz w:val="28"/>
        </w:rPr>
      </w:pPr>
      <w:r w:rsidRPr="00881E1F">
        <w:t xml:space="preserve">Daniela </w:t>
      </w:r>
      <w:r w:rsidR="00B7614A" w:rsidRPr="00881E1F">
        <w:t>Korlević</w:t>
      </w:r>
      <w:r w:rsidR="00045585">
        <w:t xml:space="preserve"> </w:t>
      </w:r>
    </w:p>
    <w:p w:rsidRDefault="00E02E3E" w:rsidP="00045585" w:rsidR="00E02E3E" w:rsidRPr="00235F30">
      <w:pPr>
        <w:ind w:firstLine="708" w:left="1416"/>
        <w:jc w:val="right"/>
        <w:rPr>
          <w:sz w:val="28"/>
        </w:rPr>
      </w:pPr>
    </w:p>
    <w:p w:rsidRDefault="001505D3" w:rsidP="00045585" w:rsidR="001505D3">
      <w:pPr>
        <w:ind w:firstLine="708" w:left="1416"/>
        <w:jc w:val="right"/>
      </w:pPr>
    </w:p>
    <w:p w:rsidRDefault="001505D3" w:rsidP="00045585" w:rsidR="001505D3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1E41B6">
        <w:rPr>
          <w:sz w:val="20"/>
          <w:szCs w:val="20"/>
        </w:rPr>
        <w:t>19</w:t>
      </w:r>
      <w:r w:rsidR="008D1CB9">
        <w:rPr>
          <w:sz w:val="20"/>
          <w:szCs w:val="20"/>
        </w:rPr>
        <w:t>.10</w:t>
      </w:r>
      <w:r w:rsidR="001E694C">
        <w:rPr>
          <w:sz w:val="20"/>
          <w:szCs w:val="20"/>
        </w:rPr>
        <w:t>.2017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281388">
      <w:t>256</w:t>
    </w:r>
    <w:r w:rsidR="004823C8">
      <w:t>/17-</w:t>
    </w:r>
    <w:r w:rsidR="001E41B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5585"/>
    <w:rsid w:val="00063B25"/>
    <w:rsid w:val="000A2F18"/>
    <w:rsid w:val="000B2C7B"/>
    <w:rsid w:val="000C3CBA"/>
    <w:rsid w:val="000D23C3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44F8"/>
    <w:rsid w:val="00297E10"/>
    <w:rsid w:val="002B2AFB"/>
    <w:rsid w:val="002E0501"/>
    <w:rsid w:val="002E0CE7"/>
    <w:rsid w:val="00367900"/>
    <w:rsid w:val="0040236F"/>
    <w:rsid w:val="00412E43"/>
    <w:rsid w:val="004823C8"/>
    <w:rsid w:val="004C718A"/>
    <w:rsid w:val="004E004C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F2099"/>
    <w:rsid w:val="00C024C9"/>
    <w:rsid w:val="00C1519D"/>
    <w:rsid w:val="00C430C9"/>
    <w:rsid w:val="00C445DA"/>
    <w:rsid w:val="00C83F8A"/>
    <w:rsid w:val="00D36AC3"/>
    <w:rsid w:val="00D5639E"/>
    <w:rsid w:val="00D972F3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4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4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4F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4F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4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4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4F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4F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- TAXI jednostavno društvo s ograničenom odgovornošću za usluge prijevoza</izvorni_sadrzaj>
    <derivirana_varijabla naziv="DomainObject.Predmet.ProtustrankaFormated_1">  UNI - TAXI jednostavno društvo s ograničenom odgovornošću za usluge prijevoza</derivirana_varijabla>
  </DomainObject.Predmet.ProtustrankaFormated>
  <DomainObject.Predmet.ProtustrankaFormatedOIB>
    <izvorni_sadrzaj>  UNI - TAXI jednostavno društvo s ograničenom odgovornošću za usluge prijevoza, OIB 40702668423</izvorni_sadrzaj>
    <derivirana_varijabla naziv="DomainObject.Predmet.ProtustrankaFormatedOIB_1">  UNI - TAXI jednostavno društvo s ograničenom odgovornošću za usluge prijevoza, OIB 40702668423</derivirana_varijabla>
  </DomainObject.Predmet.ProtustrankaFormatedOIB>
  <DomainObject.Predmet.ProtustrankaFormatedWithAdress>
    <izvorni_sadrzaj> UNI - TAXI jednostavno društvo s ograničenom odgovornošću za usluge prijevoza, Ičići, Poljane - Menderi 152, 51410 Ičići</izvorni_sadrzaj>
    <derivirana_varijabla naziv="DomainObject.Predmet.ProtustrankaFormatedWithAdress_1"> UNI - TAXI jednostavno društvo s ograničenom odgovornošću za usluge prijevoza, Ičići, Poljane - Menderi 152, 51410 Ičići</derivirana_varijabla>
  </DomainObject.Predmet.ProtustrankaFormatedWithAdress>
  <DomainObject.Predmet.ProtustrankaFormatedWithAdressOIB>
    <izvorni_sadrzaj> UNI - TAXI jednostavno društvo s ograničenom odgovornošću za usluge prijevoza, OIB 40702668423, Ičići, Poljane - Menderi 152, 51410 Ičići</izvorni_sadrzaj>
    <derivirana_varijabla naziv="DomainObject.Predmet.ProtustrankaFormatedWithAdressOIB_1"> UNI - TAXI jednostavno društvo s ograničenom odgovornošću za usluge prijevoza, OIB 40702668423, Ičići, Poljane - Menderi 152, 51410 Ičići</derivirana_varijabla>
  </DomainObject.Predmet.ProtustrankaFormatedWithAdressOIB>
  <DomainObject.Predmet.ProtustrankaWithAdress>
    <izvorni_sadrzaj>UNI - TAXI jednostavno društvo s ograničenom odgovornošću za usluge prijevoza Ičići, Poljane - Menderi 152, 51410 Ičići</izvorni_sadrzaj>
    <derivirana_varijabla naziv="DomainObject.Predmet.ProtustrankaWithAdress_1">UNI - TAXI jednostavno društvo s ograničenom odgovornošću za usluge prijevoza Ičići, Poljane - Menderi 152, 51410 Ičići</derivirana_varijabla>
  </DomainObject.Predmet.ProtustrankaWithAdress>
  <DomainObject.Predmet.ProtustrankaWithAdressOIB>
    <izvorni_sadrzaj>UNI - TAXI jednostavno društvo s ograničenom odgovornošću za usluge prijevoza, OIB 40702668423, Ičići, Poljane - Menderi 152, 51410 Ičići</izvorni_sadrzaj>
    <derivirana_varijabla naziv="DomainObject.Predmet.ProtustrankaWithAdressOIB_1">UNI - TAXI jednostavno društvo s ograničenom odgovornošću za usluge prijevoza, OIB 40702668423, Ičići, Poljane - Menderi 152, 51410 Ičići</derivirana_varijabla>
  </DomainObject.Predmet.ProtustrankaWithAdressOIB>
  <DomainObject.Predmet.ProtustrankaNazivFormated>
    <izvorni_sadrzaj>UNI - TAXI jednostavno društvo s ograničenom odgovornošću za usluge prijevoza</izvorni_sadrzaj>
    <derivirana_varijabla naziv="DomainObject.Predmet.ProtustrankaNazivFormated_1">UNI - TAXI jednostavno društvo s ograničenom odgovornošću za usluge prijevoza</derivirana_varijabla>
  </DomainObject.Predmet.ProtustrankaNazivFormated>
  <DomainObject.Predmet.ProtustrankaNazivFormatedOIB>
    <izvorni_sadrzaj>UNI - TAXI jednostavno društvo s ograničenom odgovornošću za usluge prijevoza, OIB 40702668423</izvorni_sadrzaj>
    <derivirana_varijabla naziv="DomainObject.Predmet.ProtustrankaNazivFormatedOIB_1">UNI - TAXI jednostavno društvo s ograničenom odgovornošću za usluge prijevoza, OIB 40702668423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UNI - TAXI jednostavno društvo s ograničenom odgovornošću za usluge prijevoza</item>
    </izvorni_sadrzaj>
    <derivirana_varijabla naziv="DomainObject.Predmet.ProtuStrankaListFormated_1">
      <item>UNI - TAXI jednostavno društvo s ograničenom odgovornošću za usluge prijevoza</item>
    </derivirana_varijabla>
  </DomainObject.Predmet.ProtuStrankaListFormated>
  <DomainObject.Predmet.ProtuStrankaListFormatedOIB>
    <izvorni_sadrzaj>
      <item>UNI - TAXI jednostavno društvo s ograničenom odgovornošću za usluge prijevoza, OIB 40702668423</item>
    </izvorni_sadrzaj>
    <derivirana_varijabla naziv="DomainObject.Predmet.ProtuStrankaListFormatedOIB_1">
      <item>UNI - TAXI jednostavno društvo s ograničenom odgovornošću za usluge prijevoza, OIB 40702668423</item>
    </derivirana_varijabla>
  </DomainObject.Predmet.ProtuStrankaListFormatedOIB>
  <DomainObject.Predmet.ProtuStrankaListFormatedWithAdress>
    <izvorni_sadrzaj>
      <item>UNI - TAXI jednostavno društvo s ograničenom odgovornošću za usluge prijevoza, Ičići, Poljane - Menderi 152, 51410 Ičići</item>
    </izvorni_sadrzaj>
    <derivirana_varijabla naziv="DomainObject.Predmet.ProtuStrankaListFormatedWithAdress_1">
      <item>UNI - TAXI jednostavno društvo s ograničenom odgovornošću za usluge prijevoza, Ičići, Poljane - Menderi 152, 51410 Ičići</item>
    </derivirana_varijabla>
  </DomainObject.Predmet.ProtuStrankaListFormatedWithAdress>
  <DomainObject.Predmet.ProtuStrankaListFormatedWithAdressOIB>
    <izvorni_sadrzaj>
      <item>UNI - TAXI jednostavno društvo s ograničenom odgovornošću za usluge prijevoza, OIB 40702668423, Ičići, Poljane - Menderi 152, 51410 Ičići</item>
    </izvorni_sadrzaj>
    <derivirana_varijabla naziv="DomainObject.Predmet.ProtuStrankaListFormatedWithAdressOIB_1">
      <item>UNI - TAXI jednostavno društvo s ograničenom odgovornošću za usluge prijevoza, OIB 40702668423, Ičići, Poljane - Menderi 152, 51410 Ičići</item>
    </derivirana_varijabla>
  </DomainObject.Predmet.ProtuStrankaListFormatedWithAdressOIB>
  <DomainObject.Predmet.ProtuStrankaListNazivFormated>
    <izvorni_sadrzaj>
      <item>UNI - TAXI jednostavno društvo s ograničenom odgovornošću za usluge prijevoza</item>
    </izvorni_sadrzaj>
    <derivirana_varijabla naziv="DomainObject.Predmet.ProtuStrankaListNazivFormated_1">
      <item>UNI - TAXI jednostavno društvo s ograničenom odgovornošću za usluge prijevoza</item>
    </derivirana_varijabla>
  </DomainObject.Predmet.ProtuStrankaListNazivFormated>
  <DomainObject.Predmet.ProtuStrankaListNazivFormatedOIB>
    <izvorni_sadrzaj>
      <item>UNI - TAXI jednostavno društvo s ograničenom odgovornošću za usluge prijevoza, OIB 40702668423</item>
    </izvorni_sadrzaj>
    <derivirana_varijabla naziv="DomainObject.Predmet.ProtuStrankaListNazivFormatedOIB_1">
      <item>UNI - TAXI jednostavno društvo s ograničenom odgovornošću za usluge prijevoza, OIB 40702668423</item>
    </derivirana_varijabla>
  </DomainObject.Predmet.ProtuStrankaListNazivFormatedOIB>
  <DomainObject.Predmet.OstaliListFormated>
    <izvorni_sadrzaj>
      <item>Aleksandar Uni</item>
    </izvorni_sadrzaj>
    <derivirana_varijabla naziv="DomainObject.Predmet.OstaliListFormated_1">
      <item>Aleksandar Uni</item>
    </derivirana_varijabla>
  </DomainObject.Predmet.OstaliListFormated>
  <DomainObject.Predmet.OstaliListFormatedOIB>
    <izvorni_sadrzaj>
      <item>Aleksandar Uni, OIB 74733065030</item>
    </izvorni_sadrzaj>
    <derivirana_varijabla naziv="DomainObject.Predmet.OstaliListFormatedOIB_1">
      <item>Aleksandar Uni, OIB 74733065030</item>
    </derivirana_varijabla>
  </DomainObject.Predmet.OstaliListFormatedOIB>
  <DomainObject.Predmet.OstaliListFormatedWithAdress>
    <izvorni_sadrzaj>
      <item>Aleksandar Uni, Menderi 152, 51410 Poljane</item>
    </izvorni_sadrzaj>
    <derivirana_varijabla naziv="DomainObject.Predmet.OstaliListFormatedWithAdress_1">
      <item>Aleksandar Uni, Menderi 152, 51410 Poljane</item>
    </derivirana_varijabla>
  </DomainObject.Predmet.OstaliListFormatedWithAdress>
  <DomainObject.Predmet.OstaliListFormatedWithAdressOIB>
    <izvorni_sadrzaj>
      <item>Aleksandar Uni, OIB 74733065030, Menderi 152, 51410 Poljane</item>
    </izvorni_sadrzaj>
    <derivirana_varijabla naziv="DomainObject.Predmet.OstaliListFormatedWithAdressOIB_1">
      <item>Aleksandar Uni, OIB 74733065030, Menderi 152, 51410 Poljane</item>
    </derivirana_varijabla>
  </DomainObject.Predmet.OstaliListFormatedWithAdressOIB>
  <DomainObject.Predmet.OstaliListNazivFormated>
    <izvorni_sadrzaj>
      <item>Aleksandar Uni</item>
    </izvorni_sadrzaj>
    <derivirana_varijabla naziv="DomainObject.Predmet.OstaliListNazivFormated_1">
      <item>Aleksandar Uni</item>
    </derivirana_varijabla>
  </DomainObject.Predmet.OstaliListNazivFormated>
  <DomainObject.Predmet.OstaliListNazivFormatedOIB>
    <izvorni_sadrzaj>
      <item>Aleksandar Uni, OIB 74733065030</item>
    </izvorni_sadrzaj>
    <derivirana_varijabla naziv="DomainObject.Predmet.OstaliListNazivFormatedOIB_1">
      <item>Aleksandar Uni, OIB 74733065030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UNI - TAXI jednostavno društvo s ograničenom odgovornošću za usluge prijevoza</izvorni_sadrzaj>
    <derivirana_varijabla naziv="DomainObject.Predmet.ProtustrankaIDrugi_1">UNI - TAXI jednostavno društvo s ograničenom odgovornošću za usluge prijevoza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UNI - TAXI jednostavno društvo s ograničenom odgovornošću za usluge prijevoza, OIB 40702668423, Ičići, Poljane - Menderi 152, 51410 Ičići</izvorni_sadrzaj>
    <derivirana_varijabla naziv="DomainObject.Predmet.ProtustrankaIDrugiAdressOIB_1">UNI - TAXI jednostavno društvo s ograničenom odgovornošću za usluge prijevoza, OIB 40702668423, Ičići, Poljane - Menderi 152, 51410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UNI - TAXI jednostavno društvo s ograničenom odgovornošću za usluge prijevoza</item>
      <item>Aleksandar Uni</item>
    </izvorni_sadrzaj>
    <derivirana_varijabla naziv="DomainObject.Predmet.SudioniciListNaziv_1">
      <item>FINA  Rijeka</item>
      <item>UNI - TAXI jednostavno društvo s ograničenom odgovornošću za usluge prijevoza</item>
      <item>Aleksandar Uni</item>
    </derivirana_varijabla>
  </DomainObject.Predmet.SudioniciListNaziv>
  <DomainObject.Predmet.SudioniciListAdressOIB>
    <izvorni_sadrzaj>
      <item>FINA  Rijeka, OIB 85821130368, Frana Kurelca 8,51000 Rijeka</item>
      <item>UNI - TAXI jednostavno društvo s ograničenom odgovornošću za usluge prijevoza, OIB 40702668423, Ičići, Poljane - Menderi 152,51410 Ičići</item>
      <item>Aleksandar Uni, OIB 74733065030, Menderi 152,51410 Poljane</item>
    </izvorni_sadrzaj>
    <derivirana_varijabla naziv="DomainObject.Predmet.SudioniciListAdressOIB_1">
      <item>FINA  Rijeka, OIB 85821130368, Frana Kurelca 8,51000 Rijeka</item>
      <item>UNI - TAXI jednostavno društvo s ograničenom odgovornošću za usluge prijevoza, OIB 40702668423, Ičići, Poljane - Menderi 152,51410 Ičići</item>
      <item>Aleksandar Uni, OIB 74733065030, Menderi 152,51410 Poljane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40702668423</item>
      <item>, OIB 74733065030</item>
    </izvorni_sadrzaj>
    <derivirana_varijabla naziv="DomainObject.Predmet.SudioniciListNazivOIB_1">
      <item>, OIB 85821130368</item>
      <item>, OIB 40702668423</item>
      <item>, OIB 74733065030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6615B-8CDC-4B7B-AE10-0A1D1673B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950</properties:Words>
  <properties:Characters>5358</properties:Characters>
  <properties:Lines>115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2017-10-19T09:55:00Z</dcterms:created>
  <dc:creator>ksarlija</dc:creator>
  <cp:lastModifiedBy>Jasna Radulović</cp:lastModifiedBy>
  <cp:lastPrinted>2017-10-19T09:42:00Z</cp:lastPrinted>
  <dcterms:modified xmlns:xsi="http://www.w3.org/2001/XMLSchema-instance" xsi:type="dcterms:W3CDTF">2017-10-19T09:56:00Z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