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aafa" w14:paraId="6eeaafa" w:rsidRDefault="00C76ED5" w:rsidP="00910611" w:rsidR="00C76ED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6ED5" w:rsidP="00910611" w:rsidR="00C76ED5" w:rsidRPr="00C76ED5">
      <w:pPr>
        <w:rPr>
          <w:rFonts w:hAnsi="Times New Roman" w:ascii="Times New Roman"/>
          <w:b w:val="false"/>
        </w:rPr>
      </w:pPr>
      <w:r w:rsidRPr="00C76ED5">
        <w:rPr>
          <w:rFonts w:eastAsia="MS Mincho" w:hAnsi="Times New Roman" w:ascii="Times New Roman"/>
          <w:b w:val="false"/>
        </w:rPr>
        <w:t xml:space="preserve">   REPUBLIKA HRVATSKA</w:t>
      </w:r>
    </w:p>
    <w:p w:rsidRDefault="00C76ED5" w:rsidP="00910611" w:rsidR="00C76ED5" w:rsidRPr="00C76ED5">
      <w:pPr>
        <w:rPr>
          <w:rFonts w:hAnsi="Times New Roman" w:ascii="Times New Roman"/>
          <w:b w:val="false"/>
        </w:rPr>
      </w:pPr>
      <w:r w:rsidRPr="00C76ED5">
        <w:rPr>
          <w:rFonts w:eastAsia="MS Mincho" w:hAnsi="Times New Roman" w:ascii="Times New Roman"/>
          <w:b w:val="false"/>
        </w:rPr>
        <w:t>TRGOVAČKI SUD U RIJECI</w:t>
      </w:r>
    </w:p>
    <w:p w:rsidRDefault="00C76ED5" w:rsidR="00C76ED5" w:rsidRPr="00C76ED5">
      <w:pPr>
        <w:rPr>
          <w:rFonts w:eastAsia="MS Mincho" w:hAnsi="Times New Roman" w:ascii="Times New Roman"/>
          <w:b w:val="false"/>
        </w:rPr>
      </w:pPr>
      <w:r w:rsidRPr="00C76ED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C76ED5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486CE2" w:rsidRPr="00486CE2">
        <w:rPr>
          <w:rFonts w:hAnsi="Times New Roman" w:ascii="Times New Roman"/>
        </w:rPr>
        <w:t>PI društvo za trgovinu, zastupanje i usluge s ograničenom odgovornošću, Rijeka, Prvog maja 3, OIB 89695625986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486CE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486CE2" w:rsidRPr="00486CE2">
        <w:rPr>
          <w:rFonts w:hAnsi="Times New Roman" w:ascii="Times New Roman"/>
          <w:bCs/>
        </w:rPr>
        <w:t>PI društvo za trgovinu, zastupanje i usluge s ograničenom odgovornošću, Rijeka, Prvog maja 3, OIB 89695625986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F3FE5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5F3FE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5F3FE5">
        <w:rPr>
          <w:rFonts w:hAnsi="Times New Roman" w:ascii="Times New Roman"/>
          <w:b w:val="false"/>
        </w:rPr>
        <w:t xml:space="preserve"> </w:t>
      </w:r>
      <w:r w:rsidR="00486CE2" w:rsidRPr="00486CE2">
        <w:rPr>
          <w:rFonts w:hAnsi="Times New Roman" w:ascii="Times New Roman"/>
          <w:b w:val="false"/>
        </w:rPr>
        <w:t>Krešimir Maretić iz Zagreba, Šimuna Starčevića 7, OIB 66108961276</w:t>
      </w:r>
      <w:r w:rsidR="00486CE2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86CE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86CE2" w:rsidRPr="00486CE2">
        <w:rPr>
          <w:rFonts w:hAnsi="Times New Roman" w:ascii="Times New Roman"/>
          <w:bCs/>
        </w:rPr>
        <w:t>PI društvo za trgovinu, zastupanje i usluge s ograničenom odgovornošću, Rijeka, Prvog maja 3, OIB 89695625986</w:t>
      </w:r>
      <w:r w:rsidR="00B85518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A05B0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86CE2" w:rsidRPr="00486CE2">
        <w:rPr>
          <w:rFonts w:hAnsi="Times New Roman" w:ascii="Times New Roman"/>
          <w:b w:val="false"/>
          <w:bCs/>
        </w:rPr>
        <w:t xml:space="preserve">PI društvo za trgovinu, zastupanje i usluge s ograničenom odgovornošću, Rijeka, Prvog maja 3, OIB 89695625986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C959E9" w:rsidP="00D5273F" w:rsidR="00C959E9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A05B0">
        <w:rPr>
          <w:rFonts w:hAnsi="Times New Roman" w:ascii="Times New Roman"/>
          <w:b w:val="false"/>
        </w:rPr>
        <w:t>05. srpnja</w:t>
      </w:r>
      <w:r w:rsidR="00B11A6B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36454E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76ED5" w:rsidR="0036454E" w:rsidRPr="0036454E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36454E">
        <w:rPr>
          <w:rFonts w:hAnsi="Times New Roman" w:ascii="Times New Roman"/>
          <w:b w:val="false"/>
        </w:rPr>
        <w:t xml:space="preserve"> </w:t>
      </w:r>
      <w:r w:rsidR="00C76ED5">
        <w:rPr>
          <w:rFonts w:hAnsi="Times New Roman" w:ascii="Times New Roman"/>
          <w:b w:val="false"/>
        </w:rPr>
        <w:t xml:space="preserve"> </w:t>
      </w:r>
      <w:r w:rsidR="0036454E" w:rsidRPr="0036454E">
        <w:rPr>
          <w:rFonts w:hAnsi="Times New Roman" w:ascii="Times New Roman"/>
          <w:b w:val="false"/>
        </w:rPr>
        <w:t xml:space="preserve">  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C76ED5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86CE2">
      <w:rPr>
        <w:rFonts w:hAnsi="Times New Roman" w:ascii="Times New Roman"/>
      </w:rPr>
      <w:t>135</w:t>
    </w:r>
    <w:r w:rsidR="007A05B0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D1629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C5002"/>
    <w:rsid w:val="002D5DEF"/>
    <w:rsid w:val="002D733B"/>
    <w:rsid w:val="002F56B2"/>
    <w:rsid w:val="00302E27"/>
    <w:rsid w:val="00307C82"/>
    <w:rsid w:val="00333469"/>
    <w:rsid w:val="00333F51"/>
    <w:rsid w:val="003502CE"/>
    <w:rsid w:val="0036454E"/>
    <w:rsid w:val="00392920"/>
    <w:rsid w:val="003B32EC"/>
    <w:rsid w:val="003D0DDA"/>
    <w:rsid w:val="003E5286"/>
    <w:rsid w:val="003E53B0"/>
    <w:rsid w:val="003F3CB6"/>
    <w:rsid w:val="00400DC3"/>
    <w:rsid w:val="00443AD6"/>
    <w:rsid w:val="00486CE2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7173E"/>
    <w:rsid w:val="00584D2A"/>
    <w:rsid w:val="00597DD8"/>
    <w:rsid w:val="005A1DC7"/>
    <w:rsid w:val="005B787F"/>
    <w:rsid w:val="005C61BD"/>
    <w:rsid w:val="005E497B"/>
    <w:rsid w:val="005F3FE5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3C1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A05B0"/>
    <w:rsid w:val="007B46A8"/>
    <w:rsid w:val="007B5410"/>
    <w:rsid w:val="007C707A"/>
    <w:rsid w:val="007D6C8A"/>
    <w:rsid w:val="007E0BC6"/>
    <w:rsid w:val="007E503F"/>
    <w:rsid w:val="007F2F32"/>
    <w:rsid w:val="00824A66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34F7E"/>
    <w:rsid w:val="00A401BE"/>
    <w:rsid w:val="00A50178"/>
    <w:rsid w:val="00A5199E"/>
    <w:rsid w:val="00A52140"/>
    <w:rsid w:val="00A7559B"/>
    <w:rsid w:val="00A978AA"/>
    <w:rsid w:val="00AA0625"/>
    <w:rsid w:val="00AA27FD"/>
    <w:rsid w:val="00AD727D"/>
    <w:rsid w:val="00B11A6B"/>
    <w:rsid w:val="00B65002"/>
    <w:rsid w:val="00B65D04"/>
    <w:rsid w:val="00B8288B"/>
    <w:rsid w:val="00B85518"/>
    <w:rsid w:val="00B91EDC"/>
    <w:rsid w:val="00B94AB0"/>
    <w:rsid w:val="00B973D2"/>
    <w:rsid w:val="00BD366E"/>
    <w:rsid w:val="00BE5099"/>
    <w:rsid w:val="00C024CA"/>
    <w:rsid w:val="00C03390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76ED5"/>
    <w:rsid w:val="00C84333"/>
    <w:rsid w:val="00C871ED"/>
    <w:rsid w:val="00C959E9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A50D2"/>
    <w:rsid w:val="00DB7DBF"/>
    <w:rsid w:val="00DD5257"/>
    <w:rsid w:val="00DE4786"/>
    <w:rsid w:val="00E06D0A"/>
    <w:rsid w:val="00E1495A"/>
    <w:rsid w:val="00E16774"/>
    <w:rsid w:val="00E24052"/>
    <w:rsid w:val="00E31D22"/>
    <w:rsid w:val="00E42557"/>
    <w:rsid w:val="00E719F7"/>
    <w:rsid w:val="00E77736"/>
    <w:rsid w:val="00E82E9C"/>
    <w:rsid w:val="00EA0015"/>
    <w:rsid w:val="00EB2305"/>
    <w:rsid w:val="00EC2473"/>
    <w:rsid w:val="00EC33FD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2358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6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E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E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E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E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6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E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E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E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E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 d.o.o.</izvorni_sadrzaj>
    <derivirana_varijabla naziv="DomainObject.Predmet.ProtustrankaFormated_1">  PI d.o.o.</derivirana_varijabla>
  </DomainObject.Predmet.ProtustrankaFormated>
  <DomainObject.Predmet.ProtustrankaFormatedOIB>
    <izvorni_sadrzaj>  PI d.o.o., OIB 89695625986</izvorni_sadrzaj>
    <derivirana_varijabla naziv="DomainObject.Predmet.ProtustrankaFormatedOIB_1">  PI d.o.o., OIB 89695625986</derivirana_varijabla>
  </DomainObject.Predmet.ProtustrankaFormatedOIB>
  <DomainObject.Predmet.ProtustrankaFormatedWithAdress>
    <izvorni_sadrzaj> PI d.o.o., Prvog maja 3, 51000 Rijeka</izvorni_sadrzaj>
    <derivirana_varijabla naziv="DomainObject.Predmet.ProtustrankaFormatedWithAdress_1"> PI d.o.o., Prvog maja 3, 51000 Rijeka</derivirana_varijabla>
  </DomainObject.Predmet.ProtustrankaFormatedWithAdress>
  <DomainObject.Predmet.ProtustrankaFormatedWithAdressOIB>
    <izvorni_sadrzaj> PI d.o.o., OIB 89695625986, Prvog maja 3, 51000 Rijeka</izvorni_sadrzaj>
    <derivirana_varijabla naziv="DomainObject.Predmet.ProtustrankaFormatedWithAdressOIB_1"> PI d.o.o., OIB 89695625986, Prvog maja 3, 51000 Rijeka</derivirana_varijabla>
  </DomainObject.Predmet.ProtustrankaFormatedWithAdressOIB>
  <DomainObject.Predmet.ProtustrankaWithAdress>
    <izvorni_sadrzaj>PI d.o.o. Prvog maja 3, 51000 Rijeka</izvorni_sadrzaj>
    <derivirana_varijabla naziv="DomainObject.Predmet.ProtustrankaWithAdress_1">PI d.o.o. Prvog maja 3, 51000 Rijeka</derivirana_varijabla>
  </DomainObject.Predmet.ProtustrankaWithAdress>
  <DomainObject.Predmet.ProtustrankaWithAdressOIB>
    <izvorni_sadrzaj>PI d.o.o., OIB 89695625986, Prvog maja 3, 51000 Rijeka</izvorni_sadrzaj>
    <derivirana_varijabla naziv="DomainObject.Predmet.ProtustrankaWithAdressOIB_1">PI d.o.o., OIB 89695625986, Prvog maja 3, 51000 Rijeka</derivirana_varijabla>
  </DomainObject.Predmet.ProtustrankaWithAdressOIB>
  <DomainObject.Predmet.ProtustrankaNazivFormated>
    <izvorni_sadrzaj>PI d.o.o.</izvorni_sadrzaj>
    <derivirana_varijabla naziv="DomainObject.Predmet.ProtustrankaNazivFormated_1">PI d.o.o.</derivirana_varijabla>
  </DomainObject.Predmet.ProtustrankaNazivFormated>
  <DomainObject.Predmet.ProtustrankaNazivFormatedOIB>
    <izvorni_sadrzaj>PI d.o.o., OIB 89695625986</izvorni_sadrzaj>
    <derivirana_varijabla naziv="DomainObject.Predmet.ProtustrankaNazivFormatedOIB_1">PI d.o.o., OIB 89695625986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 d.o.o.</item>
    </izvorni_sadrzaj>
    <derivirana_varijabla naziv="DomainObject.Predmet.ProtuStrankaListFormated_1">
      <item>PI d.o.o.</item>
    </derivirana_varijabla>
  </DomainObject.Predmet.ProtuStrankaListFormated>
  <DomainObject.Predmet.ProtuStrankaListFormatedOIB>
    <izvorni_sadrzaj>
      <item>PI d.o.o., OIB 89695625986</item>
    </izvorni_sadrzaj>
    <derivirana_varijabla naziv="DomainObject.Predmet.ProtuStrankaListFormatedOIB_1">
      <item>PI d.o.o., OIB 89695625986</item>
    </derivirana_varijabla>
  </DomainObject.Predmet.ProtuStrankaListFormatedOIB>
  <DomainObject.Predmet.ProtuStrankaListFormatedWithAdress>
    <izvorni_sadrzaj>
      <item>PI d.o.o., Prvog maja 3, 51000 Rijeka</item>
    </izvorni_sadrzaj>
    <derivirana_varijabla naziv="DomainObject.Predmet.ProtuStrankaListFormatedWithAdress_1">
      <item>PI d.o.o., Prvog maja 3, 51000 Rijeka</item>
    </derivirana_varijabla>
  </DomainObject.Predmet.ProtuStrankaListFormatedWithAdress>
  <DomainObject.Predmet.ProtuStrankaListFormatedWithAdressOIB>
    <izvorni_sadrzaj>
      <item>PI d.o.o., OIB 89695625986, Prvog maja 3, 51000 Rijeka</item>
    </izvorni_sadrzaj>
    <derivirana_varijabla naziv="DomainObject.Predmet.ProtuStrankaListFormatedWithAdressOIB_1">
      <item>PI d.o.o., OIB 89695625986, Prvog maja 3, 51000 Rijeka</item>
    </derivirana_varijabla>
  </DomainObject.Predmet.ProtuStrankaListFormatedWithAdressOIB>
  <DomainObject.Predmet.ProtuStrankaListNazivFormated>
    <izvorni_sadrzaj>
      <item>PI d.o.o.</item>
    </izvorni_sadrzaj>
    <derivirana_varijabla naziv="DomainObject.Predmet.ProtuStrankaListNazivFormated_1">
      <item>PI d.o.o.</item>
    </derivirana_varijabla>
  </DomainObject.Predmet.ProtuStrankaListNazivFormated>
  <DomainObject.Predmet.ProtuStrankaListNazivFormatedOIB>
    <izvorni_sadrzaj>
      <item>PI d.o.o., OIB 89695625986</item>
    </izvorni_sadrzaj>
    <derivirana_varijabla naziv="DomainObject.Predmet.ProtuStrankaListNazivFormatedOIB_1">
      <item>PI d.o.o., OIB 89695625986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 d.o.o.</izvorni_sadrzaj>
    <derivirana_varijabla naziv="DomainObject.Predmet.ProtustrankaIDrugi_1">PI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 d.o.o., OIB 89695625986, Prvog maja 3, 51000 Rijeka</izvorni_sadrzaj>
    <derivirana_varijabla naziv="DomainObject.Predmet.ProtustrankaIDrugiAdressOIB_1">PI d.o.o., OIB 89695625986, Prvog maja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 d.o.o.</item>
    </izvorni_sadrzaj>
    <derivirana_varijabla naziv="DomainObject.Predmet.SudioniciListNaziv_1">
      <item>FINA  Rijeka</item>
      <item>PI d.o.o.</item>
    </derivirana_varijabla>
  </DomainObject.Predmet.SudioniciListNaziv>
  <DomainObject.Predmet.SudioniciListAdressOIB>
    <izvorni_sadrzaj>
      <item>FINA  Rijeka, OIB 85821130368, Frana Kurelca 8,51000 Rijeka</item>
      <item>PI d.o.o., OIB 89695625986, Prvog maja 3,51000 Rijeka</item>
    </izvorni_sadrzaj>
    <derivirana_varijabla naziv="DomainObject.Predmet.SudioniciListAdressOIB_1">
      <item>FINA  Rijeka, OIB 85821130368, Frana Kurelca 8,51000 Rijeka</item>
      <item>PI d.o.o., OIB 89695625986, Prvog maja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89695625986</item>
    </izvorni_sadrzaj>
    <derivirana_varijabla naziv="DomainObject.Predmet.SudioniciListNazivOIB_1">
      <item>, OIB 85821130368</item>
      <item>, OIB 89695625986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CF605-A2CA-4448-B38A-C56CE71DE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2918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2016-10-20T12:48:00Z</dcterms:created>
  <dc:creator>ksarlija</dc:creator>
  <cp:lastModifiedBy>Jasna Radulović</cp:lastModifiedBy>
  <cp:lastPrinted>2016-10-20T12:47:00Z</cp:lastPrinted>
  <dcterms:modified xmlns:xsi="http://www.w3.org/2001/XMLSchema-instance" xsi:type="dcterms:W3CDTF">2016-10-20T12:52:00Z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