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b561" w14:paraId="5d1b561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FC3ADD">
        <w:rPr>
          <w:color w:themeColor="text1" w:val="000000"/>
        </w:rPr>
        <w:t>3</w:t>
      </w:r>
      <w:r w:rsidR="00E6598F">
        <w:rPr>
          <w:color w:themeColor="text1" w:val="000000"/>
        </w:rPr>
        <w:t>5</w:t>
      </w:r>
      <w:r w:rsidR="00907784">
        <w:rPr>
          <w:color w:themeColor="text1" w:val="000000"/>
        </w:rPr>
        <w:t>6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E63D53">
        <w:t>20</w:t>
      </w:r>
      <w:r w:rsidR="002C184E" w:rsidRPr="002C184E">
        <w:t>. listopada 2017. godine</w:t>
      </w:r>
      <w:r w:rsidRPr="002C184E">
        <w:t>,</w:t>
      </w:r>
      <w:r w:rsidR="00F034D3" w:rsidRPr="002C184E">
        <w:t xml:space="preserve"> </w:t>
      </w:r>
      <w:r w:rsidRPr="002C184E">
        <w:t>objavljuje</w:t>
      </w:r>
      <w:r w:rsidR="008155EE" w:rsidRPr="0029662A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907784" w:rsidRPr="00907784">
        <w:rPr>
          <w:b/>
        </w:rPr>
        <w:t>VINSKI DVOR d.o.o.,</w:t>
      </w:r>
      <w:r w:rsidR="00907784">
        <w:t xml:space="preserve"> Grobnička 24, Zagreb, OIB: 67191567668</w:t>
      </w:r>
      <w:r w:rsidR="00FC3ADD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907784">
        <w:rPr>
          <w:color w:themeColor="text1" w:val="000000"/>
        </w:rPr>
        <w:t>138.534,16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2C184E">
      <w:pPr>
        <w:jc w:val="center"/>
      </w:pPr>
      <w:r w:rsidRPr="002C184E">
        <w:t xml:space="preserve">Zagreb, </w:t>
      </w:r>
      <w:r w:rsidR="00E63D53">
        <w:t>20</w:t>
      </w:r>
      <w:r w:rsidR="002C184E" w:rsidRPr="002C184E">
        <w:t>. listopada 2017. godine</w:t>
      </w:r>
      <w:r w:rsidRPr="002C184E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2043D" w:rsidP="00325398" w:rsidR="00325398" w:rsidRPr="0029662A">
      <w:pPr>
        <w:rPr>
          <w:b/>
        </w:rPr>
      </w:pPr>
      <w:r w:rsidRPr="00B2043D">
        <w:t>-</w:t>
      </w:r>
      <w:r w:rsidRPr="00B2043D">
        <w:tab/>
        <w:t>E-oglasna ploča suda (55 dana)</w:t>
      </w: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FC3ADD">
      <w:rPr>
        <w:b/>
        <w:color w:themeColor="text1" w:val="000000"/>
      </w:rPr>
      <w:t>3</w:t>
    </w:r>
    <w:r w:rsidR="00E6598F">
      <w:rPr>
        <w:b/>
        <w:color w:themeColor="text1" w:val="000000"/>
      </w:rPr>
      <w:t>5</w:t>
    </w:r>
    <w:r w:rsidR="00907784">
      <w:rPr>
        <w:b/>
        <w:color w:themeColor="text1" w:val="000000"/>
      </w:rPr>
      <w:t>6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C184E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3E5656"/>
    <w:rsid w:val="00413F4C"/>
    <w:rsid w:val="00460546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7629E"/>
    <w:rsid w:val="00581315"/>
    <w:rsid w:val="00590AEF"/>
    <w:rsid w:val="00591994"/>
    <w:rsid w:val="005A0039"/>
    <w:rsid w:val="005B51B3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2FFE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07784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2043D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00B9"/>
    <w:rsid w:val="00D965EB"/>
    <w:rsid w:val="00DA05FB"/>
    <w:rsid w:val="00DE45F5"/>
    <w:rsid w:val="00DE6B63"/>
    <w:rsid w:val="00E17C26"/>
    <w:rsid w:val="00E63D53"/>
    <w:rsid w:val="00E6598F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C3ADD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D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D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D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D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D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D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D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D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St-2356/2017</izvorni_sadrzaj>
    <derivirana_varijabla naziv="DomainObject.Predmet.OznakaBroj_1">St-2356/2017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VINSKI DVOR d.o.o. zastupanog po punomoćniku Zlatko Vačić</izvorni_sadrzaj>
    <derivirana_varijabla naziv="DomainObject.Predmet.ProtustrankaFormated_1">  VINSKI DVOR d.o.o. zastupanog po punomoćniku Zlatko Vačić</derivirana_varijabla>
  </DomainObject.Predmet.ProtustrankaFormated>
  <DomainObject.Predmet.ProtustrankaFormatedOIB>
    <izvorni_sadrzaj>  VINSKI DVOR d.o.o., OIB 67191567668 zastupanog po punomoćniku Zlatko Vačić</izvorni_sadrzaj>
    <derivirana_varijabla naziv="DomainObject.Predmet.ProtustrankaFormatedOIB_1">  VINSKI DVOR d.o.o., OIB 67191567668 zastupanog po punomoćniku Zlatko Vačić</derivirana_varijabla>
  </DomainObject.Predmet.ProtustrankaFormatedOIB>
  <DomainObject.Predmet.ProtustrankaFormatedWithAdress>
    <izvorni_sadrzaj> VINSKI DVOR d.o.o., Grobnička 24, 10000 Zagreb zastupanog po punomoćniku Zlatko Vačić</izvorni_sadrzaj>
    <derivirana_varijabla naziv="DomainObject.Predmet.ProtustrankaFormatedWithAdress_1"> VINSKI DVOR d.o.o., Grobnička 24, 10000 Zagreb zastupanog po punomoćniku Zlatko Vačić</derivirana_varijabla>
  </DomainObject.Predmet.ProtustrankaFormatedWithAdress>
  <DomainObject.Predmet.ProtustrankaFormatedWithAdressOIB>
    <izvorni_sadrzaj> VINSKI DVOR d.o.o., OIB 67191567668, Grobnička 24, 10000 Zagreb zastupanog po punomoćniku Zlatko Vačić</izvorni_sadrzaj>
    <derivirana_varijabla naziv="DomainObject.Predmet.ProtustrankaFormatedWithAdressOIB_1"> VINSKI DVOR d.o.o., OIB 67191567668, Grobnička 24, 10000 Zagreb zastupanog po punomoćniku Zlatko Vačić</derivirana_varijabla>
  </DomainObject.Predmet.ProtustrankaFormatedWithAdressOIB>
  <DomainObject.Predmet.ProtustrankaWithAdress>
    <izvorni_sadrzaj>VINSKI DVOR d.o.o. Grobnička 24, 10000 Zagreb</izvorni_sadrzaj>
    <derivirana_varijabla naziv="DomainObject.Predmet.ProtustrankaWithAdress_1">VINSKI DVOR d.o.o. Grobnička 24, 10000 Zagreb</derivirana_varijabla>
  </DomainObject.Predmet.ProtustrankaWithAdress>
  <DomainObject.Predmet.ProtustrankaWithAdressOIB>
    <izvorni_sadrzaj>VINSKI DVOR d.o.o., OIB 67191567668, Grobnička 24, 10000 Zagreb</izvorni_sadrzaj>
    <derivirana_varijabla naziv="DomainObject.Predmet.ProtustrankaWithAdressOIB_1">VINSKI DVOR d.o.o., OIB 67191567668, Grobnička 24, 10000 Zagreb</derivirana_varijabla>
  </DomainObject.Predmet.ProtustrankaWithAdressOIB>
  <DomainObject.Predmet.ProtustrankaNazivFormated>
    <izvorni_sadrzaj>VINSKI DVOR d.o.o.</izvorni_sadrzaj>
    <derivirana_varijabla naziv="DomainObject.Predmet.ProtustrankaNazivFormated_1">VINSKI DVOR d.o.o.</derivirana_varijabla>
  </DomainObject.Predmet.ProtustrankaNazivFormated>
  <DomainObject.Predmet.ProtustrankaNazivFormatedOIB>
    <izvorni_sadrzaj>VINSKI DVOR d.o.o., OIB 67191567668</izvorni_sadrzaj>
    <derivirana_varijabla naziv="DomainObject.Predmet.ProtustrankaNazivFormatedOIB_1">VINSKI DVOR d.o.o., OIB 67191567668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VINSKI DVOR d.o.o. zastupanog po punomoćniku Zlatko Vačić</item>
    </izvorni_sadrzaj>
    <derivirana_varijabla naziv="DomainObject.Predmet.ProtuStrankaListFormated_1">
      <item>VINSKI DVOR d.o.o. zastupanog po punomoćniku Zlatko Vačić</item>
    </derivirana_varijabla>
  </DomainObject.Predmet.ProtuStrankaListFormated>
  <DomainObject.Predmet.ProtuStrankaListFormatedOIB>
    <izvorni_sadrzaj>
      <item>VINSKI DVOR d.o.o., OIB 67191567668 zastupanog po punomoćniku Zlatko Vačić</item>
    </izvorni_sadrzaj>
    <derivirana_varijabla naziv="DomainObject.Predmet.ProtuStrankaListFormatedOIB_1">
      <item>VINSKI DVOR d.o.o., OIB 67191567668 zastupanog po punomoćniku Zlatko Vačić</item>
    </derivirana_varijabla>
  </DomainObject.Predmet.ProtuStrankaListFormatedOIB>
  <DomainObject.Predmet.ProtuStrankaListFormatedWithAdress>
    <izvorni_sadrzaj>
      <item>VINSKI DVOR d.o.o., Grobnička 24, 10000 Zagreb zastupanog po punomoćniku Zlatko Vačić</item>
    </izvorni_sadrzaj>
    <derivirana_varijabla naziv="DomainObject.Predmet.ProtuStrankaListFormatedWithAdress_1">
      <item>VINSKI DVOR d.o.o., Grobnička 24, 10000 Zagreb zastupanog po punomoćniku Zlatko Vačić</item>
    </derivirana_varijabla>
  </DomainObject.Predmet.ProtuStrankaListFormatedWithAdress>
  <DomainObject.Predmet.ProtuStrankaListFormatedWithAdressOIB>
    <izvorni_sadrzaj>
      <item>VINSKI DVOR d.o.o., OIB 67191567668, Grobnička 24, 10000 Zagreb zastupanog po punomoćniku Zlatko Vačić</item>
    </izvorni_sadrzaj>
    <derivirana_varijabla naziv="DomainObject.Predmet.ProtuStrankaListFormatedWithAdressOIB_1">
      <item>VINSKI DVOR d.o.o., OIB 67191567668, Grobnička 24, 10000 Zagreb zastupanog po punomoćniku Zlatko Vačić</item>
    </derivirana_varijabla>
  </DomainObject.Predmet.ProtuStrankaListFormatedWithAdressOIB>
  <DomainObject.Predmet.ProtuStrankaListNazivFormated>
    <izvorni_sadrzaj>
      <item>VINSKI DVOR d.o.o.</item>
    </izvorni_sadrzaj>
    <derivirana_varijabla naziv="DomainObject.Predmet.ProtuStrankaListNazivFormated_1">
      <item>VINSKI DVOR d.o.o.</item>
    </derivirana_varijabla>
  </DomainObject.Predmet.ProtuStrankaListNazivFormated>
  <DomainObject.Predmet.ProtuStrankaListNazivFormatedOIB>
    <izvorni_sadrzaj>
      <item>VINSKI DVOR d.o.o., OIB 67191567668</item>
    </izvorni_sadrzaj>
    <derivirana_varijabla naziv="DomainObject.Predmet.ProtuStrankaListNazivFormatedOIB_1">
      <item>VINSKI DVOR d.o.o., OIB 67191567668</item>
    </derivirana_varijabla>
  </DomainObject.Predmet.ProtuStrankaListNazivFormatedOIB>
  <DomainObject.Predmet.OstaliListFormated>
    <izvorni_sadrzaj>
      <item>Zlatko Vačić punomoćnik sudionika u postupku VINSKI DVOR d.o.o.</item>
    </izvorni_sadrzaj>
    <derivirana_varijabla naziv="DomainObject.Predmet.OstaliListFormated_1">
      <item>Zlatko Vačić punomoćnik sudionika u postupku VINSKI DVOR d.o.o.</item>
    </derivirana_varijabla>
  </DomainObject.Predmet.OstaliListFormated>
  <DomainObject.Predmet.OstaliListFormatedOIB>
    <izvorni_sadrzaj>
      <item>Zlatko Vačić, OIB 93490456570 punomoćnik sudionika u postupku VINSKI DVOR d.o.o.</item>
    </izvorni_sadrzaj>
    <derivirana_varijabla naziv="DomainObject.Predmet.OstaliListFormatedOIB_1">
      <item>Zlatko Vačić, OIB 93490456570 punomoćnik sudionika u postupku VINSKI DVOR d.o.o.</item>
    </derivirana_varijabla>
  </DomainObject.Predmet.OstaliListFormatedOIB>
  <DomainObject.Predmet.OstaliListFormatedWithAdress>
    <izvorni_sadrzaj>
      <item>Zlatko Vačić, Trg Sv. Marka 14, 35252 Slobodnica punomoćnik sudionika u postupku VINSKI DVOR d.o.o.</item>
    </izvorni_sadrzaj>
    <derivirana_varijabla naziv="DomainObject.Predmet.OstaliListFormatedWithAdress_1">
      <item>Zlatko Vačić, Trg Sv. Marka 14, 35252 Slobodnica punomoćnik sudionika u postupku VINSKI DVOR d.o.o.</item>
    </derivirana_varijabla>
  </DomainObject.Predmet.OstaliListFormatedWithAdress>
  <DomainObject.Predmet.OstaliListFormatedWithAdressOIB>
    <izvorni_sadrzaj>
      <item>Zlatko Vačić, OIB 93490456570, Trg Sv. Marka 14, 35252 Slobodnica punomoćnik sudionika u postupku VINSKI DVOR d.o.o.</item>
    </izvorni_sadrzaj>
    <derivirana_varijabla naziv="DomainObject.Predmet.OstaliListFormatedWithAdressOIB_1">
      <item>Zlatko Vačić, OIB 93490456570, Trg Sv. Marka 14, 35252 Slobodnica punomoćnik sudionika u postupku VINSKI DVOR d.o.o.</item>
    </derivirana_varijabla>
  </DomainObject.Predmet.OstaliListFormatedWithAdressOIB>
  <DomainObject.Predmet.OstaliListNazivFormated>
    <izvorni_sadrzaj>
      <item>Zlatko Vačić</item>
    </izvorni_sadrzaj>
    <derivirana_varijabla naziv="DomainObject.Predmet.OstaliListNazivFormated_1">
      <item>Zlatko Vačić</item>
    </derivirana_varijabla>
  </DomainObject.Predmet.OstaliListNazivFormated>
  <DomainObject.Predmet.OstaliListNazivFormatedOIB>
    <izvorni_sadrzaj>
      <item>Zlatko Vačić, OIB 93490456570</item>
    </izvorni_sadrzaj>
    <derivirana_varijabla naziv="DomainObject.Predmet.OstaliListNazivFormatedOIB_1">
      <item>Zlatko Vačić, OIB 93490456570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VINSKI DVOR d.o.o.</izvorni_sadrzaj>
    <derivirana_varijabla naziv="DomainObject.Predmet.ProtustrankaIDrugi_1">VINSKI DVOR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VINSKI DVOR d.o.o., OIB 67191567668, Grobnička 24, 10000 Zagreb</izvorni_sadrzaj>
    <derivirana_varijabla naziv="DomainObject.Predmet.ProtustrankaIDrugiAdressOIB_1">VINSKI DVOR d.o.o., OIB 67191567668,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VINSKI DVOR d.o.o.</item>
      <item>Zlatko Vačić</item>
    </izvorni_sadrzaj>
    <derivirana_varijabla naziv="DomainObject.Predmet.SudioniciListNaziv_1">
      <item>FINA Regionalni centar Zagreb</item>
      <item>VINSKI DVOR d.o.o.</item>
      <item>Zlatko 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VINSKI DVOR d.o.o., OIB 67191567668, Grobnička 24,10000 Zagreb</item>
      <item>Zlatko Vačić, OIB 93490456570, Trg Sv. Marka 14,35252 Slobodnica</item>
    </izvorni_sadrzaj>
    <derivirana_varijabla naziv="DomainObject.Predmet.SudioniciListAdressOIB_1">
      <item>FINA Regionalni centar Zagreb, OIB 85821130368, Trg svibanjskih žrtava 1995. 1,10000 Zagreb</item>
      <item>VINSKI DVOR d.o.o., OIB 67191567668, Grobnička 24,10000 Zagreb</item>
      <item>Zlatko Vačić, OIB 93490456570, Trg Sv. Marka 14,35252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67191567668</item>
      <item>, OIB 93490456570</item>
    </izvorni_sadrzaj>
    <derivirana_varijabla naziv="DomainObject.Predmet.SudioniciListNazivOIB_1">
      <item>, OIB 85821130368</item>
      <item>, OIB 67191567668</item>
      <item>, OIB 93490456570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1341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2017-10-05T11:35:00Z</dcterms:created>
  <dc:creator>ilukac</dc:creator>
  <cp:lastModifiedBy>Irena Benko</cp:lastModifiedBy>
  <cp:lastPrinted>2017-10-20T12:10:00Z</cp:lastPrinted>
  <dcterms:modified xmlns:xsi="http://www.w3.org/2001/XMLSchema-instance" xsi:type="dcterms:W3CDTF">2017-10-20T12:11:00Z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