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80cd" w14:paraId="9d680cd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EA403B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9A399D">
        <w:t xml:space="preserve">    </w:t>
      </w:r>
      <w:r w:rsidR="00660E03">
        <w:t xml:space="preserve">      </w:t>
      </w:r>
      <w:r w:rsidR="009A399D">
        <w:t xml:space="preserve">  </w:t>
      </w:r>
      <w:r w:rsidR="00C20A9B">
        <w:t>89</w:t>
      </w:r>
      <w:r w:rsidRPr="00586DD5">
        <w:t>. St</w:t>
      </w:r>
      <w:r w:rsidR="00C20A9B">
        <w:t>-</w:t>
      </w:r>
      <w:r w:rsidR="001F0E6B">
        <w:t>4</w:t>
      </w:r>
      <w:r w:rsidR="00643898">
        <w:t>231/16-8</w:t>
      </w:r>
    </w:p>
    <w:p w:rsidRDefault="00EA403B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BD407D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</w:t>
      </w:r>
      <w:r w:rsidR="002229F4">
        <w:t xml:space="preserve"> povodu prijedloga predlagatelja </w:t>
      </w:r>
      <w:r w:rsidR="006F5771" w:rsidRPr="00070D63">
        <w:rPr>
          <w:lang w:val="pt-BR"/>
        </w:rPr>
        <w:t xml:space="preserve">FINANCIJSKA AGENCIJA, RC Zagreb, </w:t>
      </w:r>
      <w:r w:rsidR="006F5771" w:rsidRPr="00070D63">
        <w:t>Podružnica Zagreb, Trg svibanjskih žrtava 1995. 1, OIB: 85821130368,</w:t>
      </w:r>
      <w:r w:rsidR="006F5771" w:rsidRPr="00070D63">
        <w:rPr>
          <w:lang w:val="pt-BR"/>
        </w:rPr>
        <w:t xml:space="preserve"> za otvaranje stečajnog postupka nad dužnikom </w:t>
      </w:r>
      <w:r w:rsidR="008E60BB">
        <w:t xml:space="preserve">HABLJAK j.d.o.o. za usluge i građenje, OIB 40865734568, Lug </w:t>
      </w:r>
      <w:proofErr w:type="spellStart"/>
      <w:r w:rsidR="008E60BB">
        <w:t>Orehovečki</w:t>
      </w:r>
      <w:proofErr w:type="spellEnd"/>
      <w:r w:rsidR="008E60BB">
        <w:t xml:space="preserve"> (Općina </w:t>
      </w:r>
      <w:proofErr w:type="spellStart"/>
      <w:r w:rsidR="008E60BB">
        <w:t>Bedekovčina</w:t>
      </w:r>
      <w:proofErr w:type="spellEnd"/>
      <w:r w:rsidR="008E60BB">
        <w:t xml:space="preserve">), Lug </w:t>
      </w:r>
      <w:proofErr w:type="spellStart"/>
      <w:r w:rsidR="008E60BB">
        <w:t>Orehovečki</w:t>
      </w:r>
      <w:proofErr w:type="spellEnd"/>
      <w:r w:rsidR="008E60BB">
        <w:t xml:space="preserve"> 12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462E27">
        <w:rPr>
          <w:lang w:val="pt-BR"/>
        </w:rPr>
        <w:t>17. listopada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BD407D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8E60BB">
        <w:t xml:space="preserve">HABLJAK j.d.o.o. za usluge i građenje, OIB 40865734568, Lug </w:t>
      </w:r>
      <w:proofErr w:type="spellStart"/>
      <w:r w:rsidR="008E60BB">
        <w:t>Orehovečki</w:t>
      </w:r>
      <w:proofErr w:type="spellEnd"/>
      <w:r w:rsidR="008E60BB">
        <w:t xml:space="preserve"> (Općina </w:t>
      </w:r>
      <w:proofErr w:type="spellStart"/>
      <w:r w:rsidR="008E60BB">
        <w:t>Bedekovčina</w:t>
      </w:r>
      <w:proofErr w:type="spellEnd"/>
      <w:r w:rsidR="008E60BB">
        <w:t xml:space="preserve">), Lug </w:t>
      </w:r>
      <w:proofErr w:type="spellStart"/>
      <w:r w:rsidR="008E60BB">
        <w:t>Orehovečki</w:t>
      </w:r>
      <w:proofErr w:type="spellEnd"/>
      <w:r w:rsidR="008E60BB">
        <w:t xml:space="preserve"> 12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643898">
        <w:t>1. prosinca</w:t>
      </w:r>
      <w:r w:rsidR="00C20A9B" w:rsidRPr="00C20A9B">
        <w:t xml:space="preserve"> </w:t>
      </w:r>
      <w:r w:rsidR="00026C87">
        <w:t xml:space="preserve">2016. u </w:t>
      </w:r>
      <w:r w:rsidR="003A6AD6">
        <w:t>10</w:t>
      </w:r>
      <w:r w:rsidR="009C20B8">
        <w:t>:</w:t>
      </w:r>
      <w:r w:rsidR="008E60BB">
        <w:t>4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  <w:r w:rsidR="002229F4">
        <w:t xml:space="preserve"> 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B03DDD" w:rsidR="00B03DDD">
      <w:pPr>
        <w:jc w:val="both"/>
      </w:pPr>
      <w:r>
        <w:t>-    zastupnik po zakonu dužnika</w:t>
      </w:r>
    </w:p>
    <w:p w:rsidRDefault="007F5BEE" w:rsidP="00B03DDD" w:rsidR="007F5BEE" w:rsidRPr="004D6A23">
      <w:pPr>
        <w:jc w:val="both"/>
      </w:pPr>
      <w:r>
        <w:t xml:space="preserve">-    </w:t>
      </w:r>
      <w:r w:rsidR="002229F4">
        <w:t>pravna osoba koja za dužnika obavlja poslove platnog prometa.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62E27">
        <w:t>17. listopada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8958A8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8958A8" w:rsidR="008958A8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8958A8" w:rsidR="008958A8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FD3B1B" w:rsidR="00D03437" w:rsidRPr="00586DD5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03B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1A2F21"/>
    <w:rsid w:val="001C6A49"/>
    <w:rsid w:val="001F0E6B"/>
    <w:rsid w:val="0021087C"/>
    <w:rsid w:val="00212885"/>
    <w:rsid w:val="002229F4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A6AD6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C5042"/>
    <w:rsid w:val="005E3781"/>
    <w:rsid w:val="006208B6"/>
    <w:rsid w:val="0063051F"/>
    <w:rsid w:val="00643898"/>
    <w:rsid w:val="00660E03"/>
    <w:rsid w:val="00685A5E"/>
    <w:rsid w:val="00692286"/>
    <w:rsid w:val="006A22C0"/>
    <w:rsid w:val="006A796A"/>
    <w:rsid w:val="006B708C"/>
    <w:rsid w:val="006E4475"/>
    <w:rsid w:val="006F5771"/>
    <w:rsid w:val="007141AF"/>
    <w:rsid w:val="007A5773"/>
    <w:rsid w:val="007A6843"/>
    <w:rsid w:val="007B3F07"/>
    <w:rsid w:val="007D05B4"/>
    <w:rsid w:val="007E6047"/>
    <w:rsid w:val="007F5BEE"/>
    <w:rsid w:val="00880F0E"/>
    <w:rsid w:val="008958A8"/>
    <w:rsid w:val="008A6A4C"/>
    <w:rsid w:val="008B05F8"/>
    <w:rsid w:val="008D6FB5"/>
    <w:rsid w:val="008E60BB"/>
    <w:rsid w:val="00974B5A"/>
    <w:rsid w:val="009A399D"/>
    <w:rsid w:val="009C20B8"/>
    <w:rsid w:val="00A34C9C"/>
    <w:rsid w:val="00A45CFF"/>
    <w:rsid w:val="00A76551"/>
    <w:rsid w:val="00B03DDD"/>
    <w:rsid w:val="00B302F5"/>
    <w:rsid w:val="00B3307B"/>
    <w:rsid w:val="00B47261"/>
    <w:rsid w:val="00B639DE"/>
    <w:rsid w:val="00BD407D"/>
    <w:rsid w:val="00BF0BBF"/>
    <w:rsid w:val="00C20A9B"/>
    <w:rsid w:val="00C83A8C"/>
    <w:rsid w:val="00CD0B3B"/>
    <w:rsid w:val="00D03437"/>
    <w:rsid w:val="00D47D35"/>
    <w:rsid w:val="00D52AF3"/>
    <w:rsid w:val="00D52D3B"/>
    <w:rsid w:val="00D74489"/>
    <w:rsid w:val="00DB06B8"/>
    <w:rsid w:val="00DC5B26"/>
    <w:rsid w:val="00E07559"/>
    <w:rsid w:val="00E9131D"/>
    <w:rsid w:val="00EA403B"/>
    <w:rsid w:val="00EA7FA1"/>
    <w:rsid w:val="00EF7A29"/>
    <w:rsid w:val="00F378C1"/>
    <w:rsid w:val="00F4108B"/>
    <w:rsid w:val="00F41884"/>
    <w:rsid w:val="00F7160C"/>
    <w:rsid w:val="00FA16DF"/>
    <w:rsid w:val="00FA172D"/>
    <w:rsid w:val="00FC1039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6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0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0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0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0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6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0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0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0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0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4231</izvorni_sadrzaj>
    <derivirana_varijabla naziv="DomainObject.Predmet.Broj_1">4231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St-4231/2016</izvorni_sadrzaj>
    <derivirana_varijabla naziv="DomainObject.Predmet.OznakaBroj_1">St-4231/2016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HABLJAK j.d.o.o. zastupanog po punomoćniku Velimir Habljak</izvorni_sadrzaj>
    <derivirana_varijabla naziv="DomainObject.Predmet.ProtustrankaFormated_1">  HABLJAK j.d.o.o. zastupanog po punomoćniku Velimir Habljak</derivirana_varijabla>
  </DomainObject.Predmet.ProtustrankaFormated>
  <DomainObject.Predmet.ProtustrankaFormatedOIB>
    <izvorni_sadrzaj>  HABLJAK j.d.o.o., OIB 40865734568 zastupanog po punomoćniku Velimir Habljak</izvorni_sadrzaj>
    <derivirana_varijabla naziv="DomainObject.Predmet.ProtustrankaFormatedOIB_1">  HABLJAK j.d.o.o., OIB 40865734568 zastupanog po punomoćniku Velimir Habljak</derivirana_varijabla>
  </DomainObject.Predmet.ProtustrankaFormatedOIB>
  <DomainObject.Predmet.ProtustrankaFormatedWithAdress>
    <izvorni_sadrzaj> HABLJAK j.d.o.o., Lug Orehovički 12, 49221 Lug Orehovički zastupanog po punomoćniku Velimir Habljak</izvorni_sadrzaj>
    <derivirana_varijabla naziv="DomainObject.Predmet.ProtustrankaFormatedWithAdress_1"> HABLJAK j.d.o.o., Lug Orehovički 12, 49221 Lug Orehovički zastupanog po punomoćniku Velimir Habljak</derivirana_varijabla>
  </DomainObject.Predmet.ProtustrankaFormatedWithAdress>
  <DomainObject.Predmet.ProtustrankaFormatedWithAdressOIB>
    <izvorni_sadrzaj> HABLJAK j.d.o.o., OIB 40865734568, Lug Orehovički 12, 49221 Lug Orehovički zastupanog po punomoćniku Velimir Habljak</izvorni_sadrzaj>
    <derivirana_varijabla naziv="DomainObject.Predmet.ProtustrankaFormatedWithAdressOIB_1"> HABLJAK j.d.o.o., OIB 40865734568, Lug Orehovički 12, 49221 Lug Orehovički zastupanog po punomoćniku Velimir Habljak</derivirana_varijabla>
  </DomainObject.Predmet.ProtustrankaFormatedWithAdressOIB>
  <DomainObject.Predmet.ProtustrankaWithAdress>
    <izvorni_sadrzaj>HABLJAK j.d.o.o. Lug Orehovički 12, 49221 Lug Orehovički</izvorni_sadrzaj>
    <derivirana_varijabla naziv="DomainObject.Predmet.ProtustrankaWithAdress_1">HABLJAK j.d.o.o. Lug Orehovički 12, 49221 Lug Orehovički</derivirana_varijabla>
  </DomainObject.Predmet.ProtustrankaWithAdress>
  <DomainObject.Predmet.ProtustrankaWithAdressOIB>
    <izvorni_sadrzaj>HABLJAK j.d.o.o., OIB 40865734568, Lug Orehovički 12, 49221 Lug Orehovički</izvorni_sadrzaj>
    <derivirana_varijabla naziv="DomainObject.Predmet.ProtustrankaWithAdressOIB_1">HABLJAK j.d.o.o., OIB 40865734568, Lug Orehovički 12, 49221 Lug Orehovički</derivirana_varijabla>
  </DomainObject.Predmet.ProtustrankaWithAdressOIB>
  <DomainObject.Predmet.ProtustrankaNazivFormated>
    <izvorni_sadrzaj>HABLJAK j.d.o.o.</izvorni_sadrzaj>
    <derivirana_varijabla naziv="DomainObject.Predmet.ProtustrankaNazivFormated_1">HABLJAK j.d.o.o.</derivirana_varijabla>
  </DomainObject.Predmet.ProtustrankaNazivFormated>
  <DomainObject.Predmet.ProtustrankaNazivFormatedOIB>
    <izvorni_sadrzaj>HABLJAK j.d.o.o., OIB 40865734568</izvorni_sadrzaj>
    <derivirana_varijabla naziv="DomainObject.Predmet.ProtustrankaNazivFormatedOIB_1">HABLJAK j.d.o.o., OIB 40865734568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HABLJAK j.d.o.o. zastupanog po punomoćniku Velimir Habljak</item>
    </izvorni_sadrzaj>
    <derivirana_varijabla naziv="DomainObject.Predmet.ProtuStrankaListFormated_1">
      <item>HABLJAK j.d.o.o. zastupanog po punomoćniku Velimir Habljak</item>
    </derivirana_varijabla>
  </DomainObject.Predmet.ProtuStrankaListFormated>
  <DomainObject.Predmet.ProtuStrankaListFormatedOIB>
    <izvorni_sadrzaj>
      <item>HABLJAK j.d.o.o., OIB 40865734568 zastupanog po punomoćniku Velimir Habljak</item>
    </izvorni_sadrzaj>
    <derivirana_varijabla naziv="DomainObject.Predmet.ProtuStrankaListFormatedOIB_1">
      <item>HABLJAK j.d.o.o., OIB 40865734568 zastupanog po punomoćniku Velimir Habljak</item>
    </derivirana_varijabla>
  </DomainObject.Predmet.ProtuStrankaListFormatedOIB>
  <DomainObject.Predmet.ProtuStrankaListFormatedWithAdress>
    <izvorni_sadrzaj>
      <item>HABLJAK j.d.o.o., Lug Orehovički 12, 49221 Lug Orehovički zastupanog po punomoćniku Velimir Habljak</item>
    </izvorni_sadrzaj>
    <derivirana_varijabla naziv="DomainObject.Predmet.ProtuStrankaListFormatedWithAdress_1">
      <item>HABLJAK j.d.o.o., Lug Orehovički 12, 49221 Lug Orehovički zastupanog po punomoćniku Velimir Habljak</item>
    </derivirana_varijabla>
  </DomainObject.Predmet.ProtuStrankaListFormatedWithAdress>
  <DomainObject.Predmet.ProtuStrankaListFormatedWithAdressOIB>
    <izvorni_sadrzaj>
      <item>HABLJAK j.d.o.o., OIB 40865734568, Lug Orehovički 12, 49221 Lug Orehovički zastupanog po punomoćniku Velimir Habljak</item>
    </izvorni_sadrzaj>
    <derivirana_varijabla naziv="DomainObject.Predmet.ProtuStrankaListFormatedWithAdressOIB_1">
      <item>HABLJAK j.d.o.o., OIB 40865734568, Lug Orehovički 12, 49221 Lug Orehovički zastupanog po punomoćniku Velimir Habljak</item>
    </derivirana_varijabla>
  </DomainObject.Predmet.ProtuStrankaListFormatedWithAdressOIB>
  <DomainObject.Predmet.ProtuStrankaListNazivFormated>
    <izvorni_sadrzaj>
      <item>HABLJAK j.d.o.o.</item>
    </izvorni_sadrzaj>
    <derivirana_varijabla naziv="DomainObject.Predmet.ProtuStrankaListNazivFormated_1">
      <item>HABLJAK j.d.o.o.</item>
    </derivirana_varijabla>
  </DomainObject.Predmet.ProtuStrankaListNazivFormated>
  <DomainObject.Predmet.ProtuStrankaListNazivFormatedOIB>
    <izvorni_sadrzaj>
      <item>HABLJAK j.d.o.o., OIB 40865734568</item>
    </izvorni_sadrzaj>
    <derivirana_varijabla naziv="DomainObject.Predmet.ProtuStrankaListNazivFormatedOIB_1">
      <item>HABLJAK j.d.o.o., OIB 40865734568</item>
    </derivirana_varijabla>
  </DomainObject.Predmet.ProtuStrankaListNazivFormatedOIB>
  <DomainObject.Predmet.OstaliListFormated>
    <izvorni_sadrzaj>
      <item>Velimir Habljak punomoćnik sudionika u postupku HABLJAK j.d.o.o.</item>
      <item>PRIVREDNA BANKA ZAGREB - DIONIČKO DRUŠTVO</item>
    </izvorni_sadrzaj>
    <derivirana_varijabla naziv="DomainObject.Predmet.OstaliListFormated_1">
      <item>Velimir Habljak punomoćnik sudionika u postupku HABLJAK j.d.o.o.</item>
      <item>PRIVREDNA BANKA ZAGREB - DIONIČKO DRUŠTVO</item>
    </derivirana_varijabla>
  </DomainObject.Predmet.OstaliListFormated>
  <DomainObject.Predmet.OstaliListFormatedOIB>
    <izvorni_sadrzaj>
      <item>Velimir Habljak, OIB 90526514850 punomoćnik sudionika u postupku HABLJAK j.d.o.o.</item>
      <item>PRIVREDNA BANKA ZAGREB - DIONIČKO DRUŠTVO, OIB 02535697732</item>
    </izvorni_sadrzaj>
    <derivirana_varijabla naziv="DomainObject.Predmet.OstaliListFormatedOIB_1">
      <item>Velimir Habljak, OIB 90526514850 punomoćnik sudionika u postupku HABLJAK j.d.o.o.</item>
      <item>PRIVREDNA BANKA ZAGREB - DIONIČKO DRUŠTVO, OIB 02535697732</item>
    </derivirana_varijabla>
  </DomainObject.Predmet.OstaliListFormatedOIB>
  <DomainObject.Predmet.OstaliListFormatedWithAdress>
    <izvorni_sadrzaj>
      <item>Velimir Habljak, Lug Orehovički 12, 49221 Lug Orehovički punomoćnik sudionika u postupku HABLJAK j.d.o.o.</item>
      <item>PRIVREDNA BANKA ZAGREB - DIONIČKO DRUŠTVO, Radnička cesta 50, 10000 Zagreb</item>
    </izvorni_sadrzaj>
    <derivirana_varijabla naziv="DomainObject.Predmet.OstaliListFormatedWithAdress_1">
      <item>Velimir Habljak, Lug Orehovički 12, 49221 Lug Orehovički punomoćnik sudionika u postupku HABLJAK j.d.o.o.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Velimir Habljak, OIB 90526514850, Lug Orehovički 12, 49221 Lug Orehovički punomoćnik sudionika u postupku HABLJAK j.d.o.o.</item>
      <item>PRIVREDNA BANKA ZAGREB - DIONIČKO DRUŠTVO, OIB 02535697732, Radnička cesta 50, 10000 Zagreb</item>
    </izvorni_sadrzaj>
    <derivirana_varijabla naziv="DomainObject.Predmet.OstaliListFormatedWithAdressOIB_1">
      <item>Velimir Habljak, OIB 90526514850, Lug Orehovički 12, 49221 Lug Orehovički punomoćnik sudionika u postupku HABLJAK j.d.o.o.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Velimir Habljak</item>
      <item>PRIVREDNA BANKA ZAGREB - DIONIČKO DRUŠTVO</item>
    </izvorni_sadrzaj>
    <derivirana_varijabla naziv="DomainObject.Predmet.OstaliListNazivFormated_1">
      <item>Velimir Habljak</item>
      <item>PRIVREDNA BANKA ZAGREB - DIONIČKO DRUŠTVO</item>
    </derivirana_varijabla>
  </DomainObject.Predmet.OstaliListNazivFormated>
  <DomainObject.Predmet.OstaliListNazivFormatedOIB>
    <izvorni_sadrzaj>
      <item>Velimir Habljak, OIB 90526514850</item>
      <item>PRIVREDNA BANKA ZAGREB - DIONIČKO DRUŠTVO, OIB 02535697732</item>
    </izvorni_sadrzaj>
    <derivirana_varijabla naziv="DomainObject.Predmet.OstaliListNazivFormatedOIB_1">
      <item>Velimir Habljak, OIB 90526514850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HABLJAK j.d.o.o.</izvorni_sadrzaj>
    <derivirana_varijabla naziv="DomainObject.Predmet.ProtustrankaIDrugi_1">HABLJAK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HABLJAK j.d.o.o., OIB 40865734568, Lug Orehovički 12, 49221 Lug Orehovički</izvorni_sadrzaj>
    <derivirana_varijabla naziv="DomainObject.Predmet.ProtustrankaIDrugiAdressOIB_1">HABLJAK j.d.o.o., OIB 40865734568, Lug Orehovički 12, 49221 Lug Orehovički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HABLJAK j.d.o.o.</item>
      <item>Velimir Habljak</item>
      <item>PRIVREDNA BANKA ZAGREB - DIONIČKO DRUŠTVO</item>
    </izvorni_sadrzaj>
    <derivirana_varijabla naziv="DomainObject.Predmet.SudioniciListNaziv_1">
      <item>FINA Regionalni centar Zagreb</item>
      <item>HABLJAK j.d.o.o.</item>
      <item>Velimir Habljak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HABLJAK j.d.o.o., OIB 40865734568, Lug Orehovički 12,49221 Lug Orehovički</item>
      <item>Velimir Habljak, OIB 90526514850, Lug Orehovički 12,49221 Lug Orehovički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HABLJAK j.d.o.o., OIB 40865734568, Lug Orehovički 12,49221 Lug Orehovički</item>
      <item>Velimir Habljak, OIB 90526514850, Lug Orehovički 12,49221 Lug Orehovički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40865734568</item>
      <item>, OIB 90526514850</item>
      <item>, OIB 02535697732</item>
    </izvorni_sadrzaj>
    <derivirana_varijabla naziv="DomainObject.Predmet.SudioniciListNazivOIB_1">
      <item>, OIB 85821130368</item>
      <item>, OIB 40865734568</item>
      <item>, OIB 90526514850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2D58E9-B143-4A16-8AC6-0BE7DBDFB6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1019</properties:Characters>
  <properties:Lines>39</properties:Lines>
  <properties:Paragraphs>19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2016-10-18T06:51:00Z</cp:lastPrinted>
  <dcterms:modified xmlns:xsi="http://www.w3.org/2001/XMLSchema-instance" xsi:type="dcterms:W3CDTF">2016-10-18T06:52:00Z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