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0c62" w14:paraId="1b40c62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986B09">
        <w:t>455</w:t>
      </w:r>
      <w:r w:rsidR="00BC2AA3">
        <w:t>/1</w:t>
      </w:r>
      <w:r w:rsidR="004A25E5">
        <w:t>6</w:t>
      </w:r>
      <w:r w:rsidR="00BC2AA3">
        <w:t>-</w:t>
      </w:r>
      <w:r w:rsidR="004D1A74">
        <w:t>19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86B09">
        <w:t>SPASE I VITO</w:t>
      </w:r>
      <w:r w:rsidR="0007509E">
        <w:t xml:space="preserve"> d.o.o., </w:t>
      </w:r>
      <w:r w:rsidR="00986B09">
        <w:t>Zadar, Ivana Meštrovića 87</w:t>
      </w:r>
      <w:r>
        <w:t>,</w:t>
      </w:r>
      <w:r w:rsidR="00507FCA">
        <w:t xml:space="preserve"> OIB: </w:t>
      </w:r>
      <w:r w:rsidR="00986B09">
        <w:t>88423412722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4D1A74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4D1A74">
        <w:t>1. ožujka 2018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986B09">
        <w:t>SPASE I VITO d.o.o., Zadar, Ivana Meštrovića 87, OIB: 88423412722</w:t>
      </w:r>
      <w:r w:rsidR="00507FCA" w:rsidRPr="00BA5150">
        <w:t xml:space="preserve"> </w:t>
      </w:r>
      <w:r w:rsidRPr="006A62B7">
        <w:t xml:space="preserve"> stečajni postupak otvoren je dana </w:t>
      </w:r>
      <w:r w:rsidR="004D1A74">
        <w:t>1. ožujka</w:t>
      </w:r>
      <w:r w:rsidR="00F26669">
        <w:t xml:space="preserve"> </w:t>
      </w:r>
      <w:r>
        <w:t>201</w:t>
      </w:r>
      <w:r w:rsidR="004D1A74">
        <w:t>8</w:t>
      </w:r>
      <w:r w:rsidRPr="006A62B7">
        <w:t xml:space="preserve">. u </w:t>
      </w:r>
      <w:r w:rsidR="00083103">
        <w:t>14</w:t>
      </w:r>
      <w:r w:rsidR="004D1A74">
        <w:t>,00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4C326A" w:rsidR="000A6630">
      <w:pPr>
        <w:jc w:val="both"/>
      </w:pPr>
    </w:p>
    <w:p w:rsidRDefault="00590943" w:rsidP="00186D9B" w:rsidR="00590943" w:rsidRPr="004C326A">
      <w:pPr>
        <w:ind w:hanging="705" w:left="705"/>
        <w:jc w:val="both"/>
      </w:pPr>
      <w:r>
        <w:t>II</w:t>
      </w:r>
      <w:r w:rsidRPr="006A62B7">
        <w:tab/>
      </w:r>
      <w:r w:rsidR="004D1A74" w:rsidRPr="004D1A74">
        <w:t>Dinka Trumbić iz Splita</w:t>
      </w:r>
      <w:r w:rsidR="004C326A" w:rsidRPr="004D1A74">
        <w:t xml:space="preserve">, </w:t>
      </w:r>
      <w:r w:rsidR="004D1A74" w:rsidRPr="004D1A74">
        <w:t>Lovretska 10</w:t>
      </w:r>
      <w:r w:rsidR="004C326A" w:rsidRPr="004D1A74">
        <w:t>, OIB :</w:t>
      </w:r>
      <w:r w:rsidR="004D1A74" w:rsidRPr="004D1A74">
        <w:t>43468134790</w:t>
      </w:r>
      <w:r w:rsidR="004C326A" w:rsidRPr="004C326A">
        <w:t>,</w:t>
      </w:r>
      <w:r w:rsidR="006F0EC9" w:rsidRPr="004C326A">
        <w:t xml:space="preserve"> </w:t>
      </w:r>
      <w:r w:rsidRPr="004C326A">
        <w:t xml:space="preserve">imenuje </w:t>
      </w:r>
      <w:r w:rsidR="004D1A74">
        <w:t>se za stečajnu upraviteljicu</w:t>
      </w:r>
      <w:r w:rsidR="004C326A">
        <w:t xml:space="preserve"> nad stečajnim dužnikom </w:t>
      </w:r>
      <w:r w:rsidR="00986B09">
        <w:t>SPASE I VITO d.o.o., Zadar, Ivana Meštrovića 87, OIB: 88423412722</w:t>
      </w:r>
      <w:r w:rsidR="000A053F">
        <w:t>.</w:t>
      </w:r>
      <w:r w:rsidR="004C326A" w:rsidRPr="00BA5150">
        <w:t xml:space="preserve"> </w:t>
      </w:r>
      <w:r w:rsidR="004C326A" w:rsidRPr="006A62B7">
        <w:t xml:space="preserve"> </w:t>
      </w:r>
    </w:p>
    <w:p w:rsidRDefault="000A6630" w:rsidP="004C326A" w:rsidR="000A6630">
      <w:pPr>
        <w:jc w:val="both"/>
      </w:pPr>
    </w:p>
    <w:p w:rsidRDefault="00590943" w:rsidP="006A62B7" w:rsidR="006244C9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</w:t>
      </w:r>
      <w:r w:rsidR="00986B09">
        <w:t>SPASE I VITO d.o.o., Zadar, Ivana Meštrovića 87, OIB: 88423412722.</w:t>
      </w:r>
    </w:p>
    <w:p w:rsidRDefault="0007509E" w:rsidP="004C326A" w:rsidR="0007509E">
      <w:pPr>
        <w:jc w:val="both"/>
      </w:pPr>
    </w:p>
    <w:p w:rsidRDefault="00590943" w:rsidP="004C326A" w:rsidR="000A6630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6A62B7" w:rsidR="000A6630">
      <w:pPr>
        <w:ind w:hanging="705" w:left="709"/>
        <w:jc w:val="both"/>
      </w:pPr>
    </w:p>
    <w:p w:rsidRDefault="00590943" w:rsidP="004C326A" w:rsidR="004C326A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4C326A" w:rsidRPr="00BA5150">
        <w:t xml:space="preserve">Ovo rješenje će se </w:t>
      </w:r>
      <w:r w:rsidR="004C326A" w:rsidRPr="000A1F5A">
        <w:t>objaviti na e-oglasnoj ploči suda</w:t>
      </w:r>
      <w:r w:rsidR="004C326A">
        <w:t xml:space="preserve"> i dostavlja se sudskom</w:t>
      </w:r>
      <w:r w:rsidR="004C326A" w:rsidRPr="00BA5150">
        <w:t xml:space="preserve"> registru radi </w:t>
      </w:r>
      <w:r w:rsidR="004C326A">
        <w:t xml:space="preserve">upisa činjenice otvaranja stečajnog postupka odmah po objavi na e-oglasnoj ploči i po pravomoćnosti radi </w:t>
      </w:r>
      <w:r w:rsidR="004C326A" w:rsidRPr="00BA5150">
        <w:t>brisanja stečajnog dužnika iz registra.</w:t>
      </w:r>
    </w:p>
    <w:p w:rsidRDefault="000A6630" w:rsidP="004C326A" w:rsidR="000A6630">
      <w:pPr>
        <w:ind w:hanging="705" w:left="709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986B09">
        <w:t>25. ožujka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986B09">
        <w:t>SPASE I VITO d.o.o., Zadar, Ivana Meštrovića 87, OIB: 88423412722</w:t>
      </w:r>
      <w:r w:rsidR="00507FCA">
        <w:t>.</w:t>
      </w:r>
      <w:r w:rsidR="00507FCA" w:rsidRPr="00BA5150">
        <w:t xml:space="preserve"> </w:t>
      </w:r>
      <w:r w:rsidR="006244C9">
        <w:t xml:space="preserve">            </w:t>
      </w:r>
      <w:r w:rsidR="000A6630">
        <w:t xml:space="preserve">    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986B09">
        <w:t>455</w:t>
      </w:r>
      <w:r>
        <w:t>/</w:t>
      </w:r>
      <w:r w:rsidR="001433E2">
        <w:t>16</w:t>
      </w:r>
      <w:r>
        <w:t>-</w:t>
      </w:r>
      <w:r w:rsidR="00986B09">
        <w:t>15</w:t>
      </w:r>
      <w:r w:rsidRPr="006A62B7">
        <w:t xml:space="preserve"> od </w:t>
      </w:r>
      <w:r>
        <w:t xml:space="preserve">dana </w:t>
      </w:r>
      <w:r w:rsidR="00986B09">
        <w:t>19. srpnja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986B09">
        <w:t>21. srpnja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4D1A74">
        <w:t>16. kolovoza</w:t>
      </w:r>
      <w:r w:rsidRPr="001433E2">
        <w:t xml:space="preserve"> 2016. </w:t>
      </w:r>
    </w:p>
    <w:p w:rsidRDefault="001433E2" w:rsidP="001433E2" w:rsidR="001433E2" w:rsidRPr="004C326A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</w:t>
      </w:r>
      <w:r w:rsidRPr="004C326A">
        <w:t xml:space="preserve">odlučeno kao u izreci. </w:t>
      </w:r>
    </w:p>
    <w:p w:rsidRDefault="004C326A" w:rsidP="004C326A" w:rsidR="004C326A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4C326A" w:rsidP="004C326A" w:rsidR="004C326A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C326A" w:rsidP="004C326A" w:rsidR="004C326A">
      <w:pPr>
        <w:ind w:firstLine="708"/>
        <w:jc w:val="both"/>
      </w:pPr>
      <w:r>
        <w:t>Stoga je odlučeno kao u izreci.</w:t>
      </w:r>
    </w:p>
    <w:p w:rsidRDefault="004C326A" w:rsidP="004C326A" w:rsidR="004C326A">
      <w:pPr>
        <w:ind w:firstLine="708"/>
        <w:jc w:val="both"/>
      </w:pPr>
    </w:p>
    <w:p w:rsidRDefault="004C326A" w:rsidP="004C326A" w:rsidR="004C326A">
      <w:pPr>
        <w:ind w:firstLine="708"/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4D1A74">
        <w:t>1. ožujka</w:t>
      </w:r>
      <w:r w:rsidR="00F26669">
        <w:t xml:space="preserve"> </w:t>
      </w:r>
      <w:r>
        <w:t>201</w:t>
      </w:r>
      <w:r w:rsidR="004D1A74">
        <w:t>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4C326A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30" w:rsidR="000A6630">
      <w:r>
        <w:separator/>
      </w:r>
    </w:p>
  </w:endnote>
  <w:endnote w:id="0" w:type="continuationSeparator">
    <w:p w:rsidRDefault="000A6630" w:rsidR="000A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30" w:rsidR="000A6630">
      <w:r>
        <w:separator/>
      </w:r>
    </w:p>
  </w:footnote>
  <w:footnote w:id="0" w:type="continuationSeparator">
    <w:p w:rsidRDefault="000A6630" w:rsidR="000A6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630" w:rsidR="000A6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1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6630" w:rsidP="00825537" w:rsidR="000A6630" w:rsidRPr="006A62B7">
    <w:pPr>
      <w:pStyle w:val="Zaglavlje"/>
      <w:jc w:val="right"/>
    </w:pPr>
    <w:r w:rsidRPr="006A62B7">
      <w:t>Poslovni broj 1 St-</w:t>
    </w:r>
    <w:r w:rsidR="00986B09">
      <w:t>455</w:t>
    </w:r>
    <w:r w:rsidR="006244C9">
      <w:t>/16-</w:t>
    </w:r>
    <w:r w:rsidR="004D1A74">
      <w:t>19</w:t>
    </w: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509E"/>
    <w:rsid w:val="00083103"/>
    <w:rsid w:val="000923C5"/>
    <w:rsid w:val="000964E5"/>
    <w:rsid w:val="000A053F"/>
    <w:rsid w:val="000A6630"/>
    <w:rsid w:val="000D7790"/>
    <w:rsid w:val="001144F4"/>
    <w:rsid w:val="00117181"/>
    <w:rsid w:val="001433E2"/>
    <w:rsid w:val="001441EB"/>
    <w:rsid w:val="001540AB"/>
    <w:rsid w:val="00186D9B"/>
    <w:rsid w:val="00195040"/>
    <w:rsid w:val="00215D49"/>
    <w:rsid w:val="00216EE2"/>
    <w:rsid w:val="00236C5C"/>
    <w:rsid w:val="00250F79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C326A"/>
    <w:rsid w:val="004C7CDE"/>
    <w:rsid w:val="004D1A74"/>
    <w:rsid w:val="004D7B96"/>
    <w:rsid w:val="004E0C7D"/>
    <w:rsid w:val="004F2EAE"/>
    <w:rsid w:val="00507FCA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41A3"/>
    <w:rsid w:val="00986B09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83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1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83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SPASE I VITO j.d.o.o. za proizvodnju, trgovinu i usluge</izvorni_sadrzaj>
    <derivirana_varijabla naziv="DomainObject.Predmet.ProtustrankaFormated_1">  SPASE I VITO j.d.o.o. za proizvodnju, trgovinu i usluge</derivirana_varijabla>
  </DomainObject.Predmet.ProtustrankaFormated>
  <DomainObject.Predmet.ProtustrankaFormatedOIB>
    <izvorni_sadrzaj>  SPASE I VITO j.d.o.o. za proizvodnju, trgovinu i usluge, OIB 88423412722</izvorni_sadrzaj>
    <derivirana_varijabla naziv="DomainObject.Predmet.ProtustrankaFormatedOIB_1">  SPASE I VITO j.d.o.o. za proizvodnju, trgovinu i usluge, OIB 88423412722</derivirana_varijabla>
  </DomainObject.Predmet.ProtustrankaFormatedOIB>
  <DomainObject.Predmet.ProtustrankaFormatedWithAdress>
    <izvorni_sadrzaj> SPASE I VITO j.d.o.o. za proizvodnju, trgovinu i usluge, Ivana Meštrovića 87, 23000 Zadar</izvorni_sadrzaj>
    <derivirana_varijabla naziv="DomainObject.Predmet.ProtustrankaFormatedWithAdress_1"> SPASE I VITO j.d.o.o. za proizvodnju, trgovinu i usluge, Ivana Meštrovića 87, 23000 Zadar</derivirana_varijabla>
  </DomainObject.Predmet.ProtustrankaFormatedWithAdress>
  <DomainObject.Predmet.ProtustrankaFormatedWithAdressOIB>
    <izvorni_sadrzaj> SPASE I VITO j.d.o.o. za proizvodnju, trgovinu i usluge, OIB 88423412722, Ivana Meštrovića 87, 23000 Zadar</izvorni_sadrzaj>
    <derivirana_varijabla naziv="DomainObject.Predmet.ProtustrankaFormatedWithAdressOIB_1"> SPASE I VITO j.d.o.o. za proizvodnju, trgovinu i usluge, OIB 88423412722, Ivana Meštrovića 87, 23000 Zadar</derivirana_varijabla>
  </DomainObject.Predmet.ProtustrankaFormatedWithAdressOIB>
  <DomainObject.Predmet.ProtustrankaWithAdress>
    <izvorni_sadrzaj>SPASE I VITO j.d.o.o. za proizvodnju, trgovinu i usluge Ivana Meštrovića 87, 23000 Zadar</izvorni_sadrzaj>
    <derivirana_varijabla naziv="DomainObject.Predmet.ProtustrankaWithAdress_1">SPASE I VITO j.d.o.o. za proizvodnju, trgovinu i usluge Ivana Meštrovića 87, 23000 Zadar</derivirana_varijabla>
  </DomainObject.Predmet.ProtustrankaWithAdress>
  <DomainObject.Predmet.ProtustrankaWithAdressOIB>
    <izvorni_sadrzaj>SPASE I VITO j.d.o.o. za proizvodnju, trgovinu i usluge, OIB 88423412722, Ivana Meštrovića 87, 23000 Zadar</izvorni_sadrzaj>
    <derivirana_varijabla naziv="DomainObject.Predmet.ProtustrankaWithAdressOIB_1">SPASE I VITO j.d.o.o. za proizvodnju, trgovinu i usluge, OIB 88423412722, Ivana Meštrovića 87, 23000 Zadar</derivirana_varijabla>
  </DomainObject.Predmet.ProtustrankaWithAdressOIB>
  <DomainObject.Predmet.ProtustrankaNazivFormated>
    <izvorni_sadrzaj>SPASE I VITO j.d.o.o. za proizvodnju, trgovinu i usluge</izvorni_sadrzaj>
    <derivirana_varijabla naziv="DomainObject.Predmet.ProtustrankaNazivFormated_1">SPASE I VITO j.d.o.o. za proizvodnju, trgovinu i usluge</derivirana_varijabla>
  </DomainObject.Predmet.ProtustrankaNazivFormated>
  <DomainObject.Predmet.ProtustrankaNazivFormatedOIB>
    <izvorni_sadrzaj>SPASE I VITO j.d.o.o. za proizvodnju, trgovinu i usluge, OIB 88423412722</izvorni_sadrzaj>
    <derivirana_varijabla naziv="DomainObject.Predmet.ProtustrankaNazivFormatedOIB_1">SPASE I VITO j.d.o.o. za proizvodnju, trgovinu i usluge, OIB 88423412722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66878.61</izvorni_sadrzaj>
    <derivirana_varijabla naziv="DomainObject.Predmet.TrenutnaVrijednost_1">66878.61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SPASE I VITO j.d.o.o. za proizvodnju, trgovinu i usluge</item>
    </izvorni_sadrzaj>
    <derivirana_varijabla naziv="DomainObject.Predmet.ProtuStrankaListFormated_1">
      <item>SPASE I VITO j.d.o.o. za proizvodnju, trgovinu i usluge</item>
    </derivirana_varijabla>
  </DomainObject.Predmet.ProtuStrankaListFormated>
  <DomainObject.Predmet.ProtuStrankaListFormatedOIB>
    <izvorni_sadrzaj>
      <item>SPASE I VITO j.d.o.o. za proizvodnju, trgovinu i usluge, OIB 88423412722</item>
    </izvorni_sadrzaj>
    <derivirana_varijabla naziv="DomainObject.Predmet.ProtuStrankaListFormatedOIB_1">
      <item>SPASE I VITO j.d.o.o. za proizvodnju, trgovinu i usluge, OIB 88423412722</item>
    </derivirana_varijabla>
  </DomainObject.Predmet.ProtuStrankaListFormatedOIB>
  <DomainObject.Predmet.ProtuStrankaListFormatedWithAdress>
    <izvorni_sadrzaj>
      <item>SPASE I VITO j.d.o.o. za proizvodnju, trgovinu i usluge, Ivana Meštrovića 87, 23000 Zadar</item>
    </izvorni_sadrzaj>
    <derivirana_varijabla naziv="DomainObject.Predmet.ProtuStrankaListFormatedWithAdress_1">
      <item>SPASE I VITO j.d.o.o. za proizvodnju, trgovinu i usluge, Ivana Meštrovića 87, 23000 Zadar</item>
    </derivirana_varijabla>
  </DomainObject.Predmet.ProtuStrankaListFormatedWithAdress>
  <DomainObject.Predmet.ProtuStrankaListFormatedWithAdressOIB>
    <izvorni_sadrzaj>
      <item>SPASE I VITO j.d.o.o. za proizvodnju, trgovinu i usluge, OIB 88423412722, Ivana Meštrovića 87, 23000 Zadar</item>
    </izvorni_sadrzaj>
    <derivirana_varijabla naziv="DomainObject.Predmet.ProtuStrankaListFormatedWithAdressOIB_1">
      <item>SPASE I VITO j.d.o.o. za proizvodnju, trgovinu i usluge, OIB 88423412722, Ivana Meštrovića 87, 23000 Zadar</item>
    </derivirana_varijabla>
  </DomainObject.Predmet.ProtuStrankaListFormatedWithAdressOIB>
  <DomainObject.Predmet.ProtuStrankaListNazivFormated>
    <izvorni_sadrzaj>
      <item>SPASE I VITO j.d.o.o. za proizvodnju, trgovinu i usluge</item>
    </izvorni_sadrzaj>
    <derivirana_varijabla naziv="DomainObject.Predmet.ProtuStrankaListNazivFormated_1">
      <item>SPASE I VITO j.d.o.o. za proizvodnju, trgovinu i usluge</item>
    </derivirana_varijabla>
  </DomainObject.Predmet.ProtuStrankaListNazivFormated>
  <DomainObject.Predmet.ProtuStrankaListNazivFormatedOIB>
    <izvorni_sadrzaj>
      <item>SPASE I VITO j.d.o.o. za proizvodnju, trgovinu i usluge, OIB 88423412722</item>
    </izvorni_sadrzaj>
    <derivirana_varijabla naziv="DomainObject.Predmet.ProtuStrankaListNazivFormatedOIB_1">
      <item>SPASE I VITO j.d.o.o. za proizvodnju, trgovinu i usluge, OIB 88423412722</item>
    </derivirana_varijabla>
  </DomainObject.Predmet.ProtuStrankaListNazivFormatedOIB>
  <DomainObject.Predmet.OstaliListFormated>
    <izvorni_sadrzaj>
      <item>Željko Žepina</item>
    </izvorni_sadrzaj>
    <derivirana_varijabla naziv="DomainObject.Predmet.OstaliListFormated_1">
      <item>Željko Žepina</item>
    </derivirana_varijabla>
  </DomainObject.Predmet.OstaliListFormated>
  <DomainObject.Predmet.OstaliListFormatedOIB>
    <izvorni_sadrzaj>
      <item>Željko Žepina, OIB 96266476526</item>
    </izvorni_sadrzaj>
    <derivirana_varijabla naziv="DomainObject.Predmet.OstaliListFormatedOIB_1">
      <item>Željko Žepina, OIB 96266476526</item>
    </derivirana_varijabla>
  </DomainObject.Predmet.OstaliListFormatedOIB>
  <DomainObject.Predmet.OstaliListFormatedWithAdress>
    <izvorni_sadrzaj>
      <item>Željko Žepina, Dalmatinskog Sabora 1, 23000 Zadar</item>
    </izvorni_sadrzaj>
    <derivirana_varijabla naziv="DomainObject.Predmet.OstaliListFormatedWithAdress_1">
      <item>Željko Žepina, Dalmatinskog Sabora 1, 23000 Zadar</item>
    </derivirana_varijabla>
  </DomainObject.Predmet.OstaliListFormatedWithAdress>
  <DomainObject.Predmet.OstaliListFormatedWithAdressOIB>
    <izvorni_sadrzaj>
      <item>Željko Žepina, OIB 96266476526, Dalmatinskog Sabora 1, 23000 Zadar</item>
    </izvorni_sadrzaj>
    <derivirana_varijabla naziv="DomainObject.Predmet.OstaliListFormatedWithAdressOIB_1">
      <item>Željko Žepina, OIB 96266476526, Dalmatinskog Sabora 1, 23000 Zadar</item>
    </derivirana_varijabla>
  </DomainObject.Predmet.OstaliListFormatedWithAdressOIB>
  <DomainObject.Predmet.OstaliListNazivFormated>
    <izvorni_sadrzaj>
      <item>Željko Žepina</item>
    </izvorni_sadrzaj>
    <derivirana_varijabla naziv="DomainObject.Predmet.OstaliListNazivFormated_1">
      <item>Željko Žepina</item>
    </derivirana_varijabla>
  </DomainObject.Predmet.OstaliListNazivFormated>
  <DomainObject.Predmet.OstaliListNazivFormatedOIB>
    <izvorni_sadrzaj>
      <item>Željko Žepina, OIB 96266476526</item>
    </izvorni_sadrzaj>
    <derivirana_varijabla naziv="DomainObject.Predmet.OstaliListNazivFormatedOIB_1">
      <item>Željko Žepina, OIB 96266476526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SPASE I VITO j.d.o.o. za proizvodnju, trgovinu i usluge</izvorni_sadrzaj>
    <derivirana_varijabla naziv="DomainObject.Predmet.ProtustrankaIDrugi_1">SPASE I VITO j.d.o.o.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SPASE I VITO j.d.o.o. za proizvodnju, trgovinu i usluge, OIB 88423412722, Ivana Meštrovića 87, 23000 Zadar</izvorni_sadrzaj>
    <derivirana_varijabla naziv="DomainObject.Predmet.ProtustrankaIDrugiAdressOIB_1">SPASE I VITO j.d.o.o. za proizvodnju, trgovinu i usluge, OIB 88423412722, Ivana Meštrovića 87,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SPASE I VITO j.d.o.o. za proizvodnju, trgovinu i usluge</item>
      <item>Željko Žepina</item>
    </izvorni_sadrzaj>
    <derivirana_varijabla naziv="DomainObject.Predmet.SudioniciListNaziv_1">
      <item>Financijska agencija</item>
      <item>SPASE I VITO j.d.o.o. za proizvodnju, trgovinu i usluge</item>
      <item>Željko Žepina</item>
    </derivirana_varijabla>
  </DomainObject.Predmet.SudioniciListNaziv>
  <DomainObject.Predmet.SudioniciListAdressOIB>
    <izvorni_sadrzaj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izvorni_sadrzaj>
    <derivirana_varijabla naziv="DomainObject.Predmet.SudioniciListAdressOIB_1">
      <item>Financijska agencija, OIB 85821130368, Ivana Danila 4,23000 Zadar</item>
      <item>SPASE I VITO j.d.o.o. za proizvodnju, trgovinu i usluge, OIB 88423412722, Ivana Meštrovića 87,23000 Zadar</item>
      <item>Željko Žepina, OIB 96266476526, Dalmatinskog Sabora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88423412722</item>
      <item>, OIB 96266476526</item>
    </izvorni_sadrzaj>
    <derivirana_varijabla naziv="DomainObject.Predmet.SudioniciListNazivOIB_1">
      <item>, OIB 85821130368</item>
      <item>, OIB 88423412722</item>
      <item>, OIB 96266476526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644</properties:Words>
  <properties:Characters>3359</properties:Characters>
  <properties:Lines>95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2016-10-18T11:14:00Z</dcterms:created>
  <dc:creator>Ardena Bajlo</dc:creator>
  <cp:lastModifiedBy>Ardena Bajlo</cp:lastModifiedBy>
  <cp:lastPrinted>2018-03-01T09:58:00Z</cp:lastPrinted>
  <dcterms:modified xmlns:xsi="http://www.w3.org/2001/XMLSchema-instance" xsi:type="dcterms:W3CDTF">2018-03-01T12:58:00Z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(1St-455-16 -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