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63a7" w14:paraId="b1963a7" w:rsidRDefault="00C82343" w:rsidP="00C82343" w:rsidR="00C82343">
      <w:pPr>
        <w:ind w:left="851"/>
        <w15:collapsed w:val="false"/>
      </w:pPr>
      <w:bookmarkStart w:name="_GoBack" w:id="0"/>
      <w:bookmarkEnd w:id="0"/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5AF">
        <w:br w:clear="all" w:type="textWrapping"/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23FEF">
        <w:t xml:space="preserve"> </w:t>
      </w:r>
      <w:r w:rsidR="0025053A">
        <w:t>HIDRAULIKA I VULKANIZERSTVO d.o.o. Velika Ves, Velika Ves 122 B, OIB: 39326589982, kojeg zastupa pun. Ivanka Bosotina, odvj. iz Zadra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5053A">
        <w:t>11</w:t>
      </w:r>
      <w:r w:rsidR="00C82343">
        <w:t xml:space="preserve">. </w:t>
      </w:r>
      <w:r w:rsidR="0025053A">
        <w:t>prosinca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25053A">
        <w:t xml:space="preserve"> </w:t>
      </w:r>
      <w:r w:rsidR="00E013C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9B30E5">
        <w:t xml:space="preserve"> </w:t>
      </w:r>
      <w:r w:rsidR="00F5409E">
        <w:t>HIDRAULIKA I VULKANIZERSTVO d.o.o. Velika Ves, Velika Ves 122 B, OIB: 39326589982</w:t>
      </w:r>
      <w:r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  <w:r w:rsidR="00A3670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F5409E">
        <w:t>13</w:t>
      </w:r>
      <w:r w:rsidR="00F7152E">
        <w:t xml:space="preserve">. </w:t>
      </w:r>
      <w:r w:rsidR="00F5409E">
        <w:t>listopada</w:t>
      </w:r>
      <w:r w:rsidR="00F33F49">
        <w:t xml:space="preserve"> 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A36703">
        <w:t xml:space="preserve"> </w:t>
      </w:r>
      <w:r w:rsidR="00F5409E">
        <w:t>HIDRAULIKA I VU</w:t>
      </w:r>
      <w:r w:rsidR="001A3920">
        <w:t xml:space="preserve">LKANIZERSTVO d.o.o. Velika Ves, </w:t>
      </w:r>
      <w:r w:rsidR="004000E5">
        <w:t xml:space="preserve">obzirom da je isti imao evidentirane neizvršene osnove za plaćanje u neprekinutom razdoblju od 120 dana, u ukupnom iznosu od 79.520,32 kn,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</w:t>
      </w:r>
      <w:r w:rsidR="0055689A">
        <w:t>,</w:t>
      </w:r>
      <w:r w:rsidR="00B81DAB">
        <w:t xml:space="preserve"> dan</w:t>
      </w:r>
      <w:r w:rsidR="0055749A">
        <w:t xml:space="preserve">a </w:t>
      </w:r>
      <w:r w:rsidR="00026B96">
        <w:t>2</w:t>
      </w:r>
      <w:r w:rsidR="00F448C8">
        <w:t>4</w:t>
      </w:r>
      <w:r w:rsidR="00B81DAB">
        <w:t>.</w:t>
      </w:r>
      <w:r w:rsidR="0055749A">
        <w:t xml:space="preserve"> </w:t>
      </w:r>
      <w:r w:rsidR="00F448C8">
        <w:t>veljače 2017</w:t>
      </w:r>
      <w:r w:rsidR="00B81DAB">
        <w:t>.g.,</w:t>
      </w:r>
      <w:r w:rsidR="000D09DC">
        <w:t xml:space="preserve"> donijeto rješenje ovoga suda br. St-</w:t>
      </w:r>
      <w:r w:rsidR="00F448C8">
        <w:t>189/17-4</w:t>
      </w:r>
      <w:r w:rsidR="000D09DC">
        <w:t xml:space="preserve"> od </w:t>
      </w:r>
      <w:r w:rsidR="00F448C8">
        <w:t>21</w:t>
      </w:r>
      <w:r w:rsidR="000D09DC">
        <w:t xml:space="preserve">. </w:t>
      </w:r>
      <w:r w:rsidR="00F448C8">
        <w:t>travnja 2017</w:t>
      </w:r>
      <w:r w:rsidR="000D09DC">
        <w:t>.g. kojim se istovremeno otvara i zaključuje skraćeni stečajni postupak nad dužnikom.</w:t>
      </w:r>
    </w:p>
    <w:p w:rsidRDefault="00F448C8" w:rsidP="000D09DC" w:rsidR="00F448C8">
      <w:pPr>
        <w:jc w:val="both"/>
      </w:pPr>
    </w:p>
    <w:p w:rsidRDefault="00F448C8" w:rsidP="000D09DC" w:rsidR="00F448C8">
      <w:pPr>
        <w:jc w:val="both"/>
      </w:pPr>
      <w:r>
        <w:tab/>
        <w:t xml:space="preserve">Povodom žalbe stečajnog dužnika, prvostupanjsko rješenje je ukinuto i predmet vraćen ovome sudu na ponovni postupak. </w:t>
      </w:r>
    </w:p>
    <w:p w:rsidRDefault="00F448C8" w:rsidP="000D09DC" w:rsidR="00F448C8">
      <w:pPr>
        <w:jc w:val="both"/>
      </w:pPr>
    </w:p>
    <w:p w:rsidRDefault="00F448C8" w:rsidP="000D09DC" w:rsidR="00F448C8">
      <w:pPr>
        <w:jc w:val="both"/>
      </w:pPr>
      <w:r>
        <w:tab/>
        <w:t>Podneskom od 4. prosinca 2017.g. (zaprimljenog na sud) stečajni dužnik je predložio obustavu stečajnog postupka, navodeći da je solventan i da račun istog nije u blokadi,</w:t>
      </w:r>
      <w:r w:rsidR="000F0716">
        <w:t xml:space="preserve"> da je </w:t>
      </w:r>
      <w:r w:rsidR="000F0716">
        <w:lastRenderedPageBreak/>
        <w:t>ispunio sve svoje obveze</w:t>
      </w:r>
      <w:r>
        <w:t xml:space="preserve"> o čemu je dostavio i dokumentaciju u spis, u koju je sud izvršio uvid. </w:t>
      </w:r>
    </w:p>
    <w:p w:rsidRDefault="009D08C3" w:rsidP="000D09DC" w:rsidR="009D08C3">
      <w:pPr>
        <w:jc w:val="both"/>
      </w:pPr>
    </w:p>
    <w:p w:rsidRDefault="009D08C3" w:rsidP="009D08C3" w:rsidR="009D3990">
      <w:pPr>
        <w:jc w:val="both"/>
      </w:pPr>
      <w:r>
        <w:tab/>
        <w:t xml:space="preserve">Obzirom da je prijedlog predlagatelja – stečajnog dužnika osnovan, to je odlučeno </w:t>
      </w:r>
      <w:r w:rsidR="006737CE">
        <w:t xml:space="preserve">kao u izreci rješenja.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D08C3">
        <w:t>11</w:t>
      </w:r>
      <w:r w:rsidR="00C82343">
        <w:t xml:space="preserve">. </w:t>
      </w:r>
      <w:r w:rsidR="009D08C3">
        <w:t>prosinca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E01839" w:rsidP="009E04FF" w:rsidR="00D47D81">
      <w:pPr>
        <w:pStyle w:val="Tijeloteksta"/>
        <w:numPr>
          <w:ilvl w:val="0"/>
          <w:numId w:val="2"/>
        </w:numPr>
        <w:jc w:val="left"/>
      </w:pPr>
      <w:r>
        <w:t xml:space="preserve">Pun. </w:t>
      </w:r>
      <w:r w:rsidR="00D47D81">
        <w:t>dužnika</w:t>
      </w:r>
    </w:p>
    <w:p w:rsidRDefault="00C2183B" w:rsidP="009E04FF" w:rsidR="00C2183B">
      <w:pPr>
        <w:pStyle w:val="Tijeloteksta"/>
        <w:numPr>
          <w:ilvl w:val="0"/>
          <w:numId w:val="2"/>
        </w:numPr>
        <w:jc w:val="left"/>
      </w:pPr>
      <w:r>
        <w:t>St. upr. dužnika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9D08C3">
        <w:t>11.1.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125576"/>
      <w:docPartObj>
        <w:docPartGallery w:val="Page Numbers (Top of Page)"/>
        <w:docPartUnique/>
      </w:docPartObj>
    </w:sdtPr>
    <w:sdtEndPr/>
    <w:sdtContent>
      <w:p w:rsidRDefault="00D47D81" w:rsidR="00D47D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0BA">
          <w:rPr>
            <w:noProof/>
          </w:rPr>
          <w:t>4</w:t>
        </w:r>
        <w:r>
          <w:fldChar w:fldCharType="end"/>
        </w:r>
      </w:p>
      <w:p w:rsidRDefault="00B928A5" w:rsidP="00B928A5" w:rsidR="00B928A5">
        <w:pPr>
          <w:jc w:val="right"/>
        </w:pPr>
        <w:r>
          <w:t>2 St-1549/17-20</w:t>
        </w:r>
      </w:p>
      <w:p w:rsidRDefault="00B928A5" w:rsidP="00B928A5" w:rsidR="00B928A5">
        <w:pPr>
          <w:pStyle w:val="Zaglavlje"/>
          <w:jc w:val="right"/>
        </w:pPr>
      </w:p>
      <w:p w:rsidRDefault="004940BA" w:rsidP="00D47D81" w:rsidR="00D47D81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5AF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0F0716"/>
    <w:rsid w:val="00101327"/>
    <w:rsid w:val="001013B8"/>
    <w:rsid w:val="00123FEF"/>
    <w:rsid w:val="001257A9"/>
    <w:rsid w:val="001643FC"/>
    <w:rsid w:val="001648A2"/>
    <w:rsid w:val="0017007B"/>
    <w:rsid w:val="00171061"/>
    <w:rsid w:val="00173C56"/>
    <w:rsid w:val="00180465"/>
    <w:rsid w:val="00182B44"/>
    <w:rsid w:val="001A3920"/>
    <w:rsid w:val="001C6EA2"/>
    <w:rsid w:val="001D7FB0"/>
    <w:rsid w:val="001F739B"/>
    <w:rsid w:val="0021679A"/>
    <w:rsid w:val="0024241D"/>
    <w:rsid w:val="0025053A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00E5"/>
    <w:rsid w:val="00403330"/>
    <w:rsid w:val="00406B4F"/>
    <w:rsid w:val="004232B5"/>
    <w:rsid w:val="00444EA2"/>
    <w:rsid w:val="0045383A"/>
    <w:rsid w:val="00487157"/>
    <w:rsid w:val="004940BA"/>
    <w:rsid w:val="00495676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4927"/>
    <w:rsid w:val="00534E0F"/>
    <w:rsid w:val="005420F0"/>
    <w:rsid w:val="0055689A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8332D"/>
    <w:rsid w:val="009A70EA"/>
    <w:rsid w:val="009B30E5"/>
    <w:rsid w:val="009C6895"/>
    <w:rsid w:val="009D08C3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36703"/>
    <w:rsid w:val="00A43641"/>
    <w:rsid w:val="00A54F22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928A5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3B"/>
    <w:rsid w:val="00C21861"/>
    <w:rsid w:val="00C31DE7"/>
    <w:rsid w:val="00C37449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47D81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13C0"/>
    <w:rsid w:val="00E01839"/>
    <w:rsid w:val="00E07DA0"/>
    <w:rsid w:val="00E17DE2"/>
    <w:rsid w:val="00E2168A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13A0"/>
    <w:rsid w:val="00F33F49"/>
    <w:rsid w:val="00F33FAA"/>
    <w:rsid w:val="00F34306"/>
    <w:rsid w:val="00F36582"/>
    <w:rsid w:val="00F448C8"/>
    <w:rsid w:val="00F4602D"/>
    <w:rsid w:val="00F5409E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St-1549/2017</izvorni_sadrzaj>
    <derivirana_varijabla naziv="DomainObject.Predmet.OznakaBroj_1">St-1549/2017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HIDRAULIKA I VULKANIZERSTVO d.o.o. zastupanog po punomoćniku Ivanka Bosotina</izvorni_sadrzaj>
    <derivirana_varijabla naziv="DomainObject.Predmet.ProtustrankaFormated_1">  HIDRAULIKA I VULKANIZERSTVO d.o.o. zastupanog po punomoćniku Ivanka Bosotina</derivirana_varijabla>
  </DomainObject.Predmet.ProtustrankaFormated>
  <DomainObject.Predmet.ProtustrankaFormatedOIB>
    <izvorni_sadrzaj>  HIDRAULIKA I VULKANIZERSTVO d.o.o., OIB 39326589982 zastupanog po punomoćniku Ivanka Bosotina</izvorni_sadrzaj>
    <derivirana_varijabla naziv="DomainObject.Predmet.ProtustrankaFormatedOIB_1">  HIDRAULIKA I VULKANIZERSTVO d.o.o., OIB 39326589982 zastupanog po punomoćniku Ivanka Bosotina</derivirana_varijabla>
  </DomainObject.Predmet.ProtustrankaFormatedOIB>
  <DomainObject.Predmet.ProtustrankaFormatedWithAdress>
    <izvorni_sadrzaj> HIDRAULIKA I VULKANIZERSTVO d.o.o., Velika Ves 122 B, 49000 Velika Ves zastupanog po punomoćniku Ivanka Bosotina</izvorni_sadrzaj>
    <derivirana_varijabla naziv="DomainObject.Predmet.ProtustrankaFormatedWithAdress_1"> HIDRAULIKA I VULKANIZERSTVO d.o.o., Velika Ves 122 B, 49000 Velika Ves zastupanog po punomoćniku Ivanka Bosotina</derivirana_varijabla>
  </DomainObject.Predmet.ProtustrankaFormatedWithAdress>
  <DomainObject.Predmet.ProtustrankaFormatedWithAdressOIB>
    <izvorni_sadrzaj> HIDRAULIKA I VULKANIZERSTVO d.o.o., OIB 39326589982, Velika Ves 122 B, 49000 Velika Ves zastupanog po punomoćniku Ivanka Bosotina</izvorni_sadrzaj>
    <derivirana_varijabla naziv="DomainObject.Predmet.ProtustrankaFormatedWithAdressOIB_1"> HIDRAULIKA I VULKANIZERSTVO d.o.o., OIB 39326589982, Velika Ves 122 B, 49000 Velika Ves zastupanog po punomoćniku Ivanka Bosotina</derivirana_varijabla>
  </DomainObject.Predmet.ProtustrankaFormatedWithAdressOIB>
  <DomainObject.Predmet.ProtustrankaWithAdress>
    <izvorni_sadrzaj>HIDRAULIKA I VULKANIZERSTVO d.o.o. Velika Ves 122 B, 49000 Velika Ves</izvorni_sadrzaj>
    <derivirana_varijabla naziv="DomainObject.Predmet.ProtustrankaWithAdress_1">HIDRAULIKA I VULKANIZERSTVO d.o.o. Velika Ves 122 B, 49000 Velika Ves</derivirana_varijabla>
  </DomainObject.Predmet.ProtustrankaWithAdress>
  <DomainObject.Predmet.ProtustrankaWithAdressOIB>
    <izvorni_sadrzaj>HIDRAULIKA I VULKANIZERSTVO d.o.o., OIB 39326589982, Velika Ves 122 B, 49000 Velika Ves</izvorni_sadrzaj>
    <derivirana_varijabla naziv="DomainObject.Predmet.ProtustrankaWithAdressOIB_1">HIDRAULIKA I VULKANIZERSTVO d.o.o., OIB 39326589982, Velika Ves 122 B, 49000 Velika Ves</derivirana_varijabla>
  </DomainObject.Predmet.ProtustrankaWithAdressOIB>
  <DomainObject.Predmet.ProtustrankaNazivFormated>
    <izvorni_sadrzaj>HIDRAULIKA I VULKANIZERSTVO d.o.o.</izvorni_sadrzaj>
    <derivirana_varijabla naziv="DomainObject.Predmet.ProtustrankaNazivFormated_1">HIDRAULIKA I VULKANIZERSTVO d.o.o.</derivirana_varijabla>
  </DomainObject.Predmet.ProtustrankaNazivFormated>
  <DomainObject.Predmet.ProtustrankaNazivFormatedOIB>
    <izvorni_sadrzaj>HIDRAULIKA I VULKANIZERSTVO d.o.o., OIB 39326589982</izvorni_sadrzaj>
    <derivirana_varijabla naziv="DomainObject.Predmet.ProtustrankaNazivFormatedOIB_1">HIDRAULIKA I VULKANIZERSTVO d.o.o., OIB 39326589982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I VULKANIZERSTVO d.o.o. zastupanog po punomoćniku Ivanka Bosotina</item>
    </izvorni_sadrzaj>
    <derivirana_varijabla naziv="DomainObject.Predmet.ProtuStrankaListFormated_1">
      <item>HIDRAULIKA I VULKANIZERSTVO d.o.o. zastupanog po punomoćniku Ivanka Bosotina</item>
    </derivirana_varijabla>
  </DomainObject.Predmet.ProtuStrankaListFormated>
  <DomainObject.Predmet.ProtuStrankaListFormatedOIB>
    <izvorni_sadrzaj>
      <item>HIDRAULIKA I VULKANIZERSTVO d.o.o., OIB 39326589982 zastupanog po punomoćniku Ivanka Bosotina</item>
    </izvorni_sadrzaj>
    <derivirana_varijabla naziv="DomainObject.Predmet.ProtuStrankaListFormatedOIB_1">
      <item>HIDRAULIKA I VULKANIZERSTVO d.o.o., OIB 39326589982 zastupanog po punomoćniku Ivanka Bosotina</item>
    </derivirana_varijabla>
  </DomainObject.Predmet.ProtuStrankaListFormatedOIB>
  <DomainObject.Predmet.ProtuStrankaListFormatedWithAdress>
    <izvorni_sadrzaj>
      <item>HIDRAULIKA I VULKANIZERSTVO d.o.o., Velika Ves 122 B, 49000 Velika Ves zastupanog po punomoćniku Ivanka Bosotina</item>
    </izvorni_sadrzaj>
    <derivirana_varijabla naziv="DomainObject.Predmet.ProtuStrankaListFormatedWithAdress_1">
      <item>HIDRAULIKA I VULKANIZERSTVO d.o.o., Velika Ves 122 B, 49000 Velika Ves zastupanog po punomoćniku Ivanka Bosotina</item>
    </derivirana_varijabla>
  </DomainObject.Predmet.ProtuStrankaListFormatedWithAdress>
  <DomainObject.Predmet.ProtuStrankaListFormatedWithAdressOIB>
    <izvorni_sadrzaj>
      <item>HIDRAULIKA I VULKANIZERSTVO d.o.o., OIB 39326589982, Velika Ves 122 B, 49000 Velika Ves zastupanog po punomoćniku Ivanka Bosotina</item>
    </izvorni_sadrzaj>
    <derivirana_varijabla naziv="DomainObject.Predmet.ProtuStrankaListFormatedWithAdressOIB_1">
      <item>HIDRAULIKA I VULKANIZERSTVO d.o.o., OIB 39326589982, Velika Ves 122 B, 49000 Velika Ves zastupanog po punomoćniku Ivanka Bosotina</item>
    </derivirana_varijabla>
  </DomainObject.Predmet.ProtuStrankaListFormatedWithAdressOIB>
  <DomainObject.Predmet.ProtuStrankaListNazivFormated>
    <izvorni_sadrzaj>
      <item>HIDRAULIKA I VULKANIZERSTVO d.o.o.</item>
    </izvorni_sadrzaj>
    <derivirana_varijabla naziv="DomainObject.Predmet.ProtuStrankaListNazivFormated_1">
      <item>HIDRAULIKA I VULKANIZERSTVO d.o.o.</item>
    </derivirana_varijabla>
  </DomainObject.Predmet.ProtuStrankaListNazivFormated>
  <DomainObject.Predmet.ProtuStrankaListNazivFormatedOIB>
    <izvorni_sadrzaj>
      <item>HIDRAULIKA I VULKANIZERSTVO d.o.o., OIB 39326589982</item>
    </izvorni_sadrzaj>
    <derivirana_varijabla naziv="DomainObject.Predmet.ProtuStrankaListNazivFormatedOIB_1">
      <item>HIDRAULIKA I VULKANIZERSTVO d.o.o., OIB 39326589982</item>
    </derivirana_varijabla>
  </DomainObject.Predmet.ProtuStrankaListNazivFormatedOIB>
  <DomainObject.Predmet.OstaliListFormated>
    <izvorni_sadrzaj>
      <item>Ivanka Bosotina punomoćnik sudionika u postupku HIDRAULIKA I VULKANIZERSTVO d.o.o.</item>
    </izvorni_sadrzaj>
    <derivirana_varijabla naziv="DomainObject.Predmet.OstaliListFormated_1">
      <item>Ivanka Bosotina punomoćnik sudionika u postupku HIDRAULIKA I VULKANIZERSTVO d.o.o.</item>
    </derivirana_varijabla>
  </DomainObject.Predmet.OstaliListFormated>
  <DomainObject.Predmet.OstaliListFormatedOIB>
    <izvorni_sadrzaj>
      <item>Ivanka Bosotina, OIB 81654623800 punomoćnik sudionika u postupku HIDRAULIKA I VULKANIZERSTVO d.o.o.</item>
    </izvorni_sadrzaj>
    <derivirana_varijabla naziv="DomainObject.Predmet.OstaliListFormatedOIB_1">
      <item>Ivanka Bosotina, OIB 81654623800 punomoćnik sudionika u postupku HIDRAULIKA I VULKANIZERSTVO d.o.o.</item>
    </derivirana_varijabla>
  </DomainObject.Predmet.OstaliListFormatedOIB>
  <DomainObject.Predmet.OstaliListFormatedWithAdress>
    <izvorni_sadrzaj>
      <item>Ivanka Bosotina, Dalmatinskog sabora 3, 23000 Zadar punomoćnik sudionika u postupku HIDRAULIKA I VULKANIZERSTVO d.o.o.</item>
    </izvorni_sadrzaj>
    <derivirana_varijabla naziv="DomainObject.Predmet.OstaliListFormatedWithAdress_1">
      <item>Ivanka Bosotina, Dalmatinskog sabora 3, 23000 Zadar punomoćnik sudionika u postupku HIDRAULIKA I VULKANIZERSTVO d.o.o.</item>
    </derivirana_varijabla>
  </DomainObject.Predmet.OstaliListFormatedWithAdress>
  <DomainObject.Predmet.OstaliListFormatedWithAdressOIB>
    <izvorni_sadrzaj>
      <item>Ivanka Bosotina, OIB 81654623800, Dalmatinskog sabora 3, 23000 Zadar punomoćnik sudionika u postupku HIDRAULIKA I VULKANIZERSTVO d.o.o.</item>
    </izvorni_sadrzaj>
    <derivirana_varijabla naziv="DomainObject.Predmet.OstaliListFormatedWithAdressOIB_1">
      <item>Ivanka Bosotina, OIB 81654623800, Dalmatinskog sabora 3, 23000 Zadar punomoćnik sudionika u postupku HIDRAULIKA I VULKANIZERSTVO d.o.o.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I VULKANIZERSTVO d.o.o.</izvorni_sadrzaj>
    <derivirana_varijabla naziv="DomainObject.Predmet.ProtustrankaIDrugi_1">HIDRAULIKA I VULKANIZERSTVO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HIDRAULIKA I VULKANIZERSTVO d.o.o., OIB 39326589982, Velika Ves 122 B, 49000 Velika Ves</izvorni_sadrzaj>
    <derivirana_varijabla naziv="DomainObject.Predmet.ProtustrankaIDrugiAdressOIB_1">HIDRAULIKA I VULKANIZERSTVO d.o.o., OIB 39326589982, Velika Ves 122 B,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HIDRAULIKA I VULKANIZERSTVO d.o.o.</item>
      <item>Ivanka Bosotina</item>
    </izvorni_sadrzaj>
    <derivirana_varijabla naziv="DomainObject.Predmet.SudioniciListNaziv_1">
      <item>FINA Regionalni centar Zagreb</item>
      <item>HIDRAULIKA I VULKANIZERSTVO d.o.o.</item>
      <item>Ivanka Bosotina</item>
    </derivirana_varijabla>
  </DomainObject.Predmet.SudioniciListNaziv>
  <DomainObject.Predmet.SudioniciListAdressOIB>
    <izvorni_sadrzaj>
      <item>FINA Regionalni centar Zagreb, OIB 85821130368, Trg svibanjskih žrtava 1995. 1,10000 Zagreb</item>
      <item>HIDRAULIKA I VULKANIZERSTVO d.o.o., OIB 39326589982, Velika Ves 122 B,49000 Velika Ves</item>
      <item>Ivanka Bosotina, OIB 81654623800, Dalmatinskog sabora 3,23000 Zadar</item>
    </izvorni_sadrzaj>
    <derivirana_varijabla naziv="DomainObject.Predmet.SudioniciListAdressOIB_1">
      <item>FINA Regionalni centar Zagreb, OIB 85821130368, Trg svibanjskih žrtava 1995. 1,10000 Zagreb</item>
      <item>HIDRAULIKA I VULKANIZERSTVO d.o.o., OIB 39326589982, Velika Ves 122 B,49000 Velika Ves</item>
      <item>Ivanka Bosotina, OIB 81654623800,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39326589982</item>
      <item>, OIB 81654623800</item>
    </izvorni_sadrzaj>
    <derivirana_varijabla naziv="DomainObject.Predmet.SudioniciListNazivOIB_1">
      <item>, OIB 85821130368</item>
      <item>, OIB 39326589982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BBFA5-4EFC-46D8-BD29-4DD1010F2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345</properties:Words>
  <properties:Characters>1804</properties:Characters>
  <properties:Lines>172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2017-12-11T12:38:00Z</dcterms:created>
  <dc:creator>wsadmin</dc:creator>
  <cp:lastModifiedBy>Sanda Gučić</cp:lastModifiedBy>
  <cp:lastPrinted>2016-12-02T09:28:00Z</cp:lastPrinted>
  <dcterms:modified xmlns:xsi="http://www.w3.org/2001/XMLSchema-instance" xsi:type="dcterms:W3CDTF">2017-12-11T12:48:00Z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