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c451" w14:paraId="e7bc451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CA2548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CA2548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7308E4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7308E4" w:rsidP="007308E4" w:rsidR="007308E4" w:rsidRPr="007308E4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7308E4">
        <w:rPr>
          <w:rFonts w:eastAsiaTheme="minorHAnsi" w:hAnsi="Times New Roman" w:ascii="Times New Roman"/>
        </w:rPr>
        <w:t>kat.čest. zem. 1045/6, upisano kod Općinskog suda u Dubrovniku u z.ul. 1889, k.o. Gruž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7308E4">
        <w:rPr>
          <w:rFonts w:hAnsi="Times New Roman" w:ascii="Times New Roman"/>
          <w:lang w:eastAsia="hr-HR"/>
        </w:rPr>
        <w:t>14.000,00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7308E4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7308E4">
        <w:rPr>
          <w:sz w:val="22"/>
          <w:szCs w:val="22"/>
          <w:lang w:eastAsia="hr-HR"/>
        </w:rPr>
        <w:t xml:space="preserve"> 1.</w:t>
      </w:r>
      <w:r w:rsidR="007308E4" w:rsidRPr="00F94B67">
        <w:rPr>
          <w:rFonts w:cs="Times New Roman"/>
          <w:sz w:val="22"/>
          <w:szCs w:val="22"/>
        </w:rPr>
        <w:t>REPUBLIKA HRVATSKA, OIB:18683136487</w:t>
      </w:r>
      <w:r w:rsidR="007308E4">
        <w:rPr>
          <w:rFonts w:cs="Times New Roman"/>
          <w:sz w:val="22"/>
          <w:szCs w:val="22"/>
        </w:rPr>
        <w:t xml:space="preserve"> i </w:t>
      </w:r>
      <w:r w:rsidR="007308E4">
        <w:rPr>
          <w:sz w:val="22"/>
          <w:szCs w:val="22"/>
          <w:lang w:eastAsia="hr-HR"/>
        </w:rPr>
        <w:t>2.</w:t>
      </w:r>
      <w:r w:rsidR="000C0268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7308E4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8C0611" w:rsidRPr="008C0611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8C0611">
        <w:rPr>
          <w:rFonts w:hAnsi="Times New Roman" w:ascii="Times New Roman"/>
        </w:rPr>
        <w:t xml:space="preserve">.1. točka j) Zakona o PDV-u. </w:t>
      </w:r>
      <w:r w:rsidR="008C0611" w:rsidRPr="008C0611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8C0611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C94672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7308E4">
      <w:pPr>
        <w:ind w:firstLine="708"/>
        <w:jc w:val="both"/>
        <w:rPr>
          <w:rFonts w:hAnsi="Times New Roman" w:ascii="Times New Roman"/>
        </w:rPr>
      </w:pPr>
      <w:r w:rsidRPr="007308E4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7308E4">
        <w:rPr>
          <w:rFonts w:hAnsi="Times New Roman" w:ascii="Times New Roman"/>
          <w:lang w:eastAsia="hr-HR"/>
        </w:rPr>
        <w:t xml:space="preserve"> </w:t>
      </w:r>
      <w:r w:rsidR="007308E4" w:rsidRPr="007308E4">
        <w:rPr>
          <w:rFonts w:hAnsi="Times New Roman" w:ascii="Times New Roman"/>
          <w:lang w:eastAsia="hr-HR"/>
        </w:rPr>
        <w:t>1.</w:t>
      </w:r>
      <w:r w:rsidR="007308E4" w:rsidRPr="007308E4">
        <w:rPr>
          <w:rFonts w:hAnsi="Times New Roman" w:ascii="Times New Roman"/>
        </w:rPr>
        <w:t xml:space="preserve">REPUBLIKA HRVATSKA, OIB:18683136487 i </w:t>
      </w:r>
      <w:r w:rsidR="007308E4" w:rsidRPr="007308E4">
        <w:rPr>
          <w:rFonts w:hAnsi="Times New Roman" w:ascii="Times New Roman"/>
          <w:lang w:eastAsia="hr-HR"/>
        </w:rPr>
        <w:t>2.</w:t>
      </w:r>
      <w:r w:rsidR="007308E4" w:rsidRPr="007308E4">
        <w:rPr>
          <w:rFonts w:hAnsi="Times New Roman" w:ascii="Times New Roman"/>
        </w:rPr>
        <w:t>RAIFFEISENBANK AUSTRIA d.d., ZAGREB, Petrinjska 59, OIB:53056966535</w:t>
      </w:r>
      <w:r w:rsidR="008C0611" w:rsidRPr="007308E4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</w:t>
      </w:r>
      <w:r w:rsidRPr="00053688">
        <w:rPr>
          <w:rFonts w:hAnsi="Times New Roman" w:ascii="Times New Roman"/>
          <w:lang w:eastAsia="hr-HR"/>
        </w:rPr>
        <w:lastRenderedPageBreak/>
        <w:t xml:space="preserve">izjasne. Vrijednost nekretnine sud je utvrdio u visini </w:t>
      </w:r>
      <w:r w:rsidR="007308E4">
        <w:rPr>
          <w:rFonts w:hAnsi="Times New Roman" w:ascii="Times New Roman"/>
          <w:lang w:eastAsia="hr-HR"/>
        </w:rPr>
        <w:t>14.000,00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9C3FB8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CA254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CA2548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CA2548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C7786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459" w:rsidP="00E37C14" w:rsidR="003D4459">
      <w:r>
        <w:separator/>
      </w:r>
    </w:p>
  </w:endnote>
  <w:endnote w:id="0" w:type="continuationSeparator">
    <w:p w:rsidRDefault="003D4459" w:rsidP="00E37C14" w:rsidR="003D4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459" w:rsidP="00E37C14" w:rsidR="003D4459">
      <w:r>
        <w:separator/>
      </w:r>
    </w:p>
  </w:footnote>
  <w:footnote w:id="0" w:type="continuationSeparator">
    <w:p w:rsidRDefault="003D4459" w:rsidP="00E37C14" w:rsidR="003D4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57D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82757D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C7786"/>
    <w:rsid w:val="000F2238"/>
    <w:rsid w:val="001447D6"/>
    <w:rsid w:val="0015248D"/>
    <w:rsid w:val="00185DC6"/>
    <w:rsid w:val="001A3521"/>
    <w:rsid w:val="001D5F5A"/>
    <w:rsid w:val="002370C2"/>
    <w:rsid w:val="002F306F"/>
    <w:rsid w:val="00301B3E"/>
    <w:rsid w:val="003D4459"/>
    <w:rsid w:val="003F4F1D"/>
    <w:rsid w:val="00667D57"/>
    <w:rsid w:val="00684029"/>
    <w:rsid w:val="006F186C"/>
    <w:rsid w:val="007308E4"/>
    <w:rsid w:val="007B6033"/>
    <w:rsid w:val="007E245D"/>
    <w:rsid w:val="00813A22"/>
    <w:rsid w:val="0082757D"/>
    <w:rsid w:val="00884E3A"/>
    <w:rsid w:val="008C0611"/>
    <w:rsid w:val="008E79DD"/>
    <w:rsid w:val="00971213"/>
    <w:rsid w:val="00980A2B"/>
    <w:rsid w:val="009A141F"/>
    <w:rsid w:val="009C3FB8"/>
    <w:rsid w:val="009E1EDE"/>
    <w:rsid w:val="00B642A1"/>
    <w:rsid w:val="00B71456"/>
    <w:rsid w:val="00B80421"/>
    <w:rsid w:val="00C63D92"/>
    <w:rsid w:val="00C94672"/>
    <w:rsid w:val="00CA2548"/>
    <w:rsid w:val="00D845F7"/>
    <w:rsid w:val="00E31F42"/>
    <w:rsid w:val="00E37C14"/>
    <w:rsid w:val="00E4415C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B1EA2-CA7A-42FE-974E-FC30BA001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1188</properties:Words>
  <properties:Characters>6365</properties:Characters>
  <properties:Lines>149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2016-04-01T06:41:00Z</dcterms:created>
  <dc:creator>Diana Butigan Granić</dc:creator>
  <cp:lastModifiedBy>Mara Marčinko</cp:lastModifiedBy>
  <cp:lastPrinted>2017-05-31T10:17:00Z</cp:lastPrinted>
  <dcterms:modified xmlns:xsi="http://www.w3.org/2001/XMLSchema-instance" xsi:type="dcterms:W3CDTF">2017-05-31T10:39:00Z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