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3926" w14:paraId="15d392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62F40">
        <w:t>6657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B62F40">
        <w:t>LAŽETA j.d.o.o. Dugo Selo, Vrbovečka 20, MBS: 080851392, OIB: 31197016468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B62F40">
        <w:t>4.446,84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B5B3F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457D"/>
    <w:rsid w:val="002B52BB"/>
    <w:rsid w:val="002C4E3A"/>
    <w:rsid w:val="0032470C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419D8"/>
    <w:rsid w:val="009A43C5"/>
    <w:rsid w:val="009C0904"/>
    <w:rsid w:val="00A05A40"/>
    <w:rsid w:val="00A51F82"/>
    <w:rsid w:val="00A64D0B"/>
    <w:rsid w:val="00A71431"/>
    <w:rsid w:val="00A930C3"/>
    <w:rsid w:val="00AA5994"/>
    <w:rsid w:val="00AB7BA6"/>
    <w:rsid w:val="00AC4528"/>
    <w:rsid w:val="00AD027A"/>
    <w:rsid w:val="00B62F40"/>
    <w:rsid w:val="00B75363"/>
    <w:rsid w:val="00B82F18"/>
    <w:rsid w:val="00C03E51"/>
    <w:rsid w:val="00C3410D"/>
    <w:rsid w:val="00C47B1E"/>
    <w:rsid w:val="00C836B9"/>
    <w:rsid w:val="00C958E9"/>
    <w:rsid w:val="00CA4A01"/>
    <w:rsid w:val="00CE7362"/>
    <w:rsid w:val="00D01B78"/>
    <w:rsid w:val="00D306AE"/>
    <w:rsid w:val="00D31100"/>
    <w:rsid w:val="00D419BD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7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7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7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7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7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7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7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7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6657</izvorni_sadrzaj>
    <derivirana_varijabla naziv="DomainObject.Predmet.Broj_1">6657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St-6657/2015</izvorni_sadrzaj>
    <derivirana_varijabla naziv="DomainObject.Predmet.OznakaBroj_1">St-6657/2015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LAŽETA j.d.o.o. zastupanog po punomoćniku Ivana Lažeta</izvorni_sadrzaj>
    <derivirana_varijabla naziv="DomainObject.Predmet.ProtustrankaFormated_1">  LAŽETA j.d.o.o. zastupanog po punomoćniku Ivana Lažeta</derivirana_varijabla>
  </DomainObject.Predmet.ProtustrankaFormated>
  <DomainObject.Predmet.ProtustrankaFormatedOIB>
    <izvorni_sadrzaj>  LAŽETA j.d.o.o., OIB 31197016468 zastupanog po punomoćniku Ivana Lažeta</izvorni_sadrzaj>
    <derivirana_varijabla naziv="DomainObject.Predmet.ProtustrankaFormatedOIB_1">  LAŽETA j.d.o.o., OIB 31197016468 zastupanog po punomoćniku Ivana Lažeta</derivirana_varijabla>
  </DomainObject.Predmet.ProtustrankaFormatedOIB>
  <DomainObject.Predmet.ProtustrankaFormatedWithAdress>
    <izvorni_sadrzaj> LAŽETA j.d.o.o., Vrbovečka 20, 10370 Dugo Selo zastupanog po punomoćniku Ivana Lažeta</izvorni_sadrzaj>
    <derivirana_varijabla naziv="DomainObject.Predmet.ProtustrankaFormatedWithAdress_1"> LAŽETA j.d.o.o., Vrbovečka 20, 10370 Dugo Selo zastupanog po punomoćniku Ivana Lažeta</derivirana_varijabla>
  </DomainObject.Predmet.ProtustrankaFormatedWithAdress>
  <DomainObject.Predmet.ProtustrankaFormatedWithAdressOIB>
    <izvorni_sadrzaj> LAŽETA j.d.o.o., OIB 31197016468, Vrbovečka 20, 10370 Dugo Selo zastupanog po punomoćniku Ivana Lažeta</izvorni_sadrzaj>
    <derivirana_varijabla naziv="DomainObject.Predmet.ProtustrankaFormatedWithAdressOIB_1"> LAŽETA j.d.o.o., OIB 31197016468, Vrbovečka 20, 10370 Dugo Selo zastupanog po punomoćniku Ivana Lažeta</derivirana_varijabla>
  </DomainObject.Predmet.ProtustrankaFormatedWithAdressOIB>
  <DomainObject.Predmet.ProtustrankaWithAdress>
    <izvorni_sadrzaj>LAŽETA j.d.o.o. Vrbovečka 20, 10370 Dugo Selo</izvorni_sadrzaj>
    <derivirana_varijabla naziv="DomainObject.Predmet.ProtustrankaWithAdress_1">LAŽETA j.d.o.o. Vrbovečka 20, 10370 Dugo Selo</derivirana_varijabla>
  </DomainObject.Predmet.ProtustrankaWithAdress>
  <DomainObject.Predmet.ProtustrankaWithAdressOIB>
    <izvorni_sadrzaj>LAŽETA j.d.o.o., OIB 31197016468, Vrbovečka 20, 10370 Dugo Selo</izvorni_sadrzaj>
    <derivirana_varijabla naziv="DomainObject.Predmet.ProtustrankaWithAdressOIB_1">LAŽETA j.d.o.o., OIB 31197016468, Vrbovečka 20, 10370 Dugo Selo</derivirana_varijabla>
  </DomainObject.Predmet.ProtustrankaWithAdressOIB>
  <DomainObject.Predmet.ProtustrankaNazivFormated>
    <izvorni_sadrzaj>LAŽETA j.d.o.o.</izvorni_sadrzaj>
    <derivirana_varijabla naziv="DomainObject.Predmet.ProtustrankaNazivFormated_1">LAŽETA j.d.o.o.</derivirana_varijabla>
  </DomainObject.Predmet.ProtustrankaNazivFormated>
  <DomainObject.Predmet.ProtustrankaNazivFormatedOIB>
    <izvorni_sadrzaj>LAŽETA j.d.o.o., OIB 31197016468</izvorni_sadrzaj>
    <derivirana_varijabla naziv="DomainObject.Predmet.ProtustrankaNazivFormatedOIB_1">LAŽETA j.d.o.o., OIB 31197016468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LAŽETA j.d.o.o. zastupanog po punomoćniku Ivana Lažeta</item>
    </izvorni_sadrzaj>
    <derivirana_varijabla naziv="DomainObject.Predmet.ProtuStrankaListFormated_1">
      <item>LAŽETA j.d.o.o. zastupanog po punomoćniku Ivana Lažeta</item>
    </derivirana_varijabla>
  </DomainObject.Predmet.ProtuStrankaListFormated>
  <DomainObject.Predmet.ProtuStrankaListFormatedOIB>
    <izvorni_sadrzaj>
      <item>LAŽETA j.d.o.o., OIB 31197016468 zastupanog po punomoćniku Ivana Lažeta</item>
    </izvorni_sadrzaj>
    <derivirana_varijabla naziv="DomainObject.Predmet.ProtuStrankaListFormatedOIB_1">
      <item>LAŽETA j.d.o.o., OIB 31197016468 zastupanog po punomoćniku Ivana Lažeta</item>
    </derivirana_varijabla>
  </DomainObject.Predmet.ProtuStrankaListFormatedOIB>
  <DomainObject.Predmet.ProtuStrankaListFormatedWithAdress>
    <izvorni_sadrzaj>
      <item>LAŽETA j.d.o.o., Vrbovečka 20, 10370 Dugo Selo zastupanog po punomoćniku Ivana Lažeta</item>
    </izvorni_sadrzaj>
    <derivirana_varijabla naziv="DomainObject.Predmet.ProtuStrankaListFormatedWithAdress_1">
      <item>LAŽETA j.d.o.o., Vrbovečka 20, 10370 Dugo Selo zastupanog po punomoćniku Ivana Lažeta</item>
    </derivirana_varijabla>
  </DomainObject.Predmet.ProtuStrankaListFormatedWithAdress>
  <DomainObject.Predmet.ProtuStrankaListFormatedWithAdressOIB>
    <izvorni_sadrzaj>
      <item>LAŽETA j.d.o.o., OIB 31197016468, Vrbovečka 20, 10370 Dugo Selo zastupanog po punomoćniku Ivana Lažeta</item>
    </izvorni_sadrzaj>
    <derivirana_varijabla naziv="DomainObject.Predmet.ProtuStrankaListFormatedWithAdressOIB_1">
      <item>LAŽETA j.d.o.o., OIB 31197016468, Vrbovečka 20, 10370 Dugo Selo zastupanog po punomoćniku Ivana Lažeta</item>
    </derivirana_varijabla>
  </DomainObject.Predmet.ProtuStrankaListFormatedWithAdressOIB>
  <DomainObject.Predmet.ProtuStrankaListNazivFormated>
    <izvorni_sadrzaj>
      <item>LAŽETA j.d.o.o.</item>
    </izvorni_sadrzaj>
    <derivirana_varijabla naziv="DomainObject.Predmet.ProtuStrankaListNazivFormated_1">
      <item>LAŽETA j.d.o.o.</item>
    </derivirana_varijabla>
  </DomainObject.Predmet.ProtuStrankaListNazivFormated>
  <DomainObject.Predmet.ProtuStrankaListNazivFormatedOIB>
    <izvorni_sadrzaj>
      <item>LAŽETA j.d.o.o., OIB 31197016468</item>
    </izvorni_sadrzaj>
    <derivirana_varijabla naziv="DomainObject.Predmet.ProtuStrankaListNazivFormatedOIB_1">
      <item>LAŽETA j.d.o.o., OIB 31197016468</item>
    </derivirana_varijabla>
  </DomainObject.Predmet.ProtuStrankaListNazivFormatedOIB>
  <DomainObject.Predmet.OstaliListFormated>
    <izvorni_sadrzaj>
      <item>Ivana Lažeta punomoćnik sudionika u postupku LAŽETA j.d.o.o.</item>
    </izvorni_sadrzaj>
    <derivirana_varijabla naziv="DomainObject.Predmet.OstaliListFormated_1">
      <item>Ivana Lažeta punomoćnik sudionika u postupku LAŽETA j.d.o.o.</item>
    </derivirana_varijabla>
  </DomainObject.Predmet.OstaliListFormated>
  <DomainObject.Predmet.OstaliListFormatedOIB>
    <izvorni_sadrzaj>
      <item>Ivana Lažeta, OIB 68743104714 punomoćnik sudionika u postupku LAŽETA j.d.o.o.</item>
    </izvorni_sadrzaj>
    <derivirana_varijabla naziv="DomainObject.Predmet.OstaliListFormatedOIB_1">
      <item>Ivana Lažeta, OIB 68743104714 punomoćnik sudionika u postupku LAŽETA j.d.o.o.</item>
    </derivirana_varijabla>
  </DomainObject.Predmet.OstaliListFormatedOIB>
  <DomainObject.Predmet.OstaliListFormatedWithAdress>
    <izvorni_sadrzaj>
      <item>Ivana Lažeta, Vrbovečka 20, 10370 Dugo Selo punomoćnik sudionika u postupku LAŽETA j.d.o.o.</item>
    </izvorni_sadrzaj>
    <derivirana_varijabla naziv="DomainObject.Predmet.OstaliListFormatedWithAdress_1">
      <item>Ivana Lažeta, Vrbovečka 20, 10370 Dugo Selo punomoćnik sudionika u postupku LAŽETA j.d.o.o.</item>
    </derivirana_varijabla>
  </DomainObject.Predmet.OstaliListFormatedWithAdress>
  <DomainObject.Predmet.OstaliListFormatedWithAdressOIB>
    <izvorni_sadrzaj>
      <item>Ivana Lažeta, OIB 68743104714, Vrbovečka 20, 10370 Dugo Selo punomoćnik sudionika u postupku LAŽETA j.d.o.o.</item>
    </izvorni_sadrzaj>
    <derivirana_varijabla naziv="DomainObject.Predmet.OstaliListFormatedWithAdressOIB_1">
      <item>Ivana Lažeta, OIB 68743104714, Vrbovečka 20, 10370 Dugo Selo punomoćnik sudionika u postupku LAŽETA j.d.o.o.</item>
    </derivirana_varijabla>
  </DomainObject.Predmet.OstaliListFormatedWithAdressOIB>
  <DomainObject.Predmet.OstaliListNazivFormated>
    <izvorni_sadrzaj>
      <item>Ivana Lažeta</item>
    </izvorni_sadrzaj>
    <derivirana_varijabla naziv="DomainObject.Predmet.OstaliListNazivFormated_1">
      <item>Ivana Lažeta</item>
    </derivirana_varijabla>
  </DomainObject.Predmet.OstaliListNazivFormated>
  <DomainObject.Predmet.OstaliListNazivFormatedOIB>
    <izvorni_sadrzaj>
      <item>Ivana Lažeta, OIB 68743104714</item>
    </izvorni_sadrzaj>
    <derivirana_varijabla naziv="DomainObject.Predmet.OstaliListNazivFormatedOIB_1">
      <item>Ivana Lažeta, OIB 68743104714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LAŽETA j.d.o.o.</izvorni_sadrzaj>
    <derivirana_varijabla naziv="DomainObject.Predmet.ProtustrankaIDrugi_1">LAŽETA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LAŽETA j.d.o.o., OIB 31197016468, Vrbovečka 20, 10370 Dugo Selo</izvorni_sadrzaj>
    <derivirana_varijabla naziv="DomainObject.Predmet.ProtustrankaIDrugiAdressOIB_1">LAŽETA j.d.o.o., OIB 31197016468, Vrbovečka 20,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LAŽETA j.d.o.o.</item>
      <item>Ivana Lažeta</item>
    </izvorni_sadrzaj>
    <derivirana_varijabla naziv="DomainObject.Predmet.SudioniciListNaziv_1">
      <item>FINA Regionalni centar Zagreb</item>
      <item>LAŽETA j.d.o.o.</item>
      <item>Ivana Lažeta</item>
    </derivirana_varijabla>
  </DomainObject.Predmet.SudioniciListNaziv>
  <DomainObject.Predmet.SudioniciListAdressOIB>
    <izvorni_sadrzaj>
      <item>FINA Regionalni centar Zagreb, OIB 85821130368, Trg svibanjskih žrtava 1995. 1,10000 Zagreb</item>
      <item>LAŽETA j.d.o.o., OIB 31197016468, Vrbovečka 20,10370 Dugo Selo</item>
      <item>Ivana Lažeta, OIB 68743104714, Vrbovečka 20,10370 Dugo Selo</item>
    </izvorni_sadrzaj>
    <derivirana_varijabla naziv="DomainObject.Predmet.SudioniciListAdressOIB_1">
      <item>FINA Regionalni centar Zagreb, OIB 85821130368, Trg svibanjskih žrtava 1995. 1,10000 Zagreb</item>
      <item>LAŽETA j.d.o.o., OIB 31197016468, Vrbovečka 20,10370 Dugo Selo</item>
      <item>Ivana Lažeta, OIB 68743104714, Vrbovečka 20,10370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31197016468</item>
      <item>, OIB 68743104714</item>
    </izvorni_sadrzaj>
    <derivirana_varijabla naziv="DomainObject.Predmet.SudioniciListNazivOIB_1">
      <item>, OIB 85821130368</item>
      <item>, OIB 31197016468</item>
      <item>, OIB 68743104714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1331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2016-01-14T10:25:00Z</dcterms:created>
  <dc:creator>ilukac</dc:creator>
  <cp:lastModifiedBy>Višnja Svečak</cp:lastModifiedBy>
  <cp:lastPrinted>2016-01-14T10:25:00Z</cp:lastPrinted>
  <dcterms:modified xmlns:xsi="http://www.w3.org/2001/XMLSchema-instance" xsi:type="dcterms:W3CDTF">2016-01-14T10:25:00Z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