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77d4" w14:paraId="e1c77d4" w:rsidRDefault="0089641A" w:rsidP="0089641A" w:rsidR="0089641A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89641A" w:rsidP="0089641A" w:rsidR="0089641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89641A" w:rsidP="0089641A" w:rsidR="0089641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89641A" w:rsidP="0089641A" w:rsidR="0089641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869/16-13</w:t>
      </w:r>
    </w:p>
    <w:p w:rsidRDefault="0089641A" w:rsidP="0089641A" w:rsidR="0089641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89641A" w:rsidP="0089641A" w:rsidR="0089641A" w:rsidRPr="00ED131D">
      <w:pPr>
        <w:jc w:val="both"/>
        <w:rPr>
          <w:sz w:val="23"/>
          <w:szCs w:val="23"/>
        </w:rPr>
      </w:pPr>
    </w:p>
    <w:p w:rsidRDefault="0089641A" w:rsidP="0089641A" w:rsidR="0089641A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89641A" w:rsidP="0089641A" w:rsidR="0089641A" w:rsidRPr="00ED131D">
      <w:pPr>
        <w:rPr>
          <w:sz w:val="23"/>
          <w:szCs w:val="23"/>
        </w:rPr>
      </w:pPr>
    </w:p>
    <w:p w:rsidRDefault="0089641A" w:rsidP="0089641A" w:rsidR="0089641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89641A" w:rsidP="0089641A" w:rsidR="0089641A" w:rsidRPr="00ED131D">
      <w:pPr>
        <w:rPr>
          <w:sz w:val="23"/>
          <w:szCs w:val="23"/>
        </w:rPr>
      </w:pPr>
    </w:p>
    <w:p w:rsidRDefault="0089641A" w:rsidP="0089641A" w:rsidR="0089641A" w:rsidRPr="00D23827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APES DEO d.o.o. Fažana, Vodnjanska cesta 53 C, OIB: 90351593727</w:t>
      </w:r>
      <w:r w:rsidRPr="00D23827">
        <w:rPr>
          <w:sz w:val="23"/>
          <w:szCs w:val="23"/>
        </w:rPr>
        <w:t xml:space="preserve">, </w:t>
      </w:r>
      <w:r w:rsidR="00C526DD">
        <w:rPr>
          <w:sz w:val="23"/>
          <w:szCs w:val="23"/>
        </w:rPr>
        <w:t>8</w:t>
      </w:r>
      <w:r w:rsidR="003A5CEC">
        <w:rPr>
          <w:sz w:val="23"/>
          <w:szCs w:val="23"/>
        </w:rPr>
        <w:t xml:space="preserve">. studenog </w:t>
      </w:r>
      <w:r w:rsidRPr="00D23827">
        <w:rPr>
          <w:sz w:val="23"/>
          <w:szCs w:val="23"/>
        </w:rPr>
        <w:t xml:space="preserve">2016. </w:t>
      </w:r>
    </w:p>
    <w:p w:rsidRDefault="0089641A" w:rsidP="0089641A" w:rsidR="0089641A" w:rsidRPr="00D23827">
      <w:pPr>
        <w:jc w:val="both"/>
        <w:rPr>
          <w:sz w:val="23"/>
          <w:szCs w:val="23"/>
        </w:rPr>
      </w:pPr>
    </w:p>
    <w:p w:rsidRDefault="0089641A" w:rsidP="0089641A" w:rsidR="0089641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89641A" w:rsidP="0089641A" w:rsidR="0089641A" w:rsidRPr="00ED131D">
      <w:pPr>
        <w:jc w:val="center"/>
        <w:rPr>
          <w:sz w:val="23"/>
          <w:szCs w:val="23"/>
        </w:rPr>
      </w:pPr>
    </w:p>
    <w:p w:rsidRDefault="0089641A" w:rsidP="0089641A" w:rsidR="0089641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>
        <w:rPr>
          <w:sz w:val="23"/>
          <w:szCs w:val="23"/>
        </w:rPr>
        <w:t xml:space="preserve"> dužnikom</w:t>
      </w:r>
      <w:r w:rsidRPr="00D23827">
        <w:rPr>
          <w:sz w:val="23"/>
          <w:szCs w:val="23"/>
        </w:rPr>
        <w:t xml:space="preserve"> </w:t>
      </w:r>
      <w:r>
        <w:rPr>
          <w:sz w:val="23"/>
          <w:szCs w:val="23"/>
        </w:rPr>
        <w:t>APES DEO d.o.o. Fažana, Vodnjanska cesta 53 C, OIB: 90351593727</w:t>
      </w:r>
      <w:r w:rsidRPr="00ED131D">
        <w:rPr>
          <w:sz w:val="23"/>
          <w:szCs w:val="23"/>
        </w:rPr>
        <w:t>.</w:t>
      </w:r>
    </w:p>
    <w:p w:rsidRDefault="0089641A" w:rsidP="0089641A" w:rsidR="0089641A" w:rsidRPr="00ED131D">
      <w:pPr>
        <w:ind w:firstLine="720"/>
        <w:jc w:val="both"/>
        <w:rPr>
          <w:sz w:val="23"/>
          <w:szCs w:val="23"/>
        </w:rPr>
      </w:pPr>
    </w:p>
    <w:p w:rsidRDefault="0089641A" w:rsidP="0089641A" w:rsidR="0089641A" w:rsidRPr="00C526DD">
      <w:pPr>
        <w:ind w:firstLine="720"/>
        <w:jc w:val="both"/>
        <w:rPr>
          <w:sz w:val="23"/>
          <w:szCs w:val="23"/>
        </w:rPr>
      </w:pPr>
      <w:r w:rsidRPr="00005FB7">
        <w:rPr>
          <w:sz w:val="23"/>
          <w:szCs w:val="23"/>
        </w:rPr>
        <w:t>II.</w:t>
      </w:r>
      <w:r w:rsidRPr="00005FB7">
        <w:rPr>
          <w:sz w:val="23"/>
          <w:szCs w:val="23"/>
        </w:rPr>
        <w:tab/>
        <w:t xml:space="preserve">Za stečajnog upravitelja imenuje se </w:t>
      </w:r>
      <w:r w:rsidR="00C526DD" w:rsidRPr="00C526DD">
        <w:rPr>
          <w:sz w:val="23"/>
          <w:szCs w:val="23"/>
        </w:rPr>
        <w:t>Alein Khan, Rijeka, Trg sv. Barbare 1, OIB: 25613472359.</w:t>
      </w:r>
    </w:p>
    <w:p w:rsidRDefault="0089641A" w:rsidP="0089641A" w:rsidR="0089641A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89641A" w:rsidP="0089641A" w:rsidR="0089641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APES DEO d.o.o. Fažana, Vodnjanska cesta 53 C, OIB: 90351593727</w:t>
      </w:r>
      <w:r w:rsidRPr="00ED131D">
        <w:rPr>
          <w:sz w:val="23"/>
          <w:szCs w:val="23"/>
        </w:rPr>
        <w:t>.</w:t>
      </w:r>
    </w:p>
    <w:p w:rsidRDefault="0089641A" w:rsidP="0089641A" w:rsidR="0089641A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89641A" w:rsidP="0089641A" w:rsidR="0089641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89641A" w:rsidP="0089641A" w:rsidR="0089641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89641A" w:rsidP="0089641A" w:rsidR="0089641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89641A" w:rsidP="0089641A" w:rsidR="0089641A" w:rsidRPr="00ED131D">
      <w:pPr>
        <w:jc w:val="both"/>
        <w:rPr>
          <w:bCs w:val="false"/>
          <w:sz w:val="23"/>
          <w:szCs w:val="23"/>
        </w:rPr>
      </w:pPr>
    </w:p>
    <w:p w:rsidRDefault="0089641A" w:rsidP="0089641A" w:rsidR="0089641A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89641A" w:rsidP="0089641A" w:rsidR="0089641A" w:rsidRPr="00ED131D">
      <w:pPr>
        <w:rPr>
          <w:bCs w:val="false"/>
          <w:sz w:val="23"/>
          <w:szCs w:val="23"/>
        </w:rPr>
      </w:pPr>
    </w:p>
    <w:p w:rsidRDefault="0089641A" w:rsidP="0089641A" w:rsidR="0089641A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869/16-3 od 28.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APES DEO d.o.o. Fažana, Vodnjanska cesta 53 C, OIB: 90351593727.</w:t>
      </w:r>
    </w:p>
    <w:p w:rsidRDefault="0089641A" w:rsidP="0089641A" w:rsidR="0089641A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29. rujna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89641A" w:rsidP="0089641A" w:rsidR="0089641A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41137C">
        <w:rPr>
          <w:sz w:val="23"/>
          <w:szCs w:val="23"/>
        </w:rPr>
        <w:t xml:space="preserve">Prema odredbi </w:t>
      </w:r>
      <w:r w:rsidRPr="00F73CD7">
        <w:rPr>
          <w:sz w:val="23"/>
          <w:szCs w:val="23"/>
        </w:rPr>
        <w:t xml:space="preserve">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89641A" w:rsidP="0089641A" w:rsidR="0089641A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St-869/16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10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rujna 2016. </w:t>
      </w:r>
    </w:p>
    <w:p w:rsidRDefault="0089641A" w:rsidP="0089641A" w:rsidR="0089641A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89641A" w:rsidP="0089641A" w:rsidR="0089641A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89641A" w:rsidP="0089641A" w:rsidR="0089641A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89641A" w:rsidP="0089641A" w:rsidR="0089641A" w:rsidRPr="00ED131D">
      <w:pPr>
        <w:jc w:val="center"/>
        <w:rPr>
          <w:sz w:val="23"/>
          <w:szCs w:val="23"/>
        </w:rPr>
      </w:pPr>
    </w:p>
    <w:p w:rsidRDefault="0089641A" w:rsidP="0089641A" w:rsidR="0089641A" w:rsidRPr="00ED131D">
      <w:pPr>
        <w:jc w:val="center"/>
        <w:rPr>
          <w:sz w:val="23"/>
          <w:szCs w:val="23"/>
        </w:rPr>
      </w:pPr>
    </w:p>
    <w:p w:rsidRDefault="0089641A" w:rsidP="0089641A" w:rsidR="0089641A" w:rsidRPr="00ED131D">
      <w:pPr>
        <w:rPr>
          <w:sz w:val="23"/>
          <w:szCs w:val="23"/>
        </w:rPr>
      </w:pPr>
    </w:p>
    <w:p w:rsidRDefault="0089641A" w:rsidP="0089641A" w:rsidR="0089641A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C526DD">
        <w:rPr>
          <w:sz w:val="23"/>
          <w:szCs w:val="23"/>
        </w:rPr>
        <w:t>8</w:t>
      </w:r>
      <w:r w:rsidR="003A5CEC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89641A" w:rsidP="0089641A" w:rsidR="0089641A" w:rsidRPr="00ED131D">
      <w:pPr>
        <w:ind w:firstLine="720" w:left="2880"/>
        <w:jc w:val="both"/>
        <w:rPr>
          <w:sz w:val="23"/>
          <w:szCs w:val="23"/>
        </w:rPr>
      </w:pPr>
    </w:p>
    <w:p w:rsidRDefault="0089641A" w:rsidP="0089641A" w:rsidR="0089641A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89641A" w:rsidP="0089641A" w:rsidR="0089641A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89641A" w:rsidP="0089641A" w:rsidR="0089641A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89641A" w:rsidP="0089641A" w:rsidR="0089641A">
      <w:pPr>
        <w:jc w:val="both"/>
        <w:rPr>
          <w:sz w:val="23"/>
          <w:szCs w:val="23"/>
        </w:rPr>
      </w:pPr>
    </w:p>
    <w:p w:rsidRDefault="0089641A" w:rsidP="0089641A" w:rsidR="0089641A" w:rsidRPr="00ED131D">
      <w:pPr>
        <w:jc w:val="both"/>
        <w:rPr>
          <w:sz w:val="23"/>
          <w:szCs w:val="23"/>
        </w:rPr>
      </w:pPr>
    </w:p>
    <w:p w:rsidRDefault="0089641A" w:rsidP="0089641A" w:rsidR="0089641A" w:rsidRPr="00ED131D">
      <w:pPr>
        <w:jc w:val="both"/>
        <w:rPr>
          <w:sz w:val="23"/>
          <w:szCs w:val="23"/>
        </w:rPr>
      </w:pPr>
    </w:p>
    <w:p w:rsidRDefault="0089641A" w:rsidP="0089641A" w:rsidR="0089641A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89641A" w:rsidP="0089641A" w:rsidR="0089641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89641A" w:rsidP="0089641A" w:rsidR="0089641A" w:rsidRPr="00EA6F91">
      <w:pPr>
        <w:jc w:val="both"/>
        <w:rPr>
          <w:sz w:val="23"/>
          <w:szCs w:val="23"/>
        </w:rPr>
      </w:pPr>
    </w:p>
    <w:p w:rsidRDefault="0089641A" w:rsidP="0089641A" w:rsidR="0089641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89641A" w:rsidP="0089641A" w:rsidR="0089641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APES DEO d.o.o. Fažana, Vodnjanska cesta 53 C</w:t>
      </w:r>
    </w:p>
    <w:p w:rsidRDefault="0089641A" w:rsidP="0089641A" w:rsidR="0089641A" w:rsidRPr="00D23827">
      <w:pPr>
        <w:jc w:val="both"/>
        <w:rPr>
          <w:color w:val="FF0000"/>
          <w:sz w:val="23"/>
          <w:szCs w:val="23"/>
        </w:rPr>
      </w:pPr>
      <w:r w:rsidRPr="003B67BA">
        <w:rPr>
          <w:sz w:val="23"/>
          <w:szCs w:val="23"/>
        </w:rPr>
        <w:t xml:space="preserve">- stečajni upravitelj </w:t>
      </w:r>
      <w:r w:rsidR="00C526DD" w:rsidRPr="00C526DD">
        <w:rPr>
          <w:sz w:val="23"/>
          <w:szCs w:val="23"/>
        </w:rPr>
        <w:t>Alein Khan, Rijeka, Trg sv. Barbare 1</w:t>
      </w:r>
    </w:p>
    <w:p w:rsidRDefault="0089641A" w:rsidP="0089641A" w:rsidR="0089641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89641A" w:rsidP="0089641A" w:rsidR="0089641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89641A" w:rsidP="0089641A" w:rsidR="0089641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89641A" w:rsidP="0089641A" w:rsidR="0089641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89641A" w:rsidP="0089641A" w:rsidR="0089641A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89641A" w:rsidP="0089641A" w:rsidR="0089641A"/>
    <w:p w:rsidRDefault="00A02688" w:rsidR="00A02688"/>
    <w:sectPr w:rsidSect="004523B8" w:rsidR="00A02688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41A" w:rsidP="0089641A" w:rsidR="0089641A">
      <w:r>
        <w:separator/>
      </w:r>
    </w:p>
  </w:endnote>
  <w:endnote w:id="0" w:type="continuationSeparator">
    <w:p w:rsidRDefault="0089641A" w:rsidP="0089641A" w:rsidR="00896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41A" w:rsidP="0089641A" w:rsidR="0089641A">
      <w:r>
        <w:separator/>
      </w:r>
    </w:p>
  </w:footnote>
  <w:footnote w:id="0" w:type="continuationSeparator">
    <w:p w:rsidRDefault="0089641A" w:rsidP="0089641A" w:rsidR="00896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89641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4FF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869/16-13</w:t>
        </w:r>
      </w:p>
    </w:sdtContent>
  </w:sdt>
  <w:p w:rsidRDefault="00F74FF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1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41A"/>
    <w:rsid w:val="003A5CEC"/>
    <w:rsid w:val="0089641A"/>
    <w:rsid w:val="00A02688"/>
    <w:rsid w:val="00C526DD"/>
    <w:rsid w:val="00F7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41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641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41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6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641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F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F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F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F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41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641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41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6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41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FF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FF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FF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FF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APES DEO d.o.o. FAŽANA</izvorni_sadrzaj>
    <derivirana_varijabla naziv="DomainObject.Predmet.ProtustrankaFormated_1">  APES DEO d.o.o. FAŽANA</derivirana_varijabla>
  </DomainObject.Predmet.ProtustrankaFormated>
  <DomainObject.Predmet.ProtustrankaFormatedOIB>
    <izvorni_sadrzaj>  APES DEO d.o.o. FAŽANA, OIB 90351593727</izvorni_sadrzaj>
    <derivirana_varijabla naziv="DomainObject.Predmet.ProtustrankaFormatedOIB_1">  APES DEO d.o.o. FAŽANA, OIB 90351593727</derivirana_varijabla>
  </DomainObject.Predmet.ProtustrankaFormatedOIB>
  <DomainObject.Predmet.ProtustrankaFormatedWithAdress>
    <izvorni_sadrzaj> APES DEO d.o.o. FAŽANA, Vodnjanska cesta 53 C, 52100 Fažana</izvorni_sadrzaj>
    <derivirana_varijabla naziv="DomainObject.Predmet.ProtustrankaFormatedWithAdress_1"> APES DEO d.o.o. FAŽANA, Vodnjanska cesta 53 C, 52100 Fažana</derivirana_varijabla>
  </DomainObject.Predmet.ProtustrankaFormatedWithAdress>
  <DomainObject.Predmet.ProtustrankaFormatedWithAdressOIB>
    <izvorni_sadrzaj> APES DEO d.o.o. FAŽANA, OIB 90351593727, Vodnjanska cesta 53 C, 52100 Fažana</izvorni_sadrzaj>
    <derivirana_varijabla naziv="DomainObject.Predmet.ProtustrankaFormatedWithAdressOIB_1"> APES DEO d.o.o. FAŽANA, OIB 90351593727, Vodnjanska cesta 53 C, 52100 Fažana</derivirana_varijabla>
  </DomainObject.Predmet.ProtustrankaFormatedWithAdressOIB>
  <DomainObject.Predmet.ProtustrankaWithAdress>
    <izvorni_sadrzaj>APES DEO d.o.o. FAŽANA Vodnjanska cesta 53 C, 52100 Fažana</izvorni_sadrzaj>
    <derivirana_varijabla naziv="DomainObject.Predmet.ProtustrankaWithAdress_1">APES DEO d.o.o. FAŽANA Vodnjanska cesta 53 C, 52100 Fažana</derivirana_varijabla>
  </DomainObject.Predmet.ProtustrankaWithAdress>
  <DomainObject.Predmet.ProtustrankaWithAdressOIB>
    <izvorni_sadrzaj>APES DEO d.o.o. FAŽANA, OIB 90351593727, Vodnjanska cesta 53 C, 52100 Fažana</izvorni_sadrzaj>
    <derivirana_varijabla naziv="DomainObject.Predmet.ProtustrankaWithAdressOIB_1">APES DEO d.o.o. FAŽANA, OIB 90351593727, Vodnjanska cesta 53 C, 52100 Fažana</derivirana_varijabla>
  </DomainObject.Predmet.ProtustrankaWithAdressOIB>
  <DomainObject.Predmet.ProtustrankaNazivFormated>
    <izvorni_sadrzaj>APES DEO d.o.o. FAŽANA</izvorni_sadrzaj>
    <derivirana_varijabla naziv="DomainObject.Predmet.ProtustrankaNazivFormated_1">APES DEO d.o.o. FAŽANA</derivirana_varijabla>
  </DomainObject.Predmet.ProtustrankaNazivFormated>
  <DomainObject.Predmet.ProtustrankaNazivFormatedOIB>
    <izvorni_sadrzaj>APES DEO d.o.o. FAŽANA, OIB 90351593727</izvorni_sadrzaj>
    <derivirana_varijabla naziv="DomainObject.Predmet.ProtustrankaNazivFormatedOIB_1">APES DEO d.o.o. FAŽANA, OIB 90351593727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378316.92</izvorni_sadrzaj>
    <derivirana_varijabla naziv="DomainObject.Predmet.TrenutnaVrijednost_1">378316.92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APES DEO d.o.o. FAŽANA</item>
    </izvorni_sadrzaj>
    <derivirana_varijabla naziv="DomainObject.Predmet.ProtuStrankaListFormated_1">
      <item>APES DEO d.o.o. FAŽANA</item>
    </derivirana_varijabla>
  </DomainObject.Predmet.ProtuStrankaListFormated>
  <DomainObject.Predmet.ProtuStrankaListFormatedOIB>
    <izvorni_sadrzaj>
      <item>APES DEO d.o.o. FAŽANA, OIB 90351593727</item>
    </izvorni_sadrzaj>
    <derivirana_varijabla naziv="DomainObject.Predmet.ProtuStrankaListFormatedOIB_1">
      <item>APES DEO d.o.o. FAŽANA, OIB 90351593727</item>
    </derivirana_varijabla>
  </DomainObject.Predmet.ProtuStrankaListFormatedOIB>
  <DomainObject.Predmet.ProtuStrankaListFormatedWithAdress>
    <izvorni_sadrzaj>
      <item>APES DEO d.o.o. FAŽANA, Vodnjanska cesta 53 C, 52100 Fažana</item>
    </izvorni_sadrzaj>
    <derivirana_varijabla naziv="DomainObject.Predmet.ProtuStrankaListFormatedWithAdress_1">
      <item>APES DEO d.o.o. FAŽANA, Vodnjanska cesta 53 C, 52100 Fažana</item>
    </derivirana_varijabla>
  </DomainObject.Predmet.ProtuStrankaListFormatedWithAdress>
  <DomainObject.Predmet.ProtuStrankaListFormatedWithAdressOIB>
    <izvorni_sadrzaj>
      <item>APES DEO d.o.o. FAŽANA, OIB 90351593727, Vodnjanska cesta 53 C, 52100 Fažana</item>
    </izvorni_sadrzaj>
    <derivirana_varijabla naziv="DomainObject.Predmet.ProtuStrankaListFormatedWithAdressOIB_1">
      <item>APES DEO d.o.o. FAŽANA, OIB 90351593727, Vodnjanska cesta 53 C, 52100 Fažana</item>
    </derivirana_varijabla>
  </DomainObject.Predmet.ProtuStrankaListFormatedWithAdressOIB>
  <DomainObject.Predmet.ProtuStrankaListNazivFormated>
    <izvorni_sadrzaj>
      <item>APES DEO d.o.o. FAŽANA</item>
    </izvorni_sadrzaj>
    <derivirana_varijabla naziv="DomainObject.Predmet.ProtuStrankaListNazivFormated_1">
      <item>APES DEO d.o.o. FAŽANA</item>
    </derivirana_varijabla>
  </DomainObject.Predmet.ProtuStrankaListNazivFormated>
  <DomainObject.Predmet.ProtuStrankaListNazivFormatedOIB>
    <izvorni_sadrzaj>
      <item>APES DEO d.o.o. FAŽANA, OIB 90351593727</item>
    </izvorni_sadrzaj>
    <derivirana_varijabla naziv="DomainObject.Predmet.ProtuStrankaListNazivFormatedOIB_1">
      <item>APES DEO d.o.o. FAŽANA, OIB 90351593727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APES DEO d.o.o. FAŽANA</izvorni_sadrzaj>
    <derivirana_varijabla naziv="DomainObject.Predmet.ProtustrankaIDrugi_1">APES DEO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APES DEO d.o.o. FAŽANA, OIB 90351593727, Vodnjanska cesta 53 C, 52100 Fažana</izvorni_sadrzaj>
    <derivirana_varijabla naziv="DomainObject.Predmet.ProtustrankaIDrugiAdressOIB_1">APES DEO d.o.o. FAŽANA, OIB 90351593727,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APES DEO d.o.o. FAŽANA</item>
    </izvorni_sadrzaj>
    <derivirana_varijabla naziv="DomainObject.Predmet.SudioniciListNaziv_1">
      <item>FINANCIJSKA AGENCIJA, RC RIJEKA, PODRUŽNICA PULA, PULA</item>
      <item>APES DEO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APES DEO d.o.o. FAŽANA, OIB 90351593727, Vodnjanska cesta 53 C,52100 Fažana</item>
    </izvorni_sadrzaj>
    <derivirana_varijabla naziv="DomainObject.Predmet.SudioniciListAdressOIB_1">
      <item>FINANCIJSKA AGENCIJA, RC RIJEKA, PODRUŽNICA PULA, PULA, OIB 85821130368, Ulica grada Vukovara 70,10000 Zagreb</item>
      <item>APES DEO d.o.o. FAŽANA, OIB 90351593727,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90351593727</item>
    </izvorni_sadrzaj>
    <derivirana_varijabla naziv="DomainObject.Predmet.SudioniciListNazivOIB_1">
      <item>, OIB 85821130368</item>
      <item>, OIB 90351593727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3362</properties:Characters>
  <properties:Lines>96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2016-10-27T06:54:00Z</dcterms:created>
  <dc:creator>Jasmina Matika</dc:creator>
  <cp:lastModifiedBy>Jasmina Matika</cp:lastModifiedBy>
  <dcterms:modified xmlns:xsi="http://www.w3.org/2001/XMLSchema-instance" xsi:type="dcterms:W3CDTF">2016-11-08T09:34:00Z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