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5d5c" w14:paraId="1ed5d5c" w:rsidRDefault="00DD2365" w:rsidP="00A27295" w:rsidR="004B741D">
      <w:pPr>
        <w:jc w:val="right"/>
        <w15:collapsed w:val="false"/>
      </w:pPr>
      <w:r>
        <w:t>Broj: St-</w:t>
      </w:r>
      <w:r w:rsidR="0042505C">
        <w:t>193/18-11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42505C" w:rsidRPr="0042505C">
        <w:rPr>
          <w:b/>
        </w:rPr>
        <w:t xml:space="preserve">VRIJEDNOST jednostavno društvo s ograničenom odgovornošću za proizvodnju, trgovinu i usluge, Osijek, </w:t>
      </w:r>
      <w:proofErr w:type="spellStart"/>
      <w:r w:rsidR="0042505C" w:rsidRPr="0042505C">
        <w:rPr>
          <w:b/>
        </w:rPr>
        <w:t>Pleternička</w:t>
      </w:r>
      <w:proofErr w:type="spellEnd"/>
      <w:r w:rsidR="0042505C" w:rsidRPr="0042505C">
        <w:rPr>
          <w:b/>
        </w:rPr>
        <w:t xml:space="preserve"> 18, MBS 030129744, OIB: 95134826929</w:t>
      </w:r>
      <w:r w:rsidR="0072710A">
        <w:t xml:space="preserve">, </w:t>
      </w:r>
      <w:r w:rsidR="003B4C28">
        <w:t xml:space="preserve">dana </w:t>
      </w:r>
      <w:r w:rsidR="0042505C">
        <w:t>5.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2505C">
        <w:t xml:space="preserve">Zdravko Radan, Osijek, </w:t>
      </w:r>
      <w:proofErr w:type="spellStart"/>
      <w:r w:rsidR="0042505C">
        <w:t>Pleternička</w:t>
      </w:r>
      <w:proofErr w:type="spellEnd"/>
      <w:r w:rsidR="0042505C">
        <w:t xml:space="preserve"> 18, OIB: 49562295889</w:t>
      </w:r>
      <w:r w:rsidR="00044F95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42505C">
        <w:rPr>
          <w:b/>
        </w:rPr>
        <w:t>193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2505C">
        <w:t xml:space="preserve">VRIJEDNOST jednostavno društvo s ograničenom odgovornošću za proizvodnju, trgovinu i usluge, Osijek, </w:t>
      </w:r>
      <w:proofErr w:type="spellStart"/>
      <w:r w:rsidR="0042505C">
        <w:t>Pleternička</w:t>
      </w:r>
      <w:proofErr w:type="spellEnd"/>
      <w:r w:rsidR="0042505C">
        <w:t xml:space="preserve"> 18, MBS 030129744, OIB: 95134826929</w:t>
      </w:r>
      <w:r w:rsidR="00044F95">
        <w:t xml:space="preserve">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42505C">
        <w:rPr>
          <w:b/>
        </w:rPr>
        <w:t>193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2505C">
        <w:t xml:space="preserve">Zdravko Radan, Osijek, </w:t>
      </w:r>
      <w:proofErr w:type="spellStart"/>
      <w:r w:rsidR="0042505C">
        <w:t>Pleternička</w:t>
      </w:r>
      <w:proofErr w:type="spellEnd"/>
      <w:r w:rsidR="0042505C">
        <w:t xml:space="preserve"> 18, OIB: 49562295889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2505C">
        <w:t>5.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2505C" w:rsidR="0042505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2505C">
        <w:t xml:space="preserve">Zdravko Radan, Osijek, </w:t>
      </w:r>
      <w:proofErr w:type="spellStart"/>
      <w:r w:rsidR="0042505C">
        <w:t>Pleternička</w:t>
      </w:r>
      <w:proofErr w:type="spellEnd"/>
      <w:r w:rsidR="0042505C">
        <w:t xml:space="preserve"> 18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42505C">
        <w:t>25.4.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47F" w:rsidR="00F9447F">
      <w:r>
        <w:separator/>
      </w:r>
    </w:p>
  </w:endnote>
  <w:endnote w:id="0" w:type="continuationSeparator">
    <w:p w:rsidRDefault="00F9447F" w:rsidR="00F94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47F" w:rsidR="00F9447F">
      <w:r>
        <w:separator/>
      </w:r>
    </w:p>
  </w:footnote>
  <w:footnote w:id="0" w:type="continuationSeparator">
    <w:p w:rsidRDefault="00F9447F" w:rsidR="00F94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4A8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74A8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5F5799"/>
    <w:rsid w:val="00607E75"/>
    <w:rsid w:val="006139EC"/>
    <w:rsid w:val="006235FB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447F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A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A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E3B54-CE85-419F-A5DD-27115A82A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1561</properties:Characters>
  <properties:Lines>122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2018-03-05T08:05:00Z</cp:lastPrinted>
  <dcterms:modified xmlns:xsi="http://www.w3.org/2001/XMLSchema-instance" xsi:type="dcterms:W3CDTF">2018-03-05T08:09:00Z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(1.000 + 4.000.docx)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